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a70b" w14:paraId="30ba70b" w:rsidRDefault="00FC27E7" w:rsidP="00FC27E7" w:rsidR="00FC27E7">
      <w:pPr>
        <w:spacing w:after="0"/>
        <w:jc w:val="both"/>
        <w15:collapsed w:val="false"/>
      </w:pPr>
      <w:r>
        <w:t xml:space="preserve">                  </w:t>
      </w:r>
      <w:r>
        <w:t xml:space="preserve"> </w:t>
      </w:r>
      <w:r>
        <w:t xml:space="preserve">  </w:t>
      </w:r>
      <w:r>
        <w:rPr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C27E7" w:rsidP="00FC27E7" w:rsidR="00FC27E7">
      <w:pPr>
        <w:spacing w:after="0"/>
        <w:jc w:val="both"/>
      </w:pPr>
      <w:r>
        <w:t xml:space="preserve">       REPUBLIKA HRVATSKA</w:t>
      </w:r>
    </w:p>
    <w:p w:rsidRDefault="00FC27E7" w:rsidP="00FC27E7" w:rsidR="00FC27E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C27E7" w:rsidP="00FC27E7" w:rsidR="00FC27E7">
      <w:pPr>
        <w:spacing w:after="0"/>
        <w:jc w:val="both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lang w:val="pt-BR"/>
        </w:rPr>
        <w:t>/II</w:t>
      </w:r>
      <w:r>
        <w:rPr>
          <w:bCs/>
        </w:rPr>
        <w:t xml:space="preserve">                   </w:t>
      </w:r>
    </w:p>
    <w:p w:rsidRDefault="00FC27E7" w:rsidP="00FC27E7" w:rsidR="00FC27E7">
      <w:pPr>
        <w:spacing w:after="0"/>
        <w:jc w:val="both"/>
      </w:pPr>
    </w:p>
    <w:p w:rsidRDefault="00FC27E7" w:rsidP="00FC27E7" w:rsidR="00FC27E7">
      <w:pPr>
        <w:spacing w:after="0"/>
        <w:rPr>
          <w:rFonts w:cs="Times New Roman"/>
        </w:rPr>
      </w:pPr>
    </w:p>
    <w:p w:rsidRDefault="00FC27E7" w:rsidP="00FC27E7" w:rsidR="00FC27E7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C27E7" w:rsidP="00FC27E7" w:rsidR="00FC27E7">
      <w:pPr>
        <w:spacing w:after="0"/>
        <w:jc w:val="center"/>
        <w:rPr>
          <w:rFonts w:cs="Times New Roman"/>
        </w:rPr>
      </w:pPr>
    </w:p>
    <w:p w:rsidRDefault="00FC27E7" w:rsidP="00FC27E7" w:rsidR="00FC27E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FC27E7" w:rsidP="00FC27E7" w:rsidR="00FC27E7">
      <w:pPr>
        <w:spacing w:after="0"/>
        <w:rPr>
          <w:rFonts w:cs="Times New Roman"/>
        </w:rPr>
      </w:pPr>
    </w:p>
    <w:p w:rsidRDefault="00FC27E7" w:rsidP="00FC27E7" w:rsidR="00FC27E7">
      <w:pPr>
        <w:spacing w:after="0"/>
        <w:rPr>
          <w:rFonts w:cs="Times New Roman"/>
        </w:rPr>
      </w:pPr>
    </w:p>
    <w:p w:rsidRDefault="00FC27E7" w:rsidP="00FC27E7" w:rsidR="00FC27E7">
      <w:pPr>
        <w:spacing w:after="0"/>
        <w:ind w:firstLine="708"/>
        <w:jc w:val="both"/>
        <w:rPr>
          <w:rFonts w:cs="Mangal"/>
        </w:rPr>
      </w:pPr>
      <w:r>
        <w:rPr>
          <w:rFonts w:cs="Times New Roman"/>
        </w:rPr>
        <w:tab/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u stečajnom predmetu povodom prijedloga predlagatelja Financijske agencije, Regionalni centar Zagreb, Podružnica Varaždin, za otvaranje stečajnog postupka nad dužnikom</w:t>
      </w:r>
      <w:r>
        <w:rPr>
          <w:rFonts w:cs="Times New Roman"/>
        </w:rPr>
        <w:t xml:space="preserve"> ALFA BETA GRUPA j.d.o.o., Zelena 4, </w:t>
      </w:r>
      <w:proofErr w:type="spellStart"/>
      <w:r>
        <w:rPr>
          <w:rFonts w:cs="Times New Roman"/>
        </w:rPr>
        <w:t>Mačkovec</w:t>
      </w:r>
      <w:proofErr w:type="spellEnd"/>
      <w:r>
        <w:rPr>
          <w:rFonts w:cs="Times New Roman"/>
        </w:rPr>
        <w:t>, 40000 Čakovec, OIB: 40092294045</w:t>
      </w:r>
      <w:r>
        <w:t xml:space="preserve">, </w:t>
      </w:r>
      <w:r>
        <w:rPr>
          <w:rFonts w:cs="Times New Roman"/>
        </w:rPr>
        <w:t>16. veljače 2017</w:t>
      </w:r>
      <w:r>
        <w:rPr>
          <w:rFonts w:cs="Times New Roman"/>
        </w:rPr>
        <w:t>.</w:t>
      </w:r>
    </w:p>
    <w:p w:rsidRDefault="00FC27E7" w:rsidP="00FC27E7" w:rsidR="00FC27E7">
      <w:pPr>
        <w:spacing w:after="0"/>
        <w:jc w:val="both"/>
        <w:rPr>
          <w:rFonts w:cs="Times New Roman"/>
        </w:rPr>
      </w:pPr>
    </w:p>
    <w:p w:rsidRDefault="00FC27E7" w:rsidP="00FC27E7" w:rsidR="00FC27E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FC27E7" w:rsidP="00FC27E7" w:rsidR="00FC27E7">
      <w:pPr>
        <w:spacing w:after="0"/>
        <w:jc w:val="both"/>
        <w:rPr>
          <w:rFonts w:cs="Mangal"/>
        </w:rPr>
      </w:pPr>
    </w:p>
    <w:p w:rsidRDefault="00FC27E7" w:rsidP="00FC27E7" w:rsidR="00FC27E7">
      <w:pPr>
        <w:spacing w:after="0"/>
        <w:jc w:val="both"/>
      </w:pPr>
    </w:p>
    <w:p w:rsidRDefault="00FC27E7" w:rsidP="00FC27E7" w:rsidR="00FC27E7">
      <w:pPr>
        <w:spacing w:after="0"/>
        <w:ind w:firstLine="709"/>
        <w:jc w:val="both"/>
      </w:pPr>
      <w:r>
        <w:t xml:space="preserve">Pozivaju se osobe koje imaju pravni interes za provedbom ovog stečajnog postupka nad stečajnim dužnikom </w:t>
      </w:r>
      <w:r>
        <w:rPr>
          <w:rFonts w:cs="Times New Roman"/>
        </w:rPr>
        <w:t xml:space="preserve">ALFA BETA GRUPA j.d.o.o., Zelena 4, </w:t>
      </w:r>
      <w:proofErr w:type="spellStart"/>
      <w:r>
        <w:rPr>
          <w:rFonts w:cs="Times New Roman"/>
        </w:rPr>
        <w:t>Mačkovec</w:t>
      </w:r>
      <w:proofErr w:type="spellEnd"/>
      <w:r>
        <w:rPr>
          <w:rFonts w:cs="Times New Roman"/>
        </w:rPr>
        <w:t>, 40000 Čakovec, OIB: 40092294045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</w:t>
      </w:r>
      <w:r>
        <w:t>om na poslovni broj spisa St-136/15</w:t>
      </w:r>
      <w:r>
        <w:t>, jer će u protivnom sud donijeti rješenje o otvaranju i zaključenju stečajnog postupka.</w:t>
      </w:r>
    </w:p>
    <w:p w:rsidRDefault="00FC27E7" w:rsidP="00FC27E7" w:rsidR="00FC27E7">
      <w:pPr>
        <w:spacing w:after="0"/>
        <w:ind w:firstLine="709"/>
        <w:jc w:val="both"/>
      </w:pPr>
    </w:p>
    <w:p w:rsidRDefault="00FC27E7" w:rsidP="00FC27E7" w:rsidR="00FC27E7">
      <w:pPr>
        <w:spacing w:after="0"/>
        <w:jc w:val="both"/>
      </w:pPr>
    </w:p>
    <w:p w:rsidRDefault="00FC27E7" w:rsidP="00FC27E7" w:rsidR="00FC27E7">
      <w:pPr>
        <w:spacing w:after="0"/>
        <w:jc w:val="center"/>
      </w:pPr>
      <w:r>
        <w:t>Obrazloženje</w:t>
      </w:r>
    </w:p>
    <w:p w:rsidRDefault="00FC27E7" w:rsidP="00FC27E7" w:rsidR="00FC27E7">
      <w:pPr>
        <w:spacing w:after="0"/>
      </w:pPr>
    </w:p>
    <w:p w:rsidRDefault="00FC27E7" w:rsidP="00FC27E7" w:rsidR="00FC27E7">
      <w:pPr>
        <w:spacing w:after="0"/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FC27E7" w:rsidP="00FC27E7" w:rsidR="00FC27E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</w:t>
      </w:r>
    </w:p>
    <w:p w:rsidRDefault="00FC27E7" w:rsidP="00FC27E7" w:rsidR="00FC27E7">
      <w:pPr>
        <w:spacing w:after="0"/>
        <w:jc w:val="center"/>
        <w:rPr>
          <w:rFonts w:cs="Times New Roman"/>
        </w:rPr>
      </w:pPr>
    </w:p>
    <w:p w:rsidRDefault="00FC27E7" w:rsidP="00FC27E7" w:rsidR="00FC27E7">
      <w:pPr>
        <w:spacing w:after="0"/>
        <w:jc w:val="center"/>
        <w:rPr>
          <w:rFonts w:cs="Times New Roman"/>
        </w:rPr>
      </w:pPr>
    </w:p>
    <w:p w:rsidRDefault="00FC27E7" w:rsidP="00FC27E7" w:rsidR="00FC27E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16. veljače 2017.</w:t>
      </w:r>
    </w:p>
    <w:p w:rsidRDefault="00FC27E7" w:rsidP="00FC27E7" w:rsidR="00FC27E7">
      <w:pPr>
        <w:spacing w:after="0"/>
        <w:rPr>
          <w:rFonts w:cs="Mangal"/>
        </w:rPr>
      </w:pPr>
    </w:p>
    <w:p w:rsidRDefault="00FC27E7" w:rsidP="00FC27E7" w:rsidR="00FC27E7">
      <w:pPr>
        <w:spacing w:after="0"/>
        <w:rPr>
          <w:rFonts w:cs="Mangal"/>
        </w:rPr>
      </w:pPr>
    </w:p>
    <w:p w:rsidRDefault="00FC27E7" w:rsidP="00FC27E7" w:rsidR="00FC27E7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A0E3B">
        <w:t xml:space="preserve">  </w:t>
      </w:r>
      <w:bookmarkStart w:name="_GoBack" w:id="0"/>
      <w:bookmarkEnd w:id="0"/>
      <w:r>
        <w:rPr>
          <w:rFonts w:cs="Times New Roman"/>
        </w:rPr>
        <w:t>SUDAC</w:t>
      </w:r>
    </w:p>
    <w:p w:rsidRDefault="00FC27E7" w:rsidP="00FC27E7" w:rsidR="00FC27E7">
      <w:pPr>
        <w:spacing w:after="0"/>
        <w:ind w:firstLine="708" w:left="5664"/>
        <w:jc w:val="both"/>
        <w:rPr>
          <w:rFonts w:cs="Times New Roman"/>
        </w:rPr>
      </w:pPr>
    </w:p>
    <w:p w:rsidRDefault="00FC27E7" w:rsidP="00FC27E7" w:rsidR="00FC27E7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BA0E3B">
        <w:rPr>
          <w:rFonts w:cs="Times New Roman"/>
        </w:rPr>
        <w:t>, v.r.</w:t>
      </w:r>
    </w:p>
    <w:p w:rsidRDefault="00FC27E7" w:rsidP="00FC27E7" w:rsidR="00FC27E7">
      <w:pPr>
        <w:spacing w:after="0"/>
        <w:ind w:firstLine="708" w:left="4956"/>
        <w:jc w:val="both"/>
        <w:rPr>
          <w:rFonts w:cs="Times New Roman"/>
        </w:rPr>
      </w:pPr>
    </w:p>
    <w:p w:rsidRDefault="00FC27E7" w:rsidP="00FC27E7" w:rsidR="00FC27E7">
      <w:pPr>
        <w:spacing w:after="0"/>
        <w:jc w:val="both"/>
        <w:rPr>
          <w:rFonts w:cs="Mangal"/>
        </w:rPr>
      </w:pPr>
    </w:p>
    <w:p w:rsidRDefault="00FC27E7" w:rsidP="00FC27E7" w:rsidR="00FC27E7">
      <w:pPr>
        <w:spacing w:after="0"/>
        <w:jc w:val="both"/>
      </w:pPr>
      <w:r>
        <w:t>POUKA O PRAVNOM LIJEKU:</w:t>
      </w:r>
    </w:p>
    <w:p w:rsidRDefault="00FC27E7" w:rsidP="00FC27E7" w:rsidR="00FC27E7">
      <w:pPr>
        <w:spacing w:after="0"/>
        <w:jc w:val="both"/>
      </w:pPr>
      <w:r>
        <w:t>Protiv ovoga rješenja nezadovoljna stranka može podnijeti žalbu, u roku od osam dana, od objave na mrežnoj stranici e-Oglasna ploča suda, pismeno u četiri (4) primjerka, putem ovoga suda, Visokom trgovačkom sudu RH.</w:t>
      </w:r>
    </w:p>
    <w:p w:rsidRDefault="00FC27E7" w:rsidP="00FC27E7" w:rsidR="00FC27E7">
      <w:pPr>
        <w:spacing w:after="0"/>
        <w:jc w:val="both"/>
      </w:pPr>
    </w:p>
    <w:p w:rsidRDefault="00FC27E7" w:rsidP="00FC27E7" w:rsidR="00FC27E7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FC27E7" w:rsidP="00FC27E7" w:rsidR="00FC27E7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FC27E7" w:rsidP="00FC27E7" w:rsidR="00FC27E7">
      <w:pPr>
        <w:spacing w:after="0"/>
        <w:jc w:val="both"/>
        <w:rPr>
          <w:rFonts w:cs="Times New Roman"/>
        </w:rPr>
      </w:pPr>
    </w:p>
    <w:p w:rsidRDefault="00AE649C" w:rsidP="00FC27E7" w:rsidR="00AE649C" w:rsidRPr="00B76F3C">
      <w:pPr>
        <w:pStyle w:val="Naslov3"/>
        <w:spacing w:after="0"/>
      </w:pPr>
    </w:p>
    <w:p w:rsidRDefault="00937FF9" w:rsidP="00FC27E7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FC27E7" w:rsidR="00AE649C" w:rsidRPr="00B76F3C">
      <w:pPr>
        <w:pStyle w:val="SudSjedite"/>
      </w:pPr>
      <w:r>
        <w:tab/>
      </w:r>
    </w:p>
    <w:p w:rsidRDefault="00CB0EA4" w:rsidP="00FC27E7" w:rsidR="00CB0EA4">
      <w:pPr>
        <w:pStyle w:val="Naslovdokumenta"/>
        <w:spacing w:after="0"/>
      </w:pPr>
    </w:p>
    <w:p w:rsidRDefault="0071688E" w:rsidP="00FC27E7" w:rsidR="0071688E">
      <w:pPr>
        <w:pStyle w:val="Poetniodjeljak"/>
        <w:spacing w:after="0"/>
      </w:pPr>
    </w:p>
    <w:p w:rsidRDefault="00A21F0D" w:rsidP="00FC27E7" w:rsidR="00A21F0D">
      <w:pPr>
        <w:pStyle w:val="NormaleSPIS"/>
        <w:spacing w:after="0"/>
        <w:rPr>
          <w:noProof/>
        </w:rPr>
      </w:pPr>
    </w:p>
    <w:p w:rsidRDefault="00DA0242" w:rsidP="00FC27E7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160" w:rsidP="00537B78" w:rsidR="00707160">
      <w:r>
        <w:separator/>
      </w:r>
    </w:p>
  </w:endnote>
  <w:endnote w:id="0" w:type="continuationSeparator">
    <w:p w:rsidRDefault="00707160" w:rsidP="00537B78" w:rsidR="00707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160" w:rsidP="00537B78" w:rsidR="00707160">
      <w:r>
        <w:separator/>
      </w:r>
    </w:p>
  </w:footnote>
  <w:footnote w:id="0" w:type="continuationSeparator">
    <w:p w:rsidRDefault="00707160" w:rsidP="00537B78" w:rsidR="007071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27E7" w:rsidR="008333A9">
    <w:pPr>
      <w:pStyle w:val="Zaglavlje"/>
    </w:pPr>
    <w:r>
      <w:rPr>
        <w:rStyle w:val="PozadinaSvijetloCrvena"/>
        <w:shd w:fill="auto" w:color="auto" w:val="clear"/>
      </w:rPr>
      <w:t>Poslovni broj: 5 St-136/15-24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160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0E3B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27E7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16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St-136/2015-24</izvorni_sadrzaj>
    <derivirana_varijabla naziv="DomainObject.Oznaka_1">St-136/2015-24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St-136/2015</izvorni_sadrzaj>
    <derivirana_varijabla naziv="DomainObject.Predmet.OznakaBroj_1">St-136/2015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</izvorni_sadrzaj>
    <derivirana_varijabla naziv="DomainObject.Predmet.PrimjedbaSuca_1">1 zaposlen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BETA GRUPA jednostavno društvo s ograničenom odgovornošću za savjetovanje kod gradnje i trgovinu</izvorni_sadrzaj>
    <derivirana_varijabla naziv="DomainObject.Predmet.ProtustrankaFormated_1">  ALFA BETA GRUPA jednostavno društvo s ograničenom odgovornošću za savjetovanje kod gradnje i trgovinu</derivirana_varijabla>
  </DomainObject.Predmet.ProtustrankaFormated>
  <DomainObject.Predmet.ProtustrankaFormatedOIB>
    <izvorni_sadrzaj>  ALFA BETA GRUPA jednostavno društvo s ograničenom odgovornošću za savjetovanje kod gradnje i trgovinu, OIB 40092294045</izvorni_sadrzaj>
    <derivirana_varijabla naziv="DomainObject.Predmet.ProtustrankaFormatedOIB_1">  ALFA BETA GRUPA jednostavno društvo s ograničenom odgovornošću za savjetovanje kod gradnje i trgovinu, OIB 40092294045</derivirana_varijabla>
  </DomainObject.Predmet.ProtustrankaFormatedOIB>
  <DomainObject.Predmet.ProtustrankaFormatedWithAdress>
    <izvorni_sadrzaj> ALFA BETA GRUPA jednostavno društvo s ograničenom odgovornošću za savjetovanje kod gradnje i trgovinu, Zelena 4, 40000 Mačkovec</izvorni_sadrzaj>
    <derivirana_varijabla naziv="DomainObject.Predmet.ProtustrankaFormatedWithAdress_1"> ALFA BETA GRUPA jednostavno društvo s ograničenom odgovornošću za savjetovanje kod gradnje i trgovinu, Zelena 4, 40000 Mačkovec</derivirana_varijabla>
  </DomainObject.Predmet.ProtustrankaFormatedWithAdress>
  <DomainObject.Predmet.ProtustrankaFormatedWithAdressOIB>
    <izvorni_sadrzaj> ALFA BETA GRUPA jednostavno društvo s ograničenom odgovornošću za savjetovanje kod gradnje i trgovinu, OIB 40092294045, Zelena 4, 40000 Mačkovec</izvorni_sadrzaj>
    <derivirana_varijabla naziv="DomainObject.Predmet.ProtustrankaFormatedWithAdressOIB_1"> ALFA BETA GRUPA jednostavno društvo s ograničenom odgovornošću za savjetovanje kod gradnje i trgovinu, OIB 40092294045, Zelena 4, 40000 Mačkovec</derivirana_varijabla>
  </DomainObject.Predmet.ProtustrankaFormatedWithAdressOIB>
  <DomainObject.Predmet.ProtustrankaWithAdress>
    <izvorni_sadrzaj>ALFA BETA GRUPA jednostavno društvo s ograničenom odgovornošću za savjetovanje kod gradnje i trgovinu Zelena 4, 40000 Mačkovec</izvorni_sadrzaj>
    <derivirana_varijabla naziv="DomainObject.Predmet.ProtustrankaWithAdress_1">ALFA BETA GRUPA jednostavno društvo s ograničenom odgovornošću za savjetovanje kod gradnje i trgovinu Zelena 4, 40000 Mačkovec</derivirana_varijabla>
  </DomainObject.Predmet.ProtustrankaWithAdress>
  <DomainObject.Predmet.ProtustrankaWithAdressOIB>
    <izvorni_sadrzaj>ALFA BETA GRUPA jednostavno društvo s ograničenom odgovornošću za savjetovanje kod gradnje i trgovinu, OIB 40092294045, Zelena 4, 40000 Mačkovec</izvorni_sadrzaj>
    <derivirana_varijabla naziv="DomainObject.Predmet.ProtustrankaWithAdressOIB_1">ALFA BETA GRUPA jednostavno društvo s ograničenom odgovornošću za savjetovanje kod gradnje i trgovinu, OIB 40092294045, Zelena 4, 40000 Mačkovec</derivirana_varijabla>
  </DomainObject.Predmet.ProtustrankaWithAdressOIB>
  <DomainObject.Predmet.ProtustrankaNazivFormated>
    <izvorni_sadrzaj>ALFA BETA GRUPA jednostavno društvo s ograničenom odgovornošću za savjetovanje kod gradnje i trgovinu</izvorni_sadrzaj>
    <derivirana_varijabla naziv="DomainObject.Predmet.ProtustrankaNazivFormated_1">ALFA BETA GRUPA jednostavno društvo s ograničenom odgovornošću za savjetovanje kod gradnje i trgovinu</derivirana_varijabla>
  </DomainObject.Predmet.ProtustrankaNazivFormated>
  <DomainObject.Predmet.ProtustrankaNazivFormatedOIB>
    <izvorni_sadrzaj>ALFA BETA GRUPA jednostavno društvo s ograničenom odgovornošću za savjetovanje kod gradnje i trgovinu, OIB 40092294045</izvorni_sadrzaj>
    <derivirana_varijabla naziv="DomainObject.Predmet.ProtustrankaNazivFormatedOIB_1">ALFA BETA GRUPA jednostavno društvo s ograničenom odgovornošću za savjetovanje kod gradnje i trgovinu, OIB 40092294045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4917.08</izvorni_sadrzaj>
    <derivirana_varijabla naziv="DomainObject.Predmet.TrenutnaVrijednost_1">4917.08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ALFA BETA GRUPA jednostavno društvo s ograničenom odgovornošću za savjetovanje kod gradnje i trgovinu</item>
    </izvorni_sadrzaj>
    <derivirana_varijabla naziv="DomainObject.Predmet.ProtuStrankaListFormated_1">
      <item>ALFA BETA GRUPA jednostavno društvo s ograničenom odgovornošću za savjetovanje kod gradnje i trgovinu</item>
    </derivirana_varijabla>
  </DomainObject.Predmet.ProtuStrankaListFormated>
  <DomainObject.Predmet.ProtuStrankaListFormatedOIB>
    <izvorni_sadrzaj>
      <item>ALFA BETA GRUPA jednostavno društvo s ograničenom odgovornošću za savjetovanje kod gradnje i trgovinu, OIB 40092294045</item>
    </izvorni_sadrzaj>
    <derivirana_varijabla naziv="DomainObject.Predmet.ProtuStrankaListFormatedOIB_1">
      <item>ALFA BETA GRUPA jednostavno društvo s ograničenom odgovornošću za savjetovanje kod gradnje i trgovinu, OIB 40092294045</item>
    </derivirana_varijabla>
  </DomainObject.Predmet.ProtuStrankaListFormatedOIB>
  <DomainObject.Predmet.ProtuStrankaListFormatedWithAdress>
    <izvorni_sadrzaj>
      <item>ALFA BETA GRUPA jednostavno društvo s ograničenom odgovornošću za savjetovanje kod gradnje i trgovinu, Zelena 4, 40000 Mačkovec</item>
    </izvorni_sadrzaj>
    <derivirana_varijabla naziv="DomainObject.Predmet.ProtuStrankaListFormatedWithAdress_1">
      <item>ALFA BETA GRUPA jednostavno društvo s ograničenom odgovornošću za savjetovanje kod gradnje i trgovinu, Zelena 4, 40000 Mačkovec</item>
    </derivirana_varijabla>
  </DomainObject.Predmet.ProtuStrankaListFormatedWithAdress>
  <DomainObject.Predmet.ProtuStrankaListFormatedWithAdressOIB>
    <izvorni_sadrzaj>
      <item>ALFA BETA GRUPA jednostavno društvo s ograničenom odgovornošću za savjetovanje kod gradnje i trgovinu, OIB 40092294045, Zelena 4, 40000 Mačkovec</item>
    </izvorni_sadrzaj>
    <derivirana_varijabla naziv="DomainObject.Predmet.ProtuStrankaListFormatedWithAdressOIB_1">
      <item>ALFA BETA GRUPA jednostavno društvo s ograničenom odgovornošću za savjetovanje kod gradnje i trgovinu, OIB 40092294045, Zelena 4, 40000 Mačkovec</item>
    </derivirana_varijabla>
  </DomainObject.Predmet.ProtuStrankaListFormatedWithAdressOIB>
  <DomainObject.Predmet.ProtuStrankaListNazivFormated>
    <izvorni_sadrzaj>
      <item>ALFA BETA GRUPA jednostavno društvo s ograničenom odgovornošću za savjetovanje kod gradnje i trgovinu</item>
    </izvorni_sadrzaj>
    <derivirana_varijabla naziv="DomainObject.Predmet.ProtuStrankaListNazivFormated_1">
      <item>ALFA BETA GRUPA jednostavno društvo s ograničenom odgovornošću za savjetovanje kod gradnje i trgovinu</item>
    </derivirana_varijabla>
  </DomainObject.Predmet.ProtuStrankaListNazivFormated>
  <DomainObject.Predmet.ProtuStrankaListNazivFormatedOIB>
    <izvorni_sadrzaj>
      <item>ALFA BETA GRUPA jednostavno društvo s ograničenom odgovornošću za savjetovanje kod gradnje i trgovinu, OIB 40092294045</item>
    </izvorni_sadrzaj>
    <derivirana_varijabla naziv="DomainObject.Predmet.ProtuStrankaListNazivFormatedOIB_1">
      <item>ALFA BETA GRUPA jednostavno društvo s ograničenom odgovornošću za savjetovanje kod gradnje i trgovinu, OIB 40092294045</item>
    </derivirana_varijabla>
  </DomainObject.Predmet.ProtuStrankaListNazivFormatedOIB>
  <DomainObject.Predmet.OstaliListFormated>
    <izvorni_sadrzaj>
      <item>Sudski registar</item>
      <item>MARINKO MESARIĆ</item>
      <item>ŽDO VARAŽDIN</item>
    </izvorni_sadrzaj>
    <derivirana_varijabla naziv="DomainObject.Predmet.OstaliListFormated_1">
      <item>Sudski registar</item>
      <item>MARINKO MESARIĆ</item>
      <item>ŽDO VARAŽDIN</item>
    </derivirana_varijabla>
  </DomainObject.Predmet.OstaliListFormated>
  <DomainObject.Predmet.OstaliListFormatedOIB>
    <izvorni_sadrzaj>
      <item>Sudski registar</item>
      <item>MARINKO MESARIĆ</item>
      <item>ŽDO VARAŽDIN</item>
    </izvorni_sadrzaj>
    <derivirana_varijabla naziv="DomainObject.Predmet.OstaliListFormatedOIB_1">
      <item>Sudski registar</item>
      <item>MARINKO MESARIĆ</item>
      <item>ŽDO VARAŽDIN</item>
    </derivirana_varijabla>
  </DomainObject.Predmet.OstaliListFormatedOIB>
  <DomainObject.Predmet.OstaliListFormatedWithAdress>
    <izvorni_sadrzaj>
      <item>Sudski registar</item>
      <item>MARINKO MESARIĆ</item>
      <item>ŽDO VARAŽDIN</item>
    </izvorni_sadrzaj>
    <derivirana_varijabla naziv="DomainObject.Predmet.OstaliListFormatedWithAdress_1">
      <item>Sudski registar</item>
      <item>MARINKO MESARIĆ</item>
      <item>ŽDO VARAŽDIN</item>
    </derivirana_varijabla>
  </DomainObject.Predmet.OstaliListFormatedWithAdress>
  <DomainObject.Predmet.OstaliListFormatedWithAdressOIB>
    <izvorni_sadrzaj>
      <item>Sudski registar</item>
      <item>MARINKO MESARIĆ</item>
      <item>ŽDO VARAŽDIN</item>
    </izvorni_sadrzaj>
    <derivirana_varijabla naziv="DomainObject.Predmet.OstaliListFormatedWithAdressOIB_1">
      <item>Sudski registar</item>
      <item>MARINKO MESARIĆ</item>
      <item>ŽDO VARAŽDIN</item>
    </derivirana_varijabla>
  </DomainObject.Predmet.OstaliListFormatedWithAdressOIB>
  <DomainObject.Predmet.OstaliListNazivFormated>
    <izvorni_sadrzaj>
      <item>Sudski registar</item>
      <item>MARINKO MESARIĆ</item>
      <item>ŽDO VARAŽDIN</item>
    </izvorni_sadrzaj>
    <derivirana_varijabla naziv="DomainObject.Predmet.OstaliListNazivFormated_1">
      <item>Sudski registar</item>
      <item>MARINKO MESARIĆ</item>
      <item>ŽDO VARAŽDIN</item>
    </derivirana_varijabla>
  </DomainObject.Predmet.OstaliListNazivFormated>
  <DomainObject.Predmet.OstaliListNazivFormatedOIB>
    <izvorni_sadrzaj>
      <item>Sudski registar</item>
      <item>MARINKO MESARIĆ</item>
      <item>ŽDO VARAŽDIN</item>
    </izvorni_sadrzaj>
    <derivirana_varijabla naziv="DomainObject.Predmet.OstaliListNazivFormatedOIB_1">
      <item>Sudski registar</item>
      <item>MARINKO MESARIĆ</item>
      <item>ŽDO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St-136/2015-24</izvorni_sadrzaj>
    <derivirana_varijabla naziv="DomainObject.PoslovniBrojDokumenta_1">St-136/2015-24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ALFA BETA GRUPA jednostavno društvo s ograničenom odgovornošću za savjetovanje kod gradnje i trgovinu</izvorni_sadrzaj>
    <derivirana_varijabla naziv="DomainObject.Predmet.ProtustrankaIDrugi_1">ALFA BETA GRUPA jednostavno društvo s ograničenom odgovornošću za savjetovanje kod gradnje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ALFA BETA GRUPA jednostavno društvo s ograničenom odgovornošću za savjetovanje kod gradnje i trgovinu, OIB 40092294045, Zelena 4, 40000 Mačkovec</izvorni_sadrzaj>
    <derivirana_varijabla naziv="DomainObject.Predmet.ProtustrankaIDrugiAdressOIB_1">ALFA BETA GRUPA jednostavno društvo s ograničenom odgovornošću za savjetovanje kod gradnje i trgovinu, OIB 40092294045, Zelena 4, 40000 Mačkovec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ALFA BETA GRUPA jednostavno društvo s ograničenom odgovornošću za savjetovanje kod gradnje i trgovinu</item>
      <item>Sudski registar</item>
      <item>MARINKO MESARIĆ</item>
      <item>ŽDO VARAŽDIN</item>
    </izvorni_sadrzaj>
    <derivirana_varijabla naziv="DomainObject.Predmet.SudioniciListNaziv_1">
      <item>Financijska agencija</item>
      <item>ALFA BETA GRUPA jednostavno društvo s ograničenom odgovornošću za savjetovanje kod gradnje i trgovinu</item>
      <item>Sudski registar</item>
      <item>MARINKO MESARIĆ</item>
      <item>ŽDO VARAŽDIN</item>
    </derivirana_varijabla>
  </DomainObject.Predmet.SudioniciListNaziv>
  <DomainObject.Predmet.SudioniciListAdressOIB>
    <izvorni_sadrzaj>
      <item>Financijska agencija, OIB 85821130368</item>
      <item>ALFA BETA GRUPA jednostavno društvo s ograničenom odgovornošću za savjetovanje kod gradnje i trgovinu, OIB 40092294045, Zelena 4,40000 Mačkovec</item>
      <item>Sudski registar</item>
      <item>MARINKO MESARIĆ</item>
      <item>ŽDO VARAŽDIN</item>
    </izvorni_sadrzaj>
    <derivirana_varijabla naziv="DomainObject.Predmet.SudioniciListAdressOIB_1">
      <item>Financijska agencija, OIB 85821130368</item>
      <item>ALFA BETA GRUPA jednostavno društvo s ograničenom odgovornošću za savjetovanje kod gradnje i trgovinu, OIB 40092294045, Zelena 4,40000 Mačkovec</item>
      <item>Sudski registar</item>
      <item>MARINKO MESARIĆ</item>
      <item>ŽDO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9AF869-35CC-4697-9930-AFD768A112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1526</properties:Characters>
  <properties:Lines>61</properties:Lines>
  <properties:Paragraphs>17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2017-02-16T09:01:00Z</cp:lastPrinted>
  <dcterms:modified xmlns:xsi="http://www.w3.org/2001/XMLSchema-instance" xsi:type="dcterms:W3CDTF">2017-02-16T09:01:00Z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St-136/2015-24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