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83cbe" w14:paraId="9d83cbe" w:rsidRDefault="00820A1A" w:rsidP="00820A1A" w:rsidR="00820A1A" w:rsidRPr="00847790">
      <w:pPr>
        <w:jc w:val="right"/>
        <w15:collapsed w:val="false"/>
        <w:rPr>
          <w:rStyle w:val="Naglaeno"/>
          <w:b w:val="false"/>
          <w:bCs w:val="false"/>
        </w:rPr>
      </w:pPr>
      <w:r w:rsidRPr="00847790">
        <w:t>6 St-</w:t>
      </w:r>
      <w:r w:rsidR="00177C4A">
        <w:t>2453</w:t>
      </w:r>
      <w:r w:rsidR="007467F7">
        <w:t>/16-</w:t>
      </w:r>
      <w:r w:rsidR="00177C4A">
        <w:t>17</w:t>
      </w:r>
    </w:p>
    <w:p w:rsidRDefault="00820A1A" w:rsidP="00820A1A" w:rsidR="00820A1A">
      <w:pPr>
        <w:rPr>
          <w:rStyle w:val="Naglaeno"/>
        </w:rPr>
      </w:pPr>
      <w:r>
        <w:rPr>
          <w:rStyle w:val="Naglaeno"/>
        </w:rPr>
        <w:t xml:space="preserve">   </w:t>
      </w:r>
      <w:r w:rsidR="006A048A">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20A1A" w:rsidP="00820A1A" w:rsidR="00820A1A" w:rsidRPr="00847790">
      <w:pPr>
        <w:pStyle w:val="Bezproreda"/>
        <w:rPr>
          <w:rFonts w:hAnsi="Times New Roman" w:ascii="Times New Roman"/>
          <w:b/>
          <w:sz w:val="24"/>
          <w:szCs w:val="24"/>
        </w:rPr>
      </w:pPr>
      <w:r w:rsidRPr="00847790">
        <w:rPr>
          <w:rFonts w:hAnsi="Times New Roman" w:ascii="Times New Roman"/>
          <w:b/>
          <w:sz w:val="24"/>
          <w:szCs w:val="24"/>
        </w:rPr>
        <w:t xml:space="preserve"> REPUBLIKA HRVATSKA</w:t>
      </w:r>
    </w:p>
    <w:p w:rsidRDefault="00820A1A" w:rsidP="00820A1A" w:rsidR="00820A1A" w:rsidRPr="00847790">
      <w:pPr>
        <w:pStyle w:val="Bezproreda"/>
        <w:rPr>
          <w:rFonts w:hAnsi="Times New Roman" w:ascii="Times New Roman"/>
          <w:sz w:val="24"/>
          <w:szCs w:val="24"/>
        </w:rPr>
      </w:pPr>
      <w:r w:rsidRPr="00847790">
        <w:rPr>
          <w:rFonts w:hAnsi="Times New Roman" w:ascii="Times New Roman"/>
          <w:sz w:val="24"/>
          <w:szCs w:val="24"/>
        </w:rPr>
        <w:t xml:space="preserve"> TRGOVAČKI SUD U OSIJEKU</w:t>
      </w:r>
    </w:p>
    <w:p w:rsidRDefault="00820A1A" w:rsidP="00820A1A" w:rsidR="00820A1A" w:rsidRPr="00820A1A">
      <w:pPr>
        <w:pStyle w:val="Bezproreda1"/>
        <w:rPr>
          <w:rFonts w:cs="Arial" w:hAnsi="Arial" w:ascii="Arial"/>
        </w:rPr>
      </w:pPr>
      <w:r>
        <w:rPr>
          <w:rFonts w:cs="Arial" w:hAnsi="Arial" w:ascii="Arial"/>
        </w:rPr>
        <w:tab/>
      </w: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REPUBLIKA HRVATSKA</w:t>
      </w:r>
    </w:p>
    <w:p w:rsidRDefault="00820A1A" w:rsidP="00820A1A" w:rsidR="00820A1A" w:rsidRPr="00847790">
      <w:pPr>
        <w:pStyle w:val="Bezproreda"/>
        <w:jc w:val="center"/>
        <w:rPr>
          <w:rFonts w:hAnsi="Times New Roman" w:ascii="Times New Roman"/>
          <w:sz w:val="24"/>
          <w:szCs w:val="24"/>
        </w:rPr>
      </w:pP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 J E Š E N J E</w:t>
      </w:r>
    </w:p>
    <w:p w:rsidRDefault="00820A1A" w:rsidP="00820A1A" w:rsidR="00820A1A">
      <w:pPr>
        <w:jc w:val="both"/>
      </w:pPr>
    </w:p>
    <w:p w:rsidRDefault="00820A1A" w:rsidP="00820A1A" w:rsidR="00820A1A">
      <w:pPr>
        <w:jc w:val="both"/>
      </w:pPr>
    </w:p>
    <w:p w:rsidRDefault="00820A1A" w:rsidP="00820A1A" w:rsidR="00820A1A">
      <w:pPr>
        <w:ind w:firstLine="720"/>
        <w:jc w:val="both"/>
      </w:pPr>
      <w:r>
        <w:t xml:space="preserve">Trgovački sud u Osijeku, po </w:t>
      </w:r>
      <w:r w:rsidR="00331671">
        <w:t>stečajnoj sutkinji Nadi</w:t>
      </w:r>
      <w:r>
        <w:t xml:space="preserve"> Roso, u stečajnom postupku nad dužnikom: </w:t>
      </w:r>
      <w:r w:rsidR="00177C4A">
        <w:t xml:space="preserve">RH, Ministarstvo financija, Porezna uprava Područni ured Slavonija i Baranja, Vukovar OIB 18683136487, zastupana po Županijskom državnom odvjetništvu u Vukovaru, za otvaranje stečajnog postupka nad dužnikom </w:t>
      </w:r>
      <w:r w:rsidR="00177C4A">
        <w:rPr>
          <w:b/>
        </w:rPr>
        <w:t>BEGIĆ d.o.o., Otok, Bana Josipa Jelačića 14, MBS: 030022045</w:t>
      </w:r>
      <w:r w:rsidR="00177C4A">
        <w:t xml:space="preserve">, </w:t>
      </w:r>
      <w:r w:rsidR="00177C4A">
        <w:rPr>
          <w:b/>
        </w:rPr>
        <w:t xml:space="preserve"> OIB: 30059240434</w:t>
      </w:r>
      <w:r>
        <w:t xml:space="preserve">, dana </w:t>
      </w:r>
      <w:r w:rsidR="00177C4A">
        <w:t>27. veljače</w:t>
      </w:r>
      <w:r w:rsidR="002D4FFB">
        <w:t xml:space="preserve"> 2017. g.</w:t>
      </w:r>
      <w:r>
        <w:t>,</w:t>
      </w:r>
    </w:p>
    <w:p w:rsidRDefault="00820A1A" w:rsidP="00820A1A" w:rsidR="00820A1A">
      <w:pPr>
        <w:jc w:val="both"/>
      </w:pPr>
    </w:p>
    <w:p w:rsidRDefault="00820A1A" w:rsidP="00820A1A" w:rsidR="00820A1A" w:rsidRPr="00820A1A">
      <w:pPr>
        <w:jc w:val="center"/>
        <w:rPr>
          <w:b/>
        </w:rPr>
      </w:pPr>
      <w:r w:rsidRPr="00820A1A">
        <w:rPr>
          <w:b/>
        </w:rPr>
        <w:t>r i j e š i o    j e :</w:t>
      </w:r>
    </w:p>
    <w:p w:rsidRDefault="00820A1A" w:rsidP="00820A1A" w:rsidR="00820A1A">
      <w:pPr>
        <w:jc w:val="both"/>
      </w:pPr>
    </w:p>
    <w:p w:rsidRDefault="00820A1A" w:rsidP="00DC573E" w:rsidR="00820A1A">
      <w:pPr>
        <w:numPr>
          <w:ilvl w:val="0"/>
          <w:numId w:val="17"/>
        </w:numPr>
        <w:jc w:val="both"/>
      </w:pPr>
      <w:r>
        <w:t xml:space="preserve">Otvara se stečajni postupak nad dužnikom </w:t>
      </w:r>
      <w:r w:rsidR="00177C4A">
        <w:rPr>
          <w:b/>
        </w:rPr>
        <w:t>BEGIĆ d.o.o., Otok, Bana Josipa Jelačića 14, MBS: 030022045</w:t>
      </w:r>
      <w:r w:rsidR="00177C4A">
        <w:t xml:space="preserve">, </w:t>
      </w:r>
      <w:r w:rsidR="00177C4A">
        <w:rPr>
          <w:b/>
        </w:rPr>
        <w:t xml:space="preserve"> OIB: 30059240434</w:t>
      </w:r>
      <w:r>
        <w:t>.</w:t>
      </w:r>
    </w:p>
    <w:p w:rsidRDefault="00B82713" w:rsidP="00B82713" w:rsidR="00B82713">
      <w:pPr>
        <w:ind w:left="1080"/>
        <w:jc w:val="both"/>
      </w:pPr>
    </w:p>
    <w:p w:rsidRDefault="00820A1A" w:rsidP="00B82713" w:rsidR="00B82713" w:rsidRPr="00B82713">
      <w:pPr>
        <w:numPr>
          <w:ilvl w:val="0"/>
          <w:numId w:val="17"/>
        </w:numPr>
        <w:jc w:val="both"/>
        <w:rPr>
          <w:b/>
        </w:rPr>
      </w:pPr>
      <w:r>
        <w:t>Za stečajnog upravitelja određuje se</w:t>
      </w:r>
      <w:r w:rsidR="00177C4A">
        <w:t xml:space="preserve"> </w:t>
      </w:r>
      <w:r w:rsidR="00177C4A" w:rsidRPr="00B95292">
        <w:rPr>
          <w:b/>
        </w:rPr>
        <w:t>Marko Tominac dipl. ing., Vinkovci, Vladimira Nazora 3 OIB 98361792494</w:t>
      </w:r>
      <w:r w:rsidR="00177C4A">
        <w:rPr>
          <w:b/>
        </w:rPr>
        <w:t>.</w:t>
      </w:r>
    </w:p>
    <w:p w:rsidRDefault="00331671" w:rsidP="00B82713" w:rsidR="00820A1A">
      <w:pPr>
        <w:ind w:left="1080"/>
        <w:jc w:val="both"/>
      </w:pPr>
      <w:r>
        <w:tab/>
      </w:r>
    </w:p>
    <w:p w:rsidRDefault="00820A1A" w:rsidP="00DC573E" w:rsidR="00820A1A" w:rsidRPr="00820A1A">
      <w:pPr>
        <w:numPr>
          <w:ilvl w:val="0"/>
          <w:numId w:val="17"/>
        </w:numPr>
        <w:jc w:val="both"/>
        <w:rPr>
          <w:b/>
        </w:rPr>
      </w:pPr>
      <w:r>
        <w:t xml:space="preserve">Zaključuje se stečajni postupak nad dužnikom </w:t>
      </w:r>
      <w:r w:rsidR="00177C4A">
        <w:rPr>
          <w:b/>
        </w:rPr>
        <w:t>BEGIĆ d.o.o., Otok, Bana Josipa Jelačića 14, MBS: 030022045</w:t>
      </w:r>
      <w:r w:rsidR="00177C4A">
        <w:t xml:space="preserve">, </w:t>
      </w:r>
      <w:r w:rsidR="00177C4A">
        <w:rPr>
          <w:b/>
        </w:rPr>
        <w:t xml:space="preserve"> OIB: 30059240434</w:t>
      </w:r>
      <w:r w:rsidRPr="00820A1A">
        <w:rPr>
          <w:b/>
        </w:rPr>
        <w:t>.</w:t>
      </w:r>
    </w:p>
    <w:p w:rsidRDefault="00820A1A" w:rsidP="00820A1A" w:rsidR="00820A1A">
      <w:pPr>
        <w:jc w:val="both"/>
      </w:pPr>
    </w:p>
    <w:p w:rsidRDefault="00820A1A" w:rsidP="00820A1A" w:rsidR="00820A1A">
      <w:pPr>
        <w:numPr>
          <w:ilvl w:val="0"/>
          <w:numId w:val="17"/>
        </w:numPr>
        <w:jc w:val="both"/>
      </w:pPr>
      <w:r>
        <w:t xml:space="preserve">Rješenje će se objaviti na e-oglasnoj ploči suda. </w:t>
      </w:r>
    </w:p>
    <w:p w:rsidRDefault="00820A1A" w:rsidP="00820A1A" w:rsidR="00820A1A">
      <w:pPr>
        <w:jc w:val="both"/>
      </w:pPr>
    </w:p>
    <w:p w:rsidRDefault="00820A1A" w:rsidP="00820A1A" w:rsidR="00820A1A">
      <w:pPr>
        <w:numPr>
          <w:ilvl w:val="0"/>
          <w:numId w:val="17"/>
        </w:numPr>
        <w:jc w:val="both"/>
      </w:pPr>
      <w:r>
        <w:t xml:space="preserve">Primjerak rješenja, nakon pravomoćnosti, dostavit će se registru Trgovačkog suda u Osijeku, radi upisa brisanja dužnika. </w:t>
      </w:r>
    </w:p>
    <w:p w:rsidRDefault="00177C4A" w:rsidP="00177C4A" w:rsidR="00177C4A"/>
    <w:p w:rsidRDefault="00177C4A" w:rsidP="00177C4A" w:rsidR="00177C4A">
      <w:pPr>
        <w:numPr>
          <w:ilvl w:val="0"/>
          <w:numId w:val="17"/>
        </w:numPr>
        <w:jc w:val="both"/>
      </w:pPr>
      <w:r>
        <w:t xml:space="preserve">Nalaže se FINI da naloži banci prijenos zaplijenjenoga iznosa predujma na račun Trgovačkog suda u Osijeku broj </w:t>
      </w:r>
      <w:r w:rsidRPr="00A52E85">
        <w:t>HR31 2390 0011 3000 0020 0 model HR05 272-</w:t>
      </w:r>
      <w:r>
        <w:rPr>
          <w:b/>
        </w:rPr>
        <w:t>2453-16</w:t>
      </w:r>
      <w:r>
        <w:t xml:space="preserve"> i obustavi daljnju pljenidbu do iznosa iz st. 1 čl. 112 Stečajnog zakona (NN 105/15) ako iznos predujma nije zaplijenjen u cijelosti.</w:t>
      </w:r>
    </w:p>
    <w:p w:rsidRDefault="00CB5EBE" w:rsidP="00CB5EBE" w:rsidR="00CB5EBE">
      <w:pPr>
        <w:ind w:left="1080"/>
        <w:jc w:val="both"/>
      </w:pPr>
    </w:p>
    <w:p w:rsidRDefault="00177C4A" w:rsidP="00177C4A" w:rsidR="00177C4A">
      <w:pPr>
        <w:ind w:left="720"/>
        <w:jc w:val="both"/>
      </w:pPr>
    </w:p>
    <w:p w:rsidRDefault="002F049E" w:rsidP="002F049E" w:rsidR="002F049E">
      <w:pPr>
        <w:jc w:val="both"/>
      </w:pPr>
    </w:p>
    <w:p w:rsidRDefault="00820A1A" w:rsidP="002F049E" w:rsidR="00820A1A">
      <w:pPr>
        <w:pStyle w:val="Odlomakpopisa"/>
        <w:ind w:left="1080"/>
        <w:jc w:val="both"/>
      </w:pPr>
    </w:p>
    <w:p w:rsidRDefault="00820A1A" w:rsidP="00820A1A" w:rsidR="00820A1A">
      <w:pPr>
        <w:jc w:val="center"/>
      </w:pPr>
      <w:r>
        <w:t>Obrazloženje</w:t>
      </w:r>
    </w:p>
    <w:p w:rsidRDefault="00820A1A" w:rsidP="00820A1A" w:rsidR="00820A1A">
      <w:pPr>
        <w:jc w:val="both"/>
      </w:pPr>
    </w:p>
    <w:p w:rsidRDefault="00845E8F" w:rsidP="00845E8F" w:rsidR="00845E8F">
      <w:pPr>
        <w:ind w:firstLine="720"/>
        <w:jc w:val="both"/>
        <w:rPr>
          <w:bCs/>
        </w:rPr>
      </w:pPr>
      <w:r>
        <w:lastRenderedPageBreak/>
        <w:t xml:space="preserve">FINA RC Osijek dana </w:t>
      </w:r>
      <w:r w:rsidR="00177C4A">
        <w:t>24. kolovoza</w:t>
      </w:r>
      <w:r>
        <w:t xml:space="preserve"> 2016. g. podnijela je prijedlog za </w:t>
      </w:r>
      <w:r w:rsidR="00177C4A">
        <w:t xml:space="preserve">provedbu skraćenog </w:t>
      </w:r>
      <w:r>
        <w:t xml:space="preserve">stečajnog postupka nad dužnikom </w:t>
      </w:r>
      <w:r w:rsidR="00177C4A">
        <w:rPr>
          <w:b/>
        </w:rPr>
        <w:t>BEGIĆ d.o.o., Otok, Bana Josipa Jelačića 14, MBS: 030022045</w:t>
      </w:r>
      <w:r w:rsidR="00177C4A">
        <w:t xml:space="preserve">, </w:t>
      </w:r>
      <w:r w:rsidR="00177C4A">
        <w:rPr>
          <w:b/>
        </w:rPr>
        <w:t xml:space="preserve"> OIB: 30059240434 </w:t>
      </w:r>
      <w:r>
        <w:t xml:space="preserve">navodeći </w:t>
      </w:r>
      <w:r>
        <w:rPr>
          <w:bCs/>
        </w:rPr>
        <w:t xml:space="preserve">da dužnik na dan </w:t>
      </w:r>
      <w:r w:rsidR="00177C4A">
        <w:rPr>
          <w:bCs/>
        </w:rPr>
        <w:t>22. kolovoza 2016</w:t>
      </w:r>
      <w:r>
        <w:rPr>
          <w:bCs/>
        </w:rPr>
        <w:t xml:space="preserve">. g.  u Očevidniku redoslijeda osnova za plaćanje ima evidentirane neizvršene osnove za plaćanje u neprekinutom razdoblju od </w:t>
      </w:r>
      <w:r w:rsidR="00177C4A">
        <w:rPr>
          <w:bCs/>
        </w:rPr>
        <w:t>120</w:t>
      </w:r>
      <w:r>
        <w:rPr>
          <w:bCs/>
        </w:rPr>
        <w:t xml:space="preserve"> dana, u ukupnom iznosu od </w:t>
      </w:r>
      <w:r w:rsidR="00177C4A">
        <w:rPr>
          <w:bCs/>
        </w:rPr>
        <w:t>67.631,78</w:t>
      </w:r>
      <w:r>
        <w:rPr>
          <w:bCs/>
        </w:rPr>
        <w:t xml:space="preserve"> kn te da </w:t>
      </w:r>
      <w:r w:rsidR="00177C4A">
        <w:rPr>
          <w:bCs/>
        </w:rPr>
        <w:t>nema</w:t>
      </w:r>
      <w:r>
        <w:rPr>
          <w:bCs/>
        </w:rPr>
        <w:t xml:space="preserve"> zaposlenika.</w:t>
      </w:r>
    </w:p>
    <w:p w:rsidRDefault="00177C4A" w:rsidP="00177C4A" w:rsidR="00177C4A">
      <w:pPr>
        <w:ind w:firstLine="720"/>
        <w:jc w:val="both"/>
        <w:rPr>
          <w:bCs/>
        </w:rPr>
      </w:pPr>
      <w:r>
        <w:rPr>
          <w:bCs/>
        </w:rPr>
        <w:t>Dana 9. rujna 2016. g. Porezna uprava zastupana po ŽDO Vukovar podnijela je prijedlog za otvaranje stečajnog postupka nad dužnikom navodeći da prema dužniku temeljem neplaćenih obveza, poreza, doprinosa i drugih javnih davanja ima tražbinu u iznosu od 113.364,11 kn koju dužnik nije namirio budući na dan 1. rujan 2016. g. je utvrđena neprekidna blokada u trajanju od 129 dana sa iskazanim dospjelim nepodmirenim nalozima za plaćanje u ukupnom iznosu od 67.768,02 kn te je pravomoćnim Rješenjem Trgovačkog suda u Osijeku broj St-2180/16 od 21. rujna 2016. g. obustavljen skraćeni stečajni postupak te je utvrđeno da će se postupak nastaviti prema općim odredbama Stečajnog zakona.</w:t>
      </w:r>
    </w:p>
    <w:p w:rsidRDefault="002E2F27" w:rsidP="00177C4A" w:rsidR="00177C4A" w:rsidRPr="00BA7BA2">
      <w:pPr>
        <w:ind w:firstLine="720"/>
        <w:jc w:val="both"/>
        <w:rPr>
          <w:bCs/>
        </w:rPr>
      </w:pPr>
      <w:r>
        <w:rPr>
          <w:bCs/>
        </w:rPr>
        <w:t>Uz podnesak od 6. listopada 2016. g. dužnik je dostavio prokazni popis imovine od 6. listopada 2016. g. ovjerovljen kod javnog bilježnika Mirodar Kovač iz Vinkovaca OV-9602/16 od 6. listopada 2016. g.</w:t>
      </w:r>
      <w:r w:rsidR="00CB5EBE">
        <w:rPr>
          <w:bCs/>
        </w:rPr>
        <w:t xml:space="preserve"> te uz podnesak od 24.11.2016. g. godišnja fin. izvješća za 2016. g., bilancu na dan 31.10.2016. g., račun dobiti i gubitka za razdoblje od 1.1.2016. g. do 31.10.2016. g., dodatni dodaci za isto razdoblje, prijavu poreza na dobit za isto razdoblje, utvrđivanje porezne osnovice i porezne obveze, bruto bilancu do 31.10.2016. g. a podneskom od 6.12.2016. g. Izvješće o financijsko gospodarskom položaju dužnika te knjigovodstvenu karticu na dan 5.12.2016. g.</w:t>
      </w:r>
    </w:p>
    <w:p w:rsidRDefault="00845E8F" w:rsidP="00845E8F" w:rsidR="00845E8F">
      <w:pPr>
        <w:jc w:val="both"/>
      </w:pPr>
      <w:r>
        <w:tab/>
        <w:t>Uvidom u prokazni popis imovine dužnika sud je utvrdio da dužnik nema nikakvu imovine iz koje bi se mogli podmiriti troškovi kako prethodnog tako i eventualno otvorenog stečajnog postupka te je rješenjem ovoga suda broj St-</w:t>
      </w:r>
      <w:r w:rsidR="00CB5EBE">
        <w:t xml:space="preserve">2453/16 od 16. siječnja 2017. g. </w:t>
      </w:r>
      <w:r>
        <w:t>pozvao osobe koje imaju pravni interes za provedbom stečajnog postupka nad dužnikom da se u roku od 15 dana od dana objave rješenja na e-oglasnoj ploči ovoga suda solidarno uplate na sudski depozit 20.000,00 kn na ime predujma za pokriće troškova kako prethodnog tako i otvorenog stečajnog postupka u protivnom će sud donijeti odluku o otvaranju i zaključenju stečajnog postupka sukladno čl. 132 Stečajnog zakona (NN 71/15).</w:t>
      </w:r>
    </w:p>
    <w:p w:rsidRDefault="00845E8F" w:rsidP="00845E8F" w:rsidR="00845E8F">
      <w:pPr>
        <w:ind w:firstLine="708"/>
        <w:jc w:val="both"/>
      </w:pPr>
      <w:r>
        <w:t xml:space="preserve">Navedeno rješenje objavljeno je na mrežnim stranicama e-oglasna ploča Trgovačkog suda u Osijeku dana </w:t>
      </w:r>
      <w:r w:rsidR="00CB5EBE">
        <w:t>6. siječnja 2017. g.</w:t>
      </w:r>
    </w:p>
    <w:p w:rsidRDefault="00845E8F" w:rsidP="00845E8F" w:rsidR="00845E8F">
      <w:pPr>
        <w:ind w:firstLine="708"/>
        <w:jc w:val="both"/>
      </w:pPr>
      <w:r>
        <w:t>Po pozivu suda na gore navedeno rješenje u zadanom roku nitko od zainteresiranih osoba nije uplatio predujam za pokriće troškova stečajnog postupka.</w:t>
      </w:r>
    </w:p>
    <w:p w:rsidRDefault="00845E8F" w:rsidP="00CB5EBE" w:rsidR="00CB5EBE" w:rsidRPr="00BA7BA2">
      <w:pPr>
        <w:ind w:firstLine="720"/>
        <w:jc w:val="both"/>
        <w:rPr>
          <w:bCs/>
        </w:rPr>
      </w:pPr>
      <w:r w:rsidRPr="007D7E9A">
        <w:t xml:space="preserve">Sud je proveo uvid u prijedlog FINE za </w:t>
      </w:r>
      <w:r w:rsidR="00CB5EBE">
        <w:t>provedbu skraćenog</w:t>
      </w:r>
      <w:r w:rsidRPr="007D7E9A">
        <w:t xml:space="preserve"> stečajnog postupka od </w:t>
      </w:r>
      <w:r w:rsidR="00CB5EBE">
        <w:t>24.8.</w:t>
      </w:r>
      <w:r>
        <w:t xml:space="preserve"> 2016. g., povijesni izvadak iz sudskog registra za dužnika, </w:t>
      </w:r>
      <w:r w:rsidR="00CB5EBE">
        <w:t>prijedlog Porezne uprave za otvaranje stečajnog postupka od 9.9.2016. g., dopis Porezne uprave od 2.9.2016. g., stanje računa poreznog obveznika na dan 1.9.2016. g. godišnje fin. izvješće za 2015. g., podaci Porezne uprave za dužnika od 1.9.2016. g., Očevidnik o redoslijedu plaćanja FINE od 1.9.2016. g.</w:t>
      </w:r>
      <w:r w:rsidR="00CB5EBE" w:rsidRPr="00CB5EBE">
        <w:rPr>
          <w:bCs/>
        </w:rPr>
        <w:t xml:space="preserve"> </w:t>
      </w:r>
      <w:r w:rsidR="00CB5EBE">
        <w:rPr>
          <w:bCs/>
        </w:rPr>
        <w:t xml:space="preserve">prokazni popis imovine od 6. listopada 2016. g. ovjerovljen kod javnog bilježnika Mirodar Kovač iz Vinkovaca OV-9602/16 od 6. listopada 2016. g. te uz podnesak od 24.11.2016. g. godišnja fin. izvješća za 2016. g., bilancu na dan 31.10.2016. g., račun dobiti i gubitka za razdoblje od 1.1.2016. g. do 31.10.2016. g., dodatni dodaci za isto razdoblje, prijavu poreza na dobit za isto razdoblje, </w:t>
      </w:r>
      <w:r w:rsidR="00CB5EBE">
        <w:rPr>
          <w:bCs/>
        </w:rPr>
        <w:lastRenderedPageBreak/>
        <w:t>utvrđivanje porezne osnovice i porezne obveze, bruto bilancu do 31.10.2016. g. a podneskom od 6.12.2016. g. Izvješće o financijsko gospodarskom položaju dužnika te knjigovodstvenu karticu na dan 5.12.2016. g.</w:t>
      </w:r>
    </w:p>
    <w:p w:rsidRDefault="00845E8F" w:rsidP="00CB5EBE" w:rsidR="00845E8F">
      <w:pPr>
        <w:ind w:firstLine="720"/>
        <w:jc w:val="both"/>
      </w:pPr>
      <w:r w:rsidRPr="0005033A">
        <w:t xml:space="preserve">Slijedom navedenog a temeljem provedenog dokaznog postupka sud je utvrdio da su ispunjene pretpostavke za otvaranje stečajnog postupka nad dužnikom propisane čl. </w:t>
      </w:r>
      <w:r>
        <w:t xml:space="preserve">5 i 6 </w:t>
      </w:r>
      <w:r w:rsidRPr="0005033A">
        <w:t xml:space="preserve">Stečajnog zakona („Narodne novine“ broj </w:t>
      </w:r>
      <w:r>
        <w:t>71/15 u daljnjem tekstu SZ)</w:t>
      </w:r>
      <w:r w:rsidRPr="0005033A">
        <w:t xml:space="preserve"> </w:t>
      </w:r>
      <w:r>
        <w:t>–</w:t>
      </w:r>
      <w:r w:rsidRPr="0005033A">
        <w:t xml:space="preserve"> </w:t>
      </w:r>
      <w:r>
        <w:t xml:space="preserve">nesposobnost za plaćanje te budući da se po pozivu suda iz rješenja od </w:t>
      </w:r>
      <w:r w:rsidR="00CB5EBE">
        <w:t>16. siječnja 2017. g.</w:t>
      </w:r>
      <w:r>
        <w:t xml:space="preserve"> nisu javili vjerovnici odnosno zainteresirane osobe za provedbu stečajnog postupka nad dužnikom u zadanom roku, te budući da je iz prokaznog popisa imovine dužnika ovjerovljenog kod javnog bilježnika razvidno da dužnik nema nikakve imovine </w:t>
      </w:r>
      <w:r w:rsidRPr="0005033A">
        <w:t>a niti onu koja bi bila dovoljna za namirenje troškova stečajnog postupka valjalo</w:t>
      </w:r>
      <w:r>
        <w:t xml:space="preserve"> je stečajni postupak nad dužnikom zaključiti i odlučiti kao u izreci a</w:t>
      </w:r>
      <w:r w:rsidRPr="0005033A">
        <w:t xml:space="preserve"> sukladno čl. </w:t>
      </w:r>
      <w:r>
        <w:t>132 st. 2</w:t>
      </w:r>
      <w:r w:rsidRPr="0005033A">
        <w:t xml:space="preserve"> SZ</w:t>
      </w:r>
      <w:r>
        <w:t xml:space="preserve"> u vezi s čl. 116 st. 1 t. 2 i čl. 110 st. 1 SZ.</w:t>
      </w:r>
    </w:p>
    <w:p w:rsidRDefault="008A7FBA" w:rsidP="008A7FBA" w:rsidR="008A7FBA">
      <w:pPr>
        <w:ind w:firstLine="720"/>
        <w:jc w:val="both"/>
      </w:pPr>
      <w:r>
        <w:t>Za stečajnog upravitelja, automatskim odabirom, imenovan je Marko Tominac iz Vinkovaca s liste A stečajnih upravitelja za područje nadležnosti ovoga suda a sukladno čl. 84 st. 1 u vezi s čl. 85 st. 2 SZ.</w:t>
      </w:r>
    </w:p>
    <w:p w:rsidRDefault="008A7FBA" w:rsidP="00CB5EBE" w:rsidR="008A7FBA">
      <w:pPr>
        <w:ind w:firstLine="720"/>
        <w:jc w:val="both"/>
      </w:pPr>
    </w:p>
    <w:p w:rsidRDefault="00BC4B5E" w:rsidP="00845E8F" w:rsidR="00BC4B5E">
      <w:pPr>
        <w:jc w:val="both"/>
      </w:pPr>
    </w:p>
    <w:p w:rsidRDefault="00820A1A" w:rsidP="00820A1A" w:rsidR="00820A1A">
      <w:pPr>
        <w:jc w:val="center"/>
      </w:pPr>
      <w:r>
        <w:t xml:space="preserve">U Osijeku </w:t>
      </w:r>
      <w:r w:rsidR="00CB5EBE">
        <w:t>27. veljače</w:t>
      </w:r>
      <w:r w:rsidR="00845E8F">
        <w:t xml:space="preserve"> 2017. g.</w:t>
      </w:r>
    </w:p>
    <w:p w:rsidRDefault="00820A1A" w:rsidP="00820A1A" w:rsidR="00820A1A">
      <w:pPr>
        <w:jc w:val="both"/>
      </w:pPr>
    </w:p>
    <w:p w:rsidRDefault="00BC4B5E" w:rsidP="00820A1A" w:rsidR="00BC4B5E">
      <w:pPr>
        <w:jc w:val="both"/>
      </w:pPr>
    </w:p>
    <w:p w:rsidRDefault="00845E8F" w:rsidP="00820A1A" w:rsidR="00845E8F">
      <w:pPr>
        <w:jc w:val="both"/>
      </w:pPr>
    </w:p>
    <w:p w:rsidRDefault="00820A1A" w:rsidP="00820A1A" w:rsidR="00820A1A">
      <w:pPr>
        <w:jc w:val="both"/>
      </w:pPr>
      <w:r>
        <w:t>Zapisničar: Danijela Se</w:t>
      </w:r>
      <w:r w:rsidR="00331671">
        <w:t xml:space="preserve">kulić                        </w:t>
      </w:r>
      <w:r w:rsidR="00331671">
        <w:tab/>
      </w:r>
      <w:r w:rsidR="00331671">
        <w:tab/>
        <w:t xml:space="preserve">  </w:t>
      </w:r>
      <w:r>
        <w:tab/>
        <w:t>STEČAJN</w:t>
      </w:r>
      <w:r w:rsidR="00331671">
        <w:t>A STUKINJA</w:t>
      </w:r>
    </w:p>
    <w:p w:rsidRDefault="00820A1A" w:rsidP="00820A1A" w:rsidR="00820A1A">
      <w:pPr>
        <w:jc w:val="both"/>
      </w:pPr>
      <w:r>
        <w:t xml:space="preserve">                                                                                 </w:t>
      </w:r>
      <w:r w:rsidR="00331671">
        <w:t xml:space="preserve">                          </w:t>
      </w:r>
      <w:r>
        <w:t xml:space="preserve">  Nada Roso</w:t>
      </w:r>
    </w:p>
    <w:p w:rsidRDefault="00BC4B5E" w:rsidP="00820A1A" w:rsidR="00BC4B5E">
      <w:pPr>
        <w:jc w:val="both"/>
      </w:pPr>
    </w:p>
    <w:p w:rsidRDefault="00820A1A" w:rsidP="00820A1A" w:rsidR="00820A1A">
      <w:pPr>
        <w:jc w:val="both"/>
      </w:pPr>
      <w:r>
        <w:t>POUKA O PRAVNOM LIJEKU:</w:t>
      </w:r>
    </w:p>
    <w:p w:rsidRDefault="00820A1A" w:rsidP="00820A1A" w:rsidR="00820A1A">
      <w:pPr>
        <w:jc w:val="both"/>
      </w:pPr>
      <w:r>
        <w:t>Protiv ovog rješenja nezadovoljna stranka može uložiti žalbu Visokom trgovačkom sudu Republike Hrvatske u Zagrebu u roku od 8 dana pismeno u 3 primjerka putem ovog suda.</w:t>
      </w:r>
    </w:p>
    <w:p w:rsidRDefault="00BC4B5E" w:rsidP="00820A1A" w:rsidR="00BC4B5E">
      <w:pPr>
        <w:jc w:val="both"/>
      </w:pPr>
    </w:p>
    <w:p w:rsidRDefault="00BC4B5E" w:rsidP="00820A1A" w:rsidR="00BC4B5E">
      <w:pPr>
        <w:jc w:val="both"/>
      </w:pPr>
    </w:p>
    <w:p w:rsidRDefault="00845E8F" w:rsidP="00820A1A" w:rsidR="00845E8F">
      <w:pPr>
        <w:jc w:val="both"/>
      </w:pPr>
    </w:p>
    <w:p w:rsidRDefault="00845E8F" w:rsidP="00820A1A" w:rsidR="00845E8F">
      <w:pPr>
        <w:jc w:val="both"/>
      </w:pPr>
    </w:p>
    <w:p w:rsidRDefault="00820A1A" w:rsidP="00820A1A" w:rsidR="00820A1A">
      <w:pPr>
        <w:jc w:val="both"/>
      </w:pPr>
      <w:r>
        <w:t>DNA:</w:t>
      </w:r>
    </w:p>
    <w:p w:rsidRDefault="00DC573E" w:rsidP="00BC4B5E" w:rsidR="00820A1A" w:rsidRPr="00CB5EBE">
      <w:pPr>
        <w:jc w:val="both"/>
      </w:pPr>
      <w:r>
        <w:t xml:space="preserve">1. </w:t>
      </w:r>
      <w:r w:rsidR="00820A1A">
        <w:t xml:space="preserve">stečajni uprav. </w:t>
      </w:r>
      <w:r w:rsidR="00CB5EBE" w:rsidRPr="00CB5EBE">
        <w:t>Marko Tominac dipl. ing., Vinkovci, Vladimira Nazora 3</w:t>
      </w:r>
    </w:p>
    <w:p w:rsidRDefault="00BC4B5E" w:rsidP="00820A1A" w:rsidR="00820A1A">
      <w:pPr>
        <w:jc w:val="both"/>
      </w:pPr>
      <w:r>
        <w:t>2</w:t>
      </w:r>
      <w:r w:rsidR="00820A1A">
        <w:t xml:space="preserve">. ŽDO </w:t>
      </w:r>
      <w:r w:rsidR="00CB5EBE">
        <w:t>Vukovar</w:t>
      </w:r>
    </w:p>
    <w:p w:rsidRDefault="00BC4B5E" w:rsidP="00820A1A" w:rsidR="00CB5EBE">
      <w:pPr>
        <w:jc w:val="both"/>
      </w:pPr>
      <w:r>
        <w:t>3</w:t>
      </w:r>
      <w:r w:rsidR="00820A1A">
        <w:t>. dužnik</w:t>
      </w:r>
    </w:p>
    <w:p w:rsidRDefault="00404085" w:rsidP="00845E8F" w:rsidR="002F049E">
      <w:pPr>
        <w:jc w:val="both"/>
      </w:pPr>
      <w:r>
        <w:t>4. FINA</w:t>
      </w:r>
    </w:p>
    <w:p w:rsidRDefault="00845E8F" w:rsidP="00DC573E" w:rsidR="00820A1A">
      <w:pPr>
        <w:tabs>
          <w:tab w:pos="4950" w:val="left"/>
          <w:tab w:pos="5565" w:val="left"/>
        </w:tabs>
        <w:jc w:val="both"/>
      </w:pPr>
      <w:r>
        <w:t>5</w:t>
      </w:r>
      <w:r w:rsidR="00820A1A">
        <w:t>. e-ogl. pl.</w:t>
      </w:r>
      <w:r w:rsidR="00DC573E">
        <w:tab/>
      </w:r>
    </w:p>
    <w:p w:rsidRDefault="00845E8F" w:rsidP="00820A1A" w:rsidR="00820A1A">
      <w:pPr>
        <w:jc w:val="both"/>
      </w:pPr>
      <w:r>
        <w:t>6</w:t>
      </w:r>
      <w:r w:rsidR="00820A1A">
        <w:t>. registar suda - ovdje</w:t>
      </w:r>
    </w:p>
    <w:p w:rsidRDefault="00845E8F" w:rsidP="002F049E" w:rsidR="007D7E9A">
      <w:pPr>
        <w:tabs>
          <w:tab w:pos="1590" w:val="left"/>
        </w:tabs>
        <w:jc w:val="both"/>
        <w:rPr>
          <w:sz w:val="20"/>
          <w:szCs w:val="20"/>
        </w:rPr>
      </w:pPr>
      <w:r>
        <w:t>7</w:t>
      </w:r>
      <w:r w:rsidR="00820A1A">
        <w:t xml:space="preserve">. kal. </w:t>
      </w:r>
      <w:r w:rsidR="00CB5EBE">
        <w:t>27.3.</w:t>
      </w: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2F049E" w:rsidR="00820A1A">
      <w:pPr>
        <w:ind w:firstLine="720"/>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B1A86" w:rsidP="00F058D9" w:rsidR="007B1A86">
      <w:pPr>
        <w:jc w:val="both"/>
        <w:rPr>
          <w:sz w:val="20"/>
          <w:szCs w:val="20"/>
        </w:rPr>
      </w:pPr>
    </w:p>
    <w:p w:rsidRDefault="007B1A86" w:rsidP="00F058D9" w:rsidR="007B1A86">
      <w:pPr>
        <w:jc w:val="both"/>
        <w:rPr>
          <w:sz w:val="20"/>
          <w:szCs w:val="20"/>
        </w:rPr>
      </w:pPr>
    </w:p>
    <w:p w:rsidRDefault="007B1A86" w:rsidP="00F058D9" w:rsidR="007B1A86">
      <w:pPr>
        <w:jc w:val="both"/>
        <w:rPr>
          <w:sz w:val="20"/>
          <w:szCs w:val="20"/>
        </w:rPr>
      </w:pPr>
    </w:p>
    <w:p w:rsidRDefault="007B1A86" w:rsidP="00F058D9" w:rsidR="007B1A86">
      <w:pPr>
        <w:jc w:val="both"/>
        <w:rPr>
          <w:sz w:val="20"/>
          <w:szCs w:val="20"/>
        </w:rPr>
      </w:pPr>
    </w:p>
    <w:p w:rsidRDefault="00820A1A" w:rsidP="00F058D9" w:rsidR="00820A1A">
      <w:pPr>
        <w:jc w:val="both"/>
        <w:rPr>
          <w:sz w:val="20"/>
          <w:szCs w:val="20"/>
        </w:rPr>
      </w:pPr>
    </w:p>
    <w:p w:rsidRDefault="007D7E9A" w:rsidP="00F058D9" w:rsidR="007D7E9A" w:rsidRPr="001154A0">
      <w:pPr>
        <w:jc w:val="both"/>
        <w:rPr>
          <w:sz w:val="20"/>
          <w:szCs w:val="20"/>
        </w:rPr>
      </w:pPr>
    </w:p>
    <w:p w:rsidRDefault="00F058D9" w:rsidP="00F058D9" w:rsidR="00F058D9" w:rsidRPr="00F058D9">
      <w:pPr>
        <w:tabs>
          <w:tab w:pos="1065" w:val="left"/>
        </w:tabs>
      </w:pPr>
      <w:bookmarkStart w:name="_GoBack" w:id="0"/>
      <w:bookmarkEnd w:id="0"/>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92108" w:rsidR="00892108">
      <w:r>
        <w:separator/>
      </w:r>
    </w:p>
  </w:endnote>
  <w:endnote w:id="0" w:type="continuationSeparator">
    <w:p w:rsidRDefault="00892108" w:rsidR="0089210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92108" w:rsidR="00892108">
      <w:r>
        <w:separator/>
      </w:r>
    </w:p>
  </w:footnote>
  <w:footnote w:id="0" w:type="continuationSeparator">
    <w:p w:rsidRDefault="00892108" w:rsidR="0089210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C7961">
      <w:rPr>
        <w:rStyle w:val="Brojstranice"/>
        <w:noProof/>
      </w:rPr>
      <w:t>- 4 -</w:t>
    </w:r>
    <w:r>
      <w:rPr>
        <w:rStyle w:val="Brojstranice"/>
      </w:rPr>
      <w:fldChar w:fldCharType="end"/>
    </w:r>
  </w:p>
  <w:p w:rsidRDefault="00CB5EBE" w:rsidP="00CB5EBE" w:rsidR="00CB5EBE" w:rsidRPr="00847790">
    <w:pPr>
      <w:jc w:val="right"/>
      <w:rPr>
        <w:rStyle w:val="Naglaeno"/>
        <w:b w:val="false"/>
        <w:bCs w:val="false"/>
      </w:rPr>
    </w:pPr>
    <w:r w:rsidRPr="00847790">
      <w:t>6 St-</w:t>
    </w:r>
    <w:r>
      <w:t>2453/16-17</w:t>
    </w: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7">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2">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3">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5">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6">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2"/>
  </w:num>
  <w:num w:numId="3">
    <w:abstractNumId w:val="10"/>
  </w:num>
  <w:num w:numId="4">
    <w:abstractNumId w:val="6"/>
  </w:num>
  <w:num w:numId="5">
    <w:abstractNumId w:val="13"/>
  </w:num>
  <w:num w:numId="6">
    <w:abstractNumId w:val="16"/>
  </w:num>
  <w:num w:numId="7">
    <w:abstractNumId w:val="9"/>
  </w:num>
  <w:num w:numId="8">
    <w:abstractNumId w:val="12"/>
  </w:num>
  <w:num w:numId="9">
    <w:abstractNumId w:val="3"/>
  </w:num>
  <w:num w:numId="10">
    <w:abstractNumId w:val="1"/>
  </w:num>
  <w:num w:numId="11">
    <w:abstractNumId w:val="14"/>
  </w:num>
  <w:num w:numId="12">
    <w:abstractNumId w:val="4"/>
  </w:num>
  <w:num w:numId="13">
    <w:abstractNumId w:val="5"/>
  </w:num>
  <w:num w:numId="14">
    <w:abstractNumId w:val="11"/>
  </w:num>
  <w:num w:numId="15">
    <w:abstractNumId w:val="15"/>
  </w:num>
  <w:num w:numId="16">
    <w:abstractNumId w:val="0"/>
  </w:num>
  <w:num w:numId="17">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2427"/>
    <w:rsid w:val="00032615"/>
    <w:rsid w:val="000472C0"/>
    <w:rsid w:val="0005033A"/>
    <w:rsid w:val="0005324C"/>
    <w:rsid w:val="000549DC"/>
    <w:rsid w:val="00054BF6"/>
    <w:rsid w:val="000569DB"/>
    <w:rsid w:val="00080341"/>
    <w:rsid w:val="00097EDD"/>
    <w:rsid w:val="000A0A06"/>
    <w:rsid w:val="000A36A9"/>
    <w:rsid w:val="000B639D"/>
    <w:rsid w:val="000C2EBA"/>
    <w:rsid w:val="000E4DA4"/>
    <w:rsid w:val="000E532B"/>
    <w:rsid w:val="000E6B63"/>
    <w:rsid w:val="000F332B"/>
    <w:rsid w:val="0010057F"/>
    <w:rsid w:val="0010241A"/>
    <w:rsid w:val="001146A9"/>
    <w:rsid w:val="001154A0"/>
    <w:rsid w:val="0013537E"/>
    <w:rsid w:val="001473BF"/>
    <w:rsid w:val="00154D2B"/>
    <w:rsid w:val="00163993"/>
    <w:rsid w:val="00164709"/>
    <w:rsid w:val="00171423"/>
    <w:rsid w:val="00177C4A"/>
    <w:rsid w:val="00185ABA"/>
    <w:rsid w:val="001956E6"/>
    <w:rsid w:val="001C39D1"/>
    <w:rsid w:val="001C68B7"/>
    <w:rsid w:val="001D04A7"/>
    <w:rsid w:val="001D771B"/>
    <w:rsid w:val="001F1BA6"/>
    <w:rsid w:val="001F7662"/>
    <w:rsid w:val="00240451"/>
    <w:rsid w:val="00240917"/>
    <w:rsid w:val="00271876"/>
    <w:rsid w:val="00271F61"/>
    <w:rsid w:val="002859AC"/>
    <w:rsid w:val="002954B4"/>
    <w:rsid w:val="002B215E"/>
    <w:rsid w:val="002B7A2F"/>
    <w:rsid w:val="002C25B5"/>
    <w:rsid w:val="002C5B24"/>
    <w:rsid w:val="002D4FFB"/>
    <w:rsid w:val="002D7A99"/>
    <w:rsid w:val="002E06A8"/>
    <w:rsid w:val="002E2CA7"/>
    <w:rsid w:val="002E2F27"/>
    <w:rsid w:val="002F049E"/>
    <w:rsid w:val="003136DB"/>
    <w:rsid w:val="00324E7F"/>
    <w:rsid w:val="00331671"/>
    <w:rsid w:val="003360FB"/>
    <w:rsid w:val="00340DDA"/>
    <w:rsid w:val="00341F20"/>
    <w:rsid w:val="003443ED"/>
    <w:rsid w:val="00353E62"/>
    <w:rsid w:val="00357407"/>
    <w:rsid w:val="0036228E"/>
    <w:rsid w:val="00362918"/>
    <w:rsid w:val="0036644F"/>
    <w:rsid w:val="00382AF2"/>
    <w:rsid w:val="00384258"/>
    <w:rsid w:val="00393EEA"/>
    <w:rsid w:val="00394A2D"/>
    <w:rsid w:val="003A0F77"/>
    <w:rsid w:val="003A3960"/>
    <w:rsid w:val="003A4C21"/>
    <w:rsid w:val="003C02D3"/>
    <w:rsid w:val="003C46EF"/>
    <w:rsid w:val="003D478B"/>
    <w:rsid w:val="003E6334"/>
    <w:rsid w:val="003E74DF"/>
    <w:rsid w:val="003F1016"/>
    <w:rsid w:val="003F4176"/>
    <w:rsid w:val="00401E49"/>
    <w:rsid w:val="00402E82"/>
    <w:rsid w:val="004038C3"/>
    <w:rsid w:val="00404085"/>
    <w:rsid w:val="00405A3D"/>
    <w:rsid w:val="0042088B"/>
    <w:rsid w:val="00426D87"/>
    <w:rsid w:val="004319DA"/>
    <w:rsid w:val="004508DE"/>
    <w:rsid w:val="00460DFD"/>
    <w:rsid w:val="004752F0"/>
    <w:rsid w:val="004832DB"/>
    <w:rsid w:val="004843FB"/>
    <w:rsid w:val="0048660A"/>
    <w:rsid w:val="004929A7"/>
    <w:rsid w:val="004A3B17"/>
    <w:rsid w:val="004B2427"/>
    <w:rsid w:val="004B64D1"/>
    <w:rsid w:val="004C6676"/>
    <w:rsid w:val="004D6DB6"/>
    <w:rsid w:val="004E067E"/>
    <w:rsid w:val="004E58C3"/>
    <w:rsid w:val="004F16D5"/>
    <w:rsid w:val="00506A8F"/>
    <w:rsid w:val="00511E05"/>
    <w:rsid w:val="0052238B"/>
    <w:rsid w:val="00523EB3"/>
    <w:rsid w:val="00536767"/>
    <w:rsid w:val="00542326"/>
    <w:rsid w:val="0055174B"/>
    <w:rsid w:val="0055745E"/>
    <w:rsid w:val="00563C8E"/>
    <w:rsid w:val="00567EF6"/>
    <w:rsid w:val="00575A6C"/>
    <w:rsid w:val="00582921"/>
    <w:rsid w:val="00590AC7"/>
    <w:rsid w:val="005A1622"/>
    <w:rsid w:val="005A609C"/>
    <w:rsid w:val="005B2397"/>
    <w:rsid w:val="005D023F"/>
    <w:rsid w:val="005E0664"/>
    <w:rsid w:val="005F38B0"/>
    <w:rsid w:val="00631AD2"/>
    <w:rsid w:val="00631B6D"/>
    <w:rsid w:val="006451E7"/>
    <w:rsid w:val="00665935"/>
    <w:rsid w:val="0066649B"/>
    <w:rsid w:val="006810E9"/>
    <w:rsid w:val="0068151D"/>
    <w:rsid w:val="006A048A"/>
    <w:rsid w:val="006A3974"/>
    <w:rsid w:val="006A3F79"/>
    <w:rsid w:val="006A6E09"/>
    <w:rsid w:val="006B2371"/>
    <w:rsid w:val="006B2E64"/>
    <w:rsid w:val="006C0D3B"/>
    <w:rsid w:val="006C527A"/>
    <w:rsid w:val="006E1E8F"/>
    <w:rsid w:val="00721F9E"/>
    <w:rsid w:val="00730917"/>
    <w:rsid w:val="007326F3"/>
    <w:rsid w:val="00746576"/>
    <w:rsid w:val="007467F7"/>
    <w:rsid w:val="007520FE"/>
    <w:rsid w:val="00754A78"/>
    <w:rsid w:val="007560B9"/>
    <w:rsid w:val="00756159"/>
    <w:rsid w:val="00776768"/>
    <w:rsid w:val="0078508C"/>
    <w:rsid w:val="0079210F"/>
    <w:rsid w:val="00792EAD"/>
    <w:rsid w:val="007A00A5"/>
    <w:rsid w:val="007A70EE"/>
    <w:rsid w:val="007B1A86"/>
    <w:rsid w:val="007C0819"/>
    <w:rsid w:val="007C38FB"/>
    <w:rsid w:val="007C599D"/>
    <w:rsid w:val="007D7E9A"/>
    <w:rsid w:val="007E06AD"/>
    <w:rsid w:val="007E50F5"/>
    <w:rsid w:val="007F2FD6"/>
    <w:rsid w:val="007F6CE4"/>
    <w:rsid w:val="00801141"/>
    <w:rsid w:val="008103DC"/>
    <w:rsid w:val="00820082"/>
    <w:rsid w:val="00820A1A"/>
    <w:rsid w:val="0082151F"/>
    <w:rsid w:val="00834690"/>
    <w:rsid w:val="00837349"/>
    <w:rsid w:val="008444F3"/>
    <w:rsid w:val="00845E8F"/>
    <w:rsid w:val="00892108"/>
    <w:rsid w:val="00897182"/>
    <w:rsid w:val="008A7FBA"/>
    <w:rsid w:val="008C7961"/>
    <w:rsid w:val="008F2EDC"/>
    <w:rsid w:val="00910E67"/>
    <w:rsid w:val="009149BB"/>
    <w:rsid w:val="00916F61"/>
    <w:rsid w:val="0092156A"/>
    <w:rsid w:val="00930DC2"/>
    <w:rsid w:val="00934AD2"/>
    <w:rsid w:val="00936CFF"/>
    <w:rsid w:val="0096085B"/>
    <w:rsid w:val="009703E4"/>
    <w:rsid w:val="00970C9E"/>
    <w:rsid w:val="009A4342"/>
    <w:rsid w:val="009C32E6"/>
    <w:rsid w:val="009C4BDF"/>
    <w:rsid w:val="00A2140D"/>
    <w:rsid w:val="00A27BAA"/>
    <w:rsid w:val="00A371A9"/>
    <w:rsid w:val="00A439AF"/>
    <w:rsid w:val="00A52B20"/>
    <w:rsid w:val="00A61F6B"/>
    <w:rsid w:val="00A76741"/>
    <w:rsid w:val="00A832BA"/>
    <w:rsid w:val="00A8473B"/>
    <w:rsid w:val="00A87261"/>
    <w:rsid w:val="00A94CD6"/>
    <w:rsid w:val="00AA278D"/>
    <w:rsid w:val="00AA4050"/>
    <w:rsid w:val="00AA6F28"/>
    <w:rsid w:val="00AC5DDA"/>
    <w:rsid w:val="00AE36D5"/>
    <w:rsid w:val="00AF7CD3"/>
    <w:rsid w:val="00B0663D"/>
    <w:rsid w:val="00B26081"/>
    <w:rsid w:val="00B27C9F"/>
    <w:rsid w:val="00B4614D"/>
    <w:rsid w:val="00B46556"/>
    <w:rsid w:val="00B519EB"/>
    <w:rsid w:val="00B74B5C"/>
    <w:rsid w:val="00B76E05"/>
    <w:rsid w:val="00B80806"/>
    <w:rsid w:val="00B82713"/>
    <w:rsid w:val="00BA2914"/>
    <w:rsid w:val="00BA3ED1"/>
    <w:rsid w:val="00BA5E31"/>
    <w:rsid w:val="00BA7198"/>
    <w:rsid w:val="00BB776B"/>
    <w:rsid w:val="00BC4B5E"/>
    <w:rsid w:val="00BD0C63"/>
    <w:rsid w:val="00BD5E44"/>
    <w:rsid w:val="00BF27D4"/>
    <w:rsid w:val="00BF30CF"/>
    <w:rsid w:val="00BF63E8"/>
    <w:rsid w:val="00C032AD"/>
    <w:rsid w:val="00C1549A"/>
    <w:rsid w:val="00C30F2B"/>
    <w:rsid w:val="00C30F2F"/>
    <w:rsid w:val="00C35C1B"/>
    <w:rsid w:val="00C41AEF"/>
    <w:rsid w:val="00C50338"/>
    <w:rsid w:val="00C510C6"/>
    <w:rsid w:val="00C66EC6"/>
    <w:rsid w:val="00C85EA2"/>
    <w:rsid w:val="00C913B6"/>
    <w:rsid w:val="00C933D7"/>
    <w:rsid w:val="00C94FC2"/>
    <w:rsid w:val="00CA1D43"/>
    <w:rsid w:val="00CB4985"/>
    <w:rsid w:val="00CB5EBE"/>
    <w:rsid w:val="00CC10AB"/>
    <w:rsid w:val="00CD2BF9"/>
    <w:rsid w:val="00CE60C7"/>
    <w:rsid w:val="00D032F3"/>
    <w:rsid w:val="00D04D17"/>
    <w:rsid w:val="00D204FC"/>
    <w:rsid w:val="00D24089"/>
    <w:rsid w:val="00D2596C"/>
    <w:rsid w:val="00D31877"/>
    <w:rsid w:val="00D458C8"/>
    <w:rsid w:val="00D5134B"/>
    <w:rsid w:val="00D54CA6"/>
    <w:rsid w:val="00D73E4D"/>
    <w:rsid w:val="00D8612A"/>
    <w:rsid w:val="00D95EBD"/>
    <w:rsid w:val="00DA062B"/>
    <w:rsid w:val="00DB712C"/>
    <w:rsid w:val="00DC573E"/>
    <w:rsid w:val="00DD544A"/>
    <w:rsid w:val="00DF4AEA"/>
    <w:rsid w:val="00DF4D5E"/>
    <w:rsid w:val="00DF5F6A"/>
    <w:rsid w:val="00E038A3"/>
    <w:rsid w:val="00E175CA"/>
    <w:rsid w:val="00E2219C"/>
    <w:rsid w:val="00E228C7"/>
    <w:rsid w:val="00E25B83"/>
    <w:rsid w:val="00E33447"/>
    <w:rsid w:val="00E437B7"/>
    <w:rsid w:val="00E4590D"/>
    <w:rsid w:val="00E60E30"/>
    <w:rsid w:val="00E6574D"/>
    <w:rsid w:val="00E91D99"/>
    <w:rsid w:val="00E93865"/>
    <w:rsid w:val="00EB066B"/>
    <w:rsid w:val="00ED72C6"/>
    <w:rsid w:val="00EE009C"/>
    <w:rsid w:val="00EE1979"/>
    <w:rsid w:val="00EE283C"/>
    <w:rsid w:val="00EE60C5"/>
    <w:rsid w:val="00EF29B1"/>
    <w:rsid w:val="00EF330B"/>
    <w:rsid w:val="00F00605"/>
    <w:rsid w:val="00F058D9"/>
    <w:rsid w:val="00F11DAD"/>
    <w:rsid w:val="00F21871"/>
    <w:rsid w:val="00F43FEE"/>
    <w:rsid w:val="00F63463"/>
    <w:rsid w:val="00F90A1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customStyle="true" w:styleId="Bezproreda1" w:type="paragraph">
    <w:name w:val="Bez proreda1"/>
    <w:uiPriority w:val="1"/>
    <w:qFormat/>
    <w:rsid w:val="00820A1A"/>
    <w:rPr>
      <w:rFonts w:eastAsia="Calibri" w:hAnsi="Calibri" w:ascii="Calibri"/>
      <w:sz w:val="22"/>
      <w:szCs w:val="22"/>
      <w:lang w:eastAsia="en-US"/>
    </w:rPr>
  </w:style>
  <w:style w:styleId="Bezproreda" w:type="paragraph">
    <w:name w:val="No Spacing"/>
    <w:uiPriority w:val="1"/>
    <w:qFormat/>
    <w:rsid w:val="00820A1A"/>
    <w:rPr>
      <w:rFonts w:eastAsia="Calibri" w:hAnsi="Calibri" w:ascii="Calibri"/>
      <w:sz w:val="22"/>
      <w:szCs w:val="22"/>
      <w:lang w:eastAsia="en-US"/>
    </w:rPr>
  </w:style>
  <w:style w:styleId="Tekstrezerviranogmjesta" w:type="character">
    <w:name w:val="Placeholder Text"/>
    <w:basedOn w:val="Zadanifontodlomka"/>
    <w:uiPriority w:val="99"/>
    <w:semiHidden/>
    <w:rsid w:val="008C7961"/>
    <w:rPr>
      <w:color w:val="808080"/>
      <w:bdr w:space="0" w:sz="0" w:color="auto" w:val="none"/>
      <w:shd w:fill="CCFFFF" w:color="auto" w:val="clear"/>
    </w:rPr>
  </w:style>
  <w:style w:customStyle="true" w:styleId="eSPISCCParagraphDefaultFont" w:type="character">
    <w:name w:val="eSPIS_CC_Paragraph Default Font"/>
    <w:basedOn w:val="Zadanifontodlomka"/>
    <w:rsid w:val="008C796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C7961"/>
    <w:rPr>
      <w:bdr w:space="0" w:sz="0" w:color="auto" w:val="none"/>
      <w:shd w:fill="FFFFCC" w:color="auto" w:val="clear"/>
      <w:lang w:val="hr-HR"/>
    </w:rPr>
  </w:style>
  <w:style w:customStyle="true" w:styleId="PozadinaSvijetloCrvena" w:type="character">
    <w:name w:val="Pozadina_SvijetloCrvena"/>
    <w:basedOn w:val="eSPISCCParagraphDefaultFont"/>
    <w:rsid w:val="008C796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C796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customStyle="1" w:styleId="Bezproreda1" w:type="paragraph">
    <w:name w:val="Bez proreda1"/>
    <w:uiPriority w:val="1"/>
    <w:qFormat/>
    <w:rsid w:val="00820A1A"/>
    <w:rPr>
      <w:rFonts w:ascii="Calibri" w:eastAsia="Calibri" w:hAnsi="Calibri"/>
      <w:sz w:val="22"/>
      <w:szCs w:val="22"/>
      <w:lang w:eastAsia="en-US"/>
    </w:rPr>
  </w:style>
  <w:style w:styleId="Bezproreda" w:type="paragraph">
    <w:name w:val="No Spacing"/>
    <w:uiPriority w:val="1"/>
    <w:qFormat/>
    <w:rsid w:val="00820A1A"/>
    <w:rPr>
      <w:rFonts w:ascii="Calibri" w:eastAsia="Calibri" w:hAnsi="Calibri"/>
      <w:sz w:val="22"/>
      <w:szCs w:val="22"/>
      <w:lang w:eastAsia="en-US"/>
    </w:rPr>
  </w:style>
  <w:style w:styleId="Tekstrezerviranogmjesta" w:type="character">
    <w:name w:val="Placeholder Text"/>
    <w:basedOn w:val="Zadanifontodlomka"/>
    <w:uiPriority w:val="99"/>
    <w:semiHidden/>
    <w:rsid w:val="008C7961"/>
    <w:rPr>
      <w:color w:val="808080"/>
      <w:bdr w:color="auto" w:space="0" w:sz="0" w:val="none"/>
      <w:shd w:color="auto" w:fill="CCFFFF" w:val="clear"/>
    </w:rPr>
  </w:style>
  <w:style w:customStyle="1" w:styleId="eSPISCCParagraphDefaultFont" w:type="character">
    <w:name w:val="eSPIS_CC_Paragraph Default Font"/>
    <w:basedOn w:val="Zadanifontodlomka"/>
    <w:rsid w:val="008C796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C7961"/>
    <w:rPr>
      <w:bdr w:color="auto" w:space="0" w:sz="0" w:val="none"/>
      <w:shd w:color="auto" w:fill="FFFFCC" w:val="clear"/>
      <w:lang w:val="hr-HR"/>
    </w:rPr>
  </w:style>
  <w:style w:customStyle="1" w:styleId="PozadinaSvijetloCrvena" w:type="character">
    <w:name w:val="Pozadina_SvijetloCrvena"/>
    <w:basedOn w:val="eSPISCCParagraphDefaultFont"/>
    <w:rsid w:val="008C796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C796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veljače 2017.</izvorni_sadrzaj>
    <derivirana_varijabla naziv="DomainObject.DatumDonosenjaOdluke_1">27.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2453</izvorni_sadrzaj>
    <derivirana_varijabla naziv="DomainObject.Predmet.Broj_1">2453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2016.</izvorni_sadrzaj>
    <derivirana_varijabla naziv="DomainObject.Predmet.DatumOsnivanja_1">12.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St-2453/2016</izvorni_sadrzaj>
    <derivirana_varijabla naziv="DomainObject.Predmet.OznakaBroj_1">St-2453/2016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BEGIĆ društvo s ograničenom odgovornošću za proizvodnju, usluge i trgovinu</izvorni_sadrzaj>
    <derivirana_varijabla naziv="DomainObject.Predmet.ProtustrankaFormated_1">  BEGIĆ društvo s ograničenom odgovornošću za proizvodnju, usluge i trgovinu</derivirana_varijabla>
  </DomainObject.Predmet.ProtustrankaFormated>
  <DomainObject.Predmet.ProtustrankaFormatedOIB>
    <izvorni_sadrzaj>  BEGIĆ društvo s ograničenom odgovornošću za proizvodnju, usluge i trgovinu, OIB 30059240434</izvorni_sadrzaj>
    <derivirana_varijabla naziv="DomainObject.Predmet.ProtustrankaFormatedOIB_1">  BEGIĆ društvo s ograničenom odgovornošću za proizvodnju, usluge i trgovinu, OIB 30059240434</derivirana_varijabla>
  </DomainObject.Predmet.ProtustrankaFormatedOIB>
  <DomainObject.Predmet.ProtustrankaFormatedWithAdress>
    <izvorni_sadrzaj> BEGIĆ društvo s ograničenom odgovornošću za proizvodnju, usluge i trgovinu, Bana Josipa Jelačića 14, 32252 Otok</izvorni_sadrzaj>
    <derivirana_varijabla naziv="DomainObject.Predmet.ProtustrankaFormatedWithAdress_1"> BEGIĆ društvo s ograničenom odgovornošću za proizvodnju, usluge i trgovinu, Bana Josipa Jelačića 14, 32252 Otok</derivirana_varijabla>
  </DomainObject.Predmet.ProtustrankaFormatedWithAdress>
  <DomainObject.Predmet.ProtustrankaFormatedWithAdressOIB>
    <izvorni_sadrzaj> BEGIĆ društvo s ograničenom odgovornošću za proizvodnju, usluge i trgovinu, OIB 30059240434, Bana Josipa Jelačića 14, 32252 Otok</izvorni_sadrzaj>
    <derivirana_varijabla naziv="DomainObject.Predmet.ProtustrankaFormatedWithAdressOIB_1"> BEGIĆ društvo s ograničenom odgovornošću za proizvodnju, usluge i trgovinu, OIB 30059240434, Bana Josipa Jelačića 14, 32252 Otok</derivirana_varijabla>
  </DomainObject.Predmet.ProtustrankaFormatedWithAdressOIB>
  <DomainObject.Predmet.ProtustrankaWithAdress>
    <izvorni_sadrzaj>BEGIĆ društvo s ograničenom odgovornošću za proizvodnju, usluge i trgovinu Bana Josipa Jelačića 14, 32252 Otok</izvorni_sadrzaj>
    <derivirana_varijabla naziv="DomainObject.Predmet.ProtustrankaWithAdress_1">BEGIĆ društvo s ograničenom odgovornošću za proizvodnju, usluge i trgovinu Bana Josipa Jelačića 14, 32252 Otok</derivirana_varijabla>
  </DomainObject.Predmet.ProtustrankaWithAdress>
  <DomainObject.Predmet.ProtustrankaWithAdressOIB>
    <izvorni_sadrzaj>BEGIĆ društvo s ograničenom odgovornošću za proizvodnju, usluge i trgovinu, OIB 30059240434, Bana Josipa Jelačića 14, 32252 Otok</izvorni_sadrzaj>
    <derivirana_varijabla naziv="DomainObject.Predmet.ProtustrankaWithAdressOIB_1">BEGIĆ društvo s ograničenom odgovornošću za proizvodnju, usluge i trgovinu, OIB 30059240434, Bana Josipa Jelačića 14, 32252 Otok</derivirana_varijabla>
  </DomainObject.Predmet.ProtustrankaWithAdressOIB>
  <DomainObject.Predmet.ProtustrankaNazivFormated>
    <izvorni_sadrzaj>BEGIĆ društvo s ograničenom odgovornošću za proizvodnju, usluge i trgovinu</izvorni_sadrzaj>
    <derivirana_varijabla naziv="DomainObject.Predmet.ProtustrankaNazivFormated_1">BEGIĆ društvo s ograničenom odgovornošću za proizvodnju, usluge i trgovinu</derivirana_varijabla>
  </DomainObject.Predmet.ProtustrankaNazivFormated>
  <DomainObject.Predmet.ProtustrankaNazivFormatedOIB>
    <izvorni_sadrzaj>BEGIĆ društvo s ograničenom odgovornošću za proizvodnju, usluge i trgovinu, OIB 30059240434</izvorni_sadrzaj>
    <derivirana_varijabla naziv="DomainObject.Predmet.ProtustrankaNazivFormatedOIB_1">BEGIĆ društvo s ograničenom odgovornošću za proizvodnju, usluge i trgovinu, OIB 30059240434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VUKOVAR</izvorni_sadrzaj>
    <derivirana_varijabla naziv="DomainObject.Predmet.StrankaFormated_1">  RH MF POREZNA UPRAVA VUKOVAR</derivirana_varijabla>
  </DomainObject.Predmet.StrankaFormated>
  <DomainObject.Predmet.StrankaFormatedOIB>
    <izvorni_sadrzaj>  RH MF POREZNA UPRAVA VUKOVAR, OIB 18683136487</izvorni_sadrzaj>
    <derivirana_varijabla naziv="DomainObject.Predmet.StrankaFormatedOIB_1">  RH MF POREZNA UPRAVA VUKOVAR, OIB 18683136487</derivirana_varijabla>
  </DomainObject.Predmet.StrankaFormatedOIB>
  <DomainObject.Predmet.StrankaFormatedWithAdress>
    <izvorni_sadrzaj> RH MF POREZNA UPRAVA VUKOVAR</izvorni_sadrzaj>
    <derivirana_varijabla naziv="DomainObject.Predmet.StrankaFormatedWithAdress_1"> RH MF POREZNA UPRAVA VUKOVAR</derivirana_varijabla>
  </DomainObject.Predmet.StrankaFormatedWithAdress>
  <DomainObject.Predmet.StrankaFormatedWithAdressOIB>
    <izvorni_sadrzaj> RH MF POREZNA UPRAVA VUKOVAR, OIB 18683136487</izvorni_sadrzaj>
    <derivirana_varijabla naziv="DomainObject.Predmet.StrankaFormatedWithAdressOIB_1"> RH MF POREZNA UPRAVA VUKOVAR, OIB 18683136487</derivirana_varijabla>
  </DomainObject.Predmet.StrankaFormatedWithAdressOIB>
  <DomainObject.Predmet.StrankaWithAdress>
    <izvorni_sadrzaj>RH MF POREZNA UPRAVA VUKOVAR </izvorni_sadrzaj>
    <derivirana_varijabla naziv="DomainObject.Predmet.StrankaWithAdress_1">RH MF POREZNA UPRAVA VUKOVAR </derivirana_varijabla>
  </DomainObject.Predmet.StrankaWithAdress>
  <DomainObject.Predmet.StrankaWithAdressOIB>
    <izvorni_sadrzaj>RH MF POREZNA UPRAVA VUKOVAR, OIB 18683136487</izvorni_sadrzaj>
    <derivirana_varijabla naziv="DomainObject.Predmet.StrankaWithAdressOIB_1">RH MF POREZNA UPRAVA VUKOVAR, OIB 18683136487</derivirana_varijabla>
  </DomainObject.Predmet.StrankaWithAdressOIB>
  <DomainObject.Predmet.StrankaNazivFormated>
    <izvorni_sadrzaj>RH MF POREZNA UPRAVA VUKOVAR</izvorni_sadrzaj>
    <derivirana_varijabla naziv="DomainObject.Predmet.StrankaNazivFormated_1">RH MF POREZNA UPRAVA VUKOVAR</derivirana_varijabla>
  </DomainObject.Predmet.StrankaNazivFormated>
  <DomainObject.Predmet.StrankaNazivFormatedOIB>
    <izvorni_sadrzaj>RH MF POREZNA UPRAVA VUKOVAR, OIB 18683136487</izvorni_sadrzaj>
    <derivirana_varijabla naziv="DomainObject.Predmet.StrankaNazivFormatedOIB_1">RH MF POREZNA UPRAVA VUKOVAR,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RH MF POREZNA UPRAVA VUKOVAR</item>
    </izvorni_sadrzaj>
    <derivirana_varijabla naziv="DomainObject.Predmet.StrankaListFormated_1">
      <item>RH MF POREZNA UPRAVA VUKOVAR</item>
    </derivirana_varijabla>
  </DomainObject.Predmet.StrankaListFormated>
  <DomainObject.Predmet.StrankaListFormatedOIB>
    <izvorni_sadrzaj>
      <item>RH MF POREZNA UPRAVA VUKOVAR, OIB 18683136487</item>
    </izvorni_sadrzaj>
    <derivirana_varijabla naziv="DomainObject.Predmet.StrankaListFormatedOIB_1">
      <item>RH MF POREZNA UPRAVA VUKOVAR, OIB 18683136487</item>
    </derivirana_varijabla>
  </DomainObject.Predmet.StrankaListFormatedOIB>
  <DomainObject.Predmet.StrankaListFormatedWithAdress>
    <izvorni_sadrzaj>
      <item>RH MF POREZNA UPRAVA VUKOVAR</item>
    </izvorni_sadrzaj>
    <derivirana_varijabla naziv="DomainObject.Predmet.StrankaListFormatedWithAdress_1">
      <item>RH MF POREZNA UPRAVA VUKOVAR</item>
    </derivirana_varijabla>
  </DomainObject.Predmet.StrankaListFormatedWithAdress>
  <DomainObject.Predmet.StrankaListFormatedWithAdressOIB>
    <izvorni_sadrzaj>
      <item>RH MF POREZNA UPRAVA VUKOVAR, OIB 18683136487</item>
    </izvorni_sadrzaj>
    <derivirana_varijabla naziv="DomainObject.Predmet.StrankaListFormatedWithAdressOIB_1">
      <item>RH MF POREZNA UPRAVA VUKOVAR, OIB 18683136487</item>
    </derivirana_varijabla>
  </DomainObject.Predmet.StrankaListFormatedWithAdressOIB>
  <DomainObject.Predmet.StrankaListNazivFormated>
    <izvorni_sadrzaj>
      <item>RH MF POREZNA UPRAVA VUKOVAR</item>
    </izvorni_sadrzaj>
    <derivirana_varijabla naziv="DomainObject.Predmet.StrankaListNazivFormated_1">
      <item>RH MF POREZNA UPRAVA VUKOVAR</item>
    </derivirana_varijabla>
  </DomainObject.Predmet.StrankaListNazivFormated>
  <DomainObject.Predmet.StrankaListNazivFormatedOIB>
    <izvorni_sadrzaj>
      <item>RH MF POREZNA UPRAVA VUKOVAR, OIB 18683136487</item>
    </izvorni_sadrzaj>
    <derivirana_varijabla naziv="DomainObject.Predmet.StrankaListNazivFormatedOIB_1">
      <item>RH MF POREZNA UPRAVA VUKOVAR, OIB 18683136487</item>
    </derivirana_varijabla>
  </DomainObject.Predmet.StrankaListNazivFormatedOIB>
  <DomainObject.Predmet.ProtuStrankaListFormated>
    <izvorni_sadrzaj>
      <item>BEGIĆ društvo s ograničenom odgovornošću za proizvodnju, usluge i trgovinu</item>
    </izvorni_sadrzaj>
    <derivirana_varijabla naziv="DomainObject.Predmet.ProtuStrankaListFormated_1">
      <item>BEGIĆ društvo s ograničenom odgovornošću za proizvodnju, usluge i trgovinu</item>
    </derivirana_varijabla>
  </DomainObject.Predmet.ProtuStrankaListFormated>
  <DomainObject.Predmet.ProtuStrankaListFormatedOIB>
    <izvorni_sadrzaj>
      <item>BEGIĆ društvo s ograničenom odgovornošću za proizvodnju, usluge i trgovinu, OIB 30059240434</item>
    </izvorni_sadrzaj>
    <derivirana_varijabla naziv="DomainObject.Predmet.ProtuStrankaListFormatedOIB_1">
      <item>BEGIĆ društvo s ograničenom odgovornošću za proizvodnju, usluge i trgovinu, OIB 30059240434</item>
    </derivirana_varijabla>
  </DomainObject.Predmet.ProtuStrankaListFormatedOIB>
  <DomainObject.Predmet.ProtuStrankaListFormatedWithAdress>
    <izvorni_sadrzaj>
      <item>BEGIĆ društvo s ograničenom odgovornošću za proizvodnju, usluge i trgovinu, Bana Josipa Jelačića 14, 32252 Otok</item>
    </izvorni_sadrzaj>
    <derivirana_varijabla naziv="DomainObject.Predmet.ProtuStrankaListFormatedWithAdress_1">
      <item>BEGIĆ društvo s ograničenom odgovornošću za proizvodnju, usluge i trgovinu, Bana Josipa Jelačića 14, 32252 Otok</item>
    </derivirana_varijabla>
  </DomainObject.Predmet.ProtuStrankaListFormatedWithAdress>
  <DomainObject.Predmet.ProtuStrankaListFormatedWithAdressOIB>
    <izvorni_sadrzaj>
      <item>BEGIĆ društvo s ograničenom odgovornošću za proizvodnju, usluge i trgovinu, OIB 30059240434, Bana Josipa Jelačića 14, 32252 Otok</item>
    </izvorni_sadrzaj>
    <derivirana_varijabla naziv="DomainObject.Predmet.ProtuStrankaListFormatedWithAdressOIB_1">
      <item>BEGIĆ društvo s ograničenom odgovornošću za proizvodnju, usluge i trgovinu, OIB 30059240434, Bana Josipa Jelačića 14, 32252 Otok</item>
    </derivirana_varijabla>
  </DomainObject.Predmet.ProtuStrankaListFormatedWithAdressOIB>
  <DomainObject.Predmet.ProtuStrankaListNazivFormated>
    <izvorni_sadrzaj>
      <item>BEGIĆ društvo s ograničenom odgovornošću za proizvodnju, usluge i trgovinu</item>
    </izvorni_sadrzaj>
    <derivirana_varijabla naziv="DomainObject.Predmet.ProtuStrankaListNazivFormated_1">
      <item>BEGIĆ društvo s ograničenom odgovornošću za proizvodnju, usluge i trgovinu</item>
    </derivirana_varijabla>
  </DomainObject.Predmet.ProtuStrankaListNazivFormated>
  <DomainObject.Predmet.ProtuStrankaListNazivFormatedOIB>
    <izvorni_sadrzaj>
      <item>BEGIĆ društvo s ograničenom odgovornošću za proizvodnju, usluge i trgovinu, OIB 30059240434</item>
    </izvorni_sadrzaj>
    <derivirana_varijabla naziv="DomainObject.Predmet.ProtuStrankaListNazivFormatedOIB_1">
      <item>BEGIĆ društvo s ograničenom odgovornošću za proizvodnju, usluge i trgovinu, OIB 30059240434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2017.</izvorni_sadrzaj>
    <derivirana_varijabla naziv="DomainObject.Datum_1">27. veljače 2017.</derivirana_varijabla>
  </DomainObject.Datum>
  <DomainObject.PoslovniBrojDokumenta>
    <izvorni_sadrzaj/>
    <derivirana_varijabla naziv="DomainObject.PoslovniBrojDokumenta_1"/>
  </DomainObject.PoslovniBrojDokumenta>
  <DomainObject.Predmet.StrankaIDrugi>
    <izvorni_sadrzaj>RH MF POREZNA UPRAVA VUKOVAR</izvorni_sadrzaj>
    <derivirana_varijabla naziv="DomainObject.Predmet.StrankaIDrugi_1">RH MF POREZNA UPRAVA VUKOVAR</derivirana_varijabla>
  </DomainObject.Predmet.StrankaIDrugi>
  <DomainObject.Predmet.ProtustrankaIDrugi>
    <izvorni_sadrzaj>BEGIĆ društvo s ograničenom odgovornošću za proizvodnju, usluge i trgovinu</izvorni_sadrzaj>
    <derivirana_varijabla naziv="DomainObject.Predmet.ProtustrankaIDrugi_1">BEGIĆ društvo s ograničenom odgovornošću za proizvodnju, usluge i trgovinu</derivirana_varijabla>
  </DomainObject.Predmet.ProtustrankaIDrugi>
  <DomainObject.Predmet.StrankaIDrugiAdressOIB>
    <izvorni_sadrzaj>RH MF POREZNA UPRAVA VUKOVAR, OIB 18683136487</izvorni_sadrzaj>
    <derivirana_varijabla naziv="DomainObject.Predmet.StrankaIDrugiAdressOIB_1">RH MF POREZNA UPRAVA VUKOVAR, OIB 18683136487</derivirana_varijabla>
  </DomainObject.Predmet.StrankaIDrugiAdressOIB>
  <DomainObject.Predmet.ProtustrankaIDrugiAdressOIB>
    <izvorni_sadrzaj>BEGIĆ društvo s ograničenom odgovornošću za proizvodnju, usluge i trgovinu, OIB 30059240434, Bana Josipa Jelačića 14, 32252 Otok</izvorni_sadrzaj>
    <derivirana_varijabla naziv="DomainObject.Predmet.ProtustrankaIDrugiAdressOIB_1">BEGIĆ društvo s ograničenom odgovornošću za proizvodnju, usluge i trgovinu, OIB 30059240434, Bana Josipa Jelačića 14, 32252 Otok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BEGIĆ društvo s ograničenom odgovornošću za proizvodnju, usluge i trgovinu</item>
      <item>RH MF POREZNA UPRAVA VUKOVAR</item>
    </izvorni_sadrzaj>
    <derivirana_varijabla naziv="DomainObject.Predmet.SudioniciListNaziv_1">
      <item>BEGIĆ društvo s ograničenom odgovornošću za proizvodnju, usluge i trgovinu</item>
      <item>RH MF POREZNA UPRAVA VUKOVAR</item>
    </derivirana_varijabla>
  </DomainObject.Predmet.SudioniciListNaziv>
  <DomainObject.Predmet.SudioniciListAdressOIB>
    <izvorni_sadrzaj>
      <item>BEGIĆ društvo s ograničenom odgovornošću za proizvodnju, usluge i trgovinu, OIB 30059240434, Bana Josipa Jelačića 14,32252 Otok</item>
      <item>RH MF POREZNA UPRAVA VUKOVAR, OIB 18683136487</item>
    </izvorni_sadrzaj>
    <derivirana_varijabla naziv="DomainObject.Predmet.SudioniciListAdressOIB_1">
      <item>BEGIĆ društvo s ograničenom odgovornošću za proizvodnju, usluge i trgovinu, OIB 30059240434, Bana Josipa Jelačića 14,32252 Otok</item>
      <item>RH MF POREZNA UPRAVA VUKOVAR,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30059240434</item>
      <item>, OIB 18683136487</item>
    </izvorni_sadrzaj>
    <derivirana_varijabla naziv="DomainObject.Predmet.SudioniciListNazivOIB_1">
      <item>, OIB 30059240434</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Tominac, OIB 98361792494, V. Nazora 3 Vinkovci</item>
    </izvorni_sadrzaj>
    <derivirana_varijabla naziv="DomainObject.Predmet.StecajniUpraviteljiListAddressOIB_1">
      <item>Marko Tominac, OIB 98361792494, V. Nazora 3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AC50813-E2C8-47D1-B429-FC248769AFC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1035</properties:Words>
  <properties:Characters>5558</properties:Characters>
  <properties:Lines>176</properties:Lines>
  <properties:Paragraphs>36</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6714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2017-02-27T09:34:00Z</dcterms:created>
  <dc:creator>dsekulic</dc:creator>
  <cp:lastModifiedBy>Danijela Sekulić</cp:lastModifiedBy>
  <cp:lastPrinted>2017-02-27T09:45:00Z</cp:lastPrinted>
  <dcterms:modified xmlns:xsi="http://www.w3.org/2001/XMLSchema-instance" xsi:type="dcterms:W3CDTF">2017-02-27T09:46:00Z</dcterms:modified>
  <cp:revision>5</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