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a05d" w14:paraId="7e8a05d" w:rsidRDefault="008056E9" w:rsidP="00BB6704" w:rsidR="00BB6704">
      <w:pPr>
        <w:jc w:val="right"/>
        <w15:collapsed w:val="false"/>
      </w:pPr>
      <w:bookmarkStart w:name="_GoBack" w:id="0"/>
      <w:bookmarkEnd w:id="0"/>
      <w:r>
        <w:t>Broj: 6 St-</w:t>
      </w:r>
      <w:r w:rsidR="00AB2443">
        <w:t>221/15-60</w:t>
      </w:r>
    </w:p>
    <w:tbl>
      <w:tblPr>
        <w:tblW w:type="auto" w:w="0"/>
        <w:tblBorders>
          <w:top w:space="0" w:sz="24" w:color="auto" w:val="thinThickSmallGap"/>
          <w:left w:space="0" w:sz="24" w:color="auto" w:val="thinThickSmallGap"/>
          <w:bottom w:space="0" w:sz="24" w:color="auto" w:val="thickThinSmallGap"/>
          <w:right w:space="0" w:sz="24" w:color="auto" w:val="thickThinSmallGap"/>
        </w:tblBorders>
        <w:tblLook w:val="01E0" w:noVBand="0" w:noHBand="0" w:lastColumn="1" w:firstColumn="1" w:lastRow="1" w:firstRow="1"/>
      </w:tblPr>
      <w:tblGrid>
        <w:gridCol w:w="1737"/>
        <w:gridCol w:w="72"/>
        <w:gridCol w:w="459"/>
        <w:gridCol w:w="180"/>
        <w:gridCol w:w="540"/>
        <w:gridCol w:w="720"/>
        <w:gridCol w:w="540"/>
        <w:gridCol w:w="4614"/>
      </w:tblGrid>
      <w:tr w:rsidTr="00F346D1" w:rsidR="004C35B3" w:rsidRPr="0053656E">
        <w:trPr>
          <w:trHeight w:val="900"/>
        </w:trPr>
        <w:tc>
          <w:tcPr>
            <w:tcW w:type="dxa" w:w="8862"/>
            <w:gridSpan w:val="8"/>
            <w:tcBorders>
              <w:top w:space="0" w:sz="24" w:color="auto" w:val="thinThickSmallGap"/>
              <w:bottom w:space="0" w:sz="4" w:color="auto" w:val="double"/>
            </w:tcBorders>
            <w:shd w:fill="737373" w:color="auto" w:val="clear"/>
          </w:tcPr>
          <w:p w:rsidRDefault="004C35B3" w:rsidP="00927EAE" w:rsidR="004C35B3" w:rsidRPr="0053656E">
            <w:pPr>
              <w:rPr>
                <w:b/>
                <w:sz w:val="22"/>
                <w:szCs w:val="22"/>
                <w:lang w:val="fr-FR"/>
              </w:rPr>
            </w:pPr>
          </w:p>
          <w:p w:rsidRDefault="004C35B3" w:rsidP="00F346D1" w:rsidR="004C35B3" w:rsidRPr="0053656E">
            <w:pPr>
              <w:jc w:val="center"/>
              <w:rPr>
                <w:b/>
                <w:color w:val="FFFFFF"/>
                <w:sz w:val="22"/>
                <w:szCs w:val="22"/>
                <w:lang w:val="fr-FR"/>
              </w:rPr>
            </w:pPr>
            <w:r w:rsidRPr="0053656E">
              <w:rPr>
                <w:b/>
                <w:color w:val="FFFFFF"/>
                <w:sz w:val="22"/>
                <w:szCs w:val="22"/>
                <w:lang w:val="fr-FR"/>
              </w:rPr>
              <w:t>OBRAZAC ZA DOSTAVU OGLASA</w:t>
            </w:r>
          </w:p>
          <w:p w:rsidRDefault="004C35B3" w:rsidR="004C35B3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C51760" w:rsidRPr="0053656E">
        <w:tc>
          <w:tcPr>
            <w:tcW w:type="dxa" w:w="2268"/>
            <w:gridSpan w:val="3"/>
            <w:vMerge w:val="restart"/>
            <w:tcBorders>
              <w:top w:space="0" w:sz="4" w:color="auto" w:val="double"/>
            </w:tcBorders>
            <w:shd w:fill="E6E6E6" w:color="auto" w:val="clear"/>
            <w:vAlign w:val="center"/>
          </w:tcPr>
          <w:p w:rsidRDefault="00C51760" w:rsidP="00C51760" w:rsidR="00C51760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TRGOVAČKI SUD</w:t>
            </w:r>
          </w:p>
        </w:tc>
        <w:tc>
          <w:tcPr>
            <w:tcW w:type="dxa" w:w="6594"/>
            <w:gridSpan w:val="5"/>
            <w:tcBorders>
              <w:top w:space="0" w:sz="4" w:color="auto" w:val="double"/>
              <w:bottom w:space="0" w:sz="4" w:color="auto" w:val="dashSmallGap"/>
            </w:tcBorders>
            <w:vAlign w:val="center"/>
          </w:tcPr>
          <w:p w:rsidRDefault="003A75BA" w:rsidR="00C51760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U OSIJEKU, Zagrebačka 2</w:t>
            </w:r>
          </w:p>
        </w:tc>
      </w:tr>
      <w:tr w:rsidTr="00F346D1" w:rsidR="00C51760" w:rsidRPr="0053656E">
        <w:tc>
          <w:tcPr>
            <w:tcW w:type="dxa" w:w="2268"/>
            <w:gridSpan w:val="3"/>
            <w:vMerge/>
            <w:tcBorders>
              <w:bottom w:space="0" w:sz="4" w:color="auto" w:val="single"/>
            </w:tcBorders>
            <w:shd w:fill="E6E6E6" w:color="auto" w:val="clear"/>
            <w:vAlign w:val="center"/>
          </w:tcPr>
          <w:p w:rsidRDefault="00C51760" w:rsidR="00C51760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6594"/>
            <w:gridSpan w:val="5"/>
            <w:tcBorders>
              <w:top w:space="0" w:sz="4" w:color="auto" w:val="double"/>
              <w:bottom w:space="0" w:sz="4" w:color="auto" w:val="single"/>
            </w:tcBorders>
            <w:vAlign w:val="center"/>
          </w:tcPr>
          <w:p w:rsidRDefault="00C51760" w:rsidR="00C51760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4C35B3" w:rsidRPr="0053656E">
        <w:tc>
          <w:tcPr>
            <w:tcW w:type="dxa" w:w="4248"/>
            <w:gridSpan w:val="7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4C35B3" w:rsidR="004C35B3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4614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4C35B3" w:rsidR="004C35B3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4C35B3" w:rsidRPr="0053656E">
        <w:tc>
          <w:tcPr>
            <w:tcW w:type="dxa" w:w="2448"/>
            <w:gridSpan w:val="4"/>
            <w:vMerge w:val="restart"/>
            <w:tcBorders>
              <w:top w:space="0" w:sz="4" w:color="auto" w:val="single"/>
              <w:bottom w:space="0" w:sz="4" w:color="auto" w:val="dashSmallGap"/>
            </w:tcBorders>
            <w:shd w:fill="E6E6E6" w:color="auto" w:val="clear"/>
            <w:vAlign w:val="center"/>
          </w:tcPr>
          <w:p w:rsidRDefault="00EF2843" w:rsidP="005200D8" w:rsidR="004C35B3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STEČAJNI DUŽNIK</w:t>
            </w:r>
          </w:p>
        </w:tc>
        <w:tc>
          <w:tcPr>
            <w:tcW w:type="dxa" w:w="6414"/>
            <w:gridSpan w:val="4"/>
            <w:tcBorders>
              <w:top w:space="0" w:sz="4" w:color="auto" w:val="single"/>
              <w:bottom w:space="0" w:sz="4" w:color="auto" w:val="dashSmallGap"/>
            </w:tcBorders>
          </w:tcPr>
          <w:p w:rsidRDefault="00632CA2" w:rsidP="0002253C" w:rsidR="004C35B3" w:rsidRPr="0053656E">
            <w:pPr>
              <w:rPr>
                <w:sz w:val="22"/>
                <w:szCs w:val="22"/>
                <w:lang w:val="hr-HR"/>
              </w:rPr>
            </w:pPr>
            <w:r w:rsidRPr="00E95823">
              <w:rPr>
                <w:b/>
              </w:rPr>
              <w:t>KROMOPAK d.o.o. "u stečaju" Valpovo, Dravska 10, OIB: 48844303027, MBS: 030013591</w:t>
            </w:r>
          </w:p>
        </w:tc>
      </w:tr>
      <w:tr w:rsidTr="00F346D1" w:rsidR="004C35B3" w:rsidRPr="0053656E">
        <w:tc>
          <w:tcPr>
            <w:tcW w:type="dxa" w:w="2448"/>
            <w:gridSpan w:val="4"/>
            <w:vMerge/>
            <w:tcBorders>
              <w:top w:space="0" w:sz="4" w:color="auto" w:val="dashSmallGap"/>
              <w:bottom w:space="0" w:sz="4" w:color="auto" w:val="single"/>
            </w:tcBorders>
            <w:shd w:fill="E6E6E6" w:color="auto" w:val="clear"/>
          </w:tcPr>
          <w:p w:rsidRDefault="004C35B3" w:rsidR="004C35B3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6414"/>
            <w:gridSpan w:val="4"/>
            <w:tcBorders>
              <w:top w:space="0" w:sz="4" w:color="auto" w:val="dashSmallGap"/>
              <w:bottom w:space="0" w:sz="4" w:color="auto" w:val="single"/>
            </w:tcBorders>
          </w:tcPr>
          <w:p w:rsidRDefault="002C63A4" w:rsidP="002C63A4" w:rsidR="002C63A4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927534" w:rsidRPr="0053656E">
        <w:tc>
          <w:tcPr>
            <w:tcW w:type="dxa" w:w="4248"/>
            <w:gridSpan w:val="7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927534" w:rsidR="00927534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4614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927534" w:rsidR="00927534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F346D1" w:rsidRPr="0053656E">
        <w:trPr>
          <w:trHeight w:val="278"/>
        </w:trPr>
        <w:tc>
          <w:tcPr>
            <w:tcW w:type="dxa" w:w="2268"/>
            <w:gridSpan w:val="3"/>
            <w:vMerge w:val="restart"/>
            <w:tcBorders>
              <w:top w:space="0" w:sz="4" w:color="auto" w:val="single"/>
            </w:tcBorders>
            <w:shd w:fill="E6E6E6" w:color="auto" w:val="clear"/>
            <w:vAlign w:val="center"/>
          </w:tcPr>
          <w:p w:rsidRDefault="00F346D1" w:rsidP="005200D8" w:rsidR="00F346D1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VRSTA IMOVINE</w:t>
            </w:r>
          </w:p>
        </w:tc>
        <w:tc>
          <w:tcPr>
            <w:tcW w:type="dxa" w:w="6594"/>
            <w:gridSpan w:val="5"/>
            <w:tcBorders>
              <w:top w:space="0" w:sz="4" w:color="auto" w:val="single"/>
              <w:bottom w:space="0" w:sz="4" w:color="auto" w:val="single"/>
            </w:tcBorders>
          </w:tcPr>
          <w:p w:rsidRDefault="002942AF" w:rsidP="009B55FF" w:rsidR="00F346D1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Nekretnin</w:t>
            </w:r>
            <w:r w:rsidR="009B55FF" w:rsidRPr="0053656E">
              <w:rPr>
                <w:sz w:val="22"/>
                <w:szCs w:val="22"/>
                <w:lang w:val="hr-HR"/>
              </w:rPr>
              <w:t>a</w:t>
            </w:r>
            <w:r w:rsidRPr="0053656E">
              <w:rPr>
                <w:sz w:val="22"/>
                <w:szCs w:val="22"/>
                <w:lang w:val="hr-HR"/>
              </w:rPr>
              <w:t xml:space="preserve"> stečajnog dužnika </w:t>
            </w:r>
            <w:r w:rsidR="004D4DC2" w:rsidRPr="0053656E">
              <w:rPr>
                <w:sz w:val="22"/>
                <w:szCs w:val="22"/>
                <w:lang w:val="hr-HR"/>
              </w:rPr>
              <w:t xml:space="preserve"> </w:t>
            </w:r>
          </w:p>
        </w:tc>
      </w:tr>
      <w:tr w:rsidTr="00F346D1" w:rsidR="00F346D1" w:rsidRPr="0053656E">
        <w:trPr>
          <w:trHeight w:val="277"/>
        </w:trPr>
        <w:tc>
          <w:tcPr>
            <w:tcW w:type="dxa" w:w="2268"/>
            <w:gridSpan w:val="3"/>
            <w:vMerge/>
            <w:tcBorders>
              <w:bottom w:space="0" w:sz="4" w:color="auto" w:val="single"/>
            </w:tcBorders>
            <w:shd w:fill="E6E6E6" w:color="auto" w:val="clear"/>
            <w:vAlign w:val="center"/>
          </w:tcPr>
          <w:p w:rsidRDefault="00F346D1" w:rsidP="005200D8" w:rsidR="00F346D1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6594"/>
            <w:gridSpan w:val="5"/>
            <w:tcBorders>
              <w:top w:space="0" w:sz="4" w:color="auto" w:val="single"/>
              <w:bottom w:space="0" w:sz="4" w:color="auto" w:val="single"/>
            </w:tcBorders>
          </w:tcPr>
          <w:p w:rsidRDefault="00D64448" w:rsidP="00F346D1" w:rsidR="00D64448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4D657D" w:rsidRPr="0053656E">
        <w:tc>
          <w:tcPr>
            <w:tcW w:type="dxa" w:w="4248"/>
            <w:gridSpan w:val="7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4D657D" w:rsidP="00927534" w:rsidR="004D657D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4614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4D657D" w:rsidR="004D657D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A5093" w:rsidR="00C51760" w:rsidRPr="0053656E">
        <w:tc>
          <w:tcPr>
            <w:tcW w:type="dxa" w:w="1809"/>
            <w:gridSpan w:val="2"/>
            <w:tcBorders>
              <w:top w:space="0" w:sz="4" w:color="auto" w:val="single"/>
            </w:tcBorders>
            <w:shd w:fill="E6E6E6" w:color="auto" w:val="clear"/>
            <w:vAlign w:val="center"/>
          </w:tcPr>
          <w:p w:rsidRDefault="00C51760" w:rsidP="005200D8" w:rsidR="00C51760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</w:rPr>
              <w:t>KATEGORIJA</w:t>
            </w:r>
            <w:r w:rsidRPr="0053656E">
              <w:rPr>
                <w:sz w:val="22"/>
                <w:szCs w:val="22"/>
                <w:lang w:val="hr-HR"/>
              </w:rPr>
              <w:t xml:space="preserve"> </w:t>
            </w:r>
            <w:r w:rsidRPr="0053656E">
              <w:rPr>
                <w:sz w:val="22"/>
                <w:szCs w:val="22"/>
              </w:rPr>
              <w:t>IMOVINE</w:t>
            </w:r>
          </w:p>
          <w:p w:rsidRDefault="00C51760" w:rsidP="005200D8" w:rsidR="00C51760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/</w:t>
            </w:r>
            <w:r w:rsidRPr="0053656E">
              <w:rPr>
                <w:sz w:val="22"/>
                <w:szCs w:val="22"/>
              </w:rPr>
              <w:t>npr</w:t>
            </w:r>
            <w:r w:rsidRPr="0053656E">
              <w:rPr>
                <w:sz w:val="22"/>
                <w:szCs w:val="22"/>
                <w:lang w:val="hr-HR"/>
              </w:rPr>
              <w:t xml:space="preserve">. </w:t>
            </w:r>
            <w:r w:rsidRPr="0053656E">
              <w:rPr>
                <w:sz w:val="22"/>
                <w:szCs w:val="22"/>
              </w:rPr>
              <w:t>poslovni</w:t>
            </w:r>
            <w:r w:rsidRPr="0053656E">
              <w:rPr>
                <w:sz w:val="22"/>
                <w:szCs w:val="22"/>
                <w:lang w:val="hr-HR"/>
              </w:rPr>
              <w:t xml:space="preserve"> </w:t>
            </w:r>
            <w:r w:rsidRPr="0053656E">
              <w:rPr>
                <w:sz w:val="22"/>
                <w:szCs w:val="22"/>
              </w:rPr>
              <w:t>prostor</w:t>
            </w:r>
            <w:r w:rsidRPr="0053656E">
              <w:rPr>
                <w:sz w:val="22"/>
                <w:szCs w:val="22"/>
                <w:lang w:val="hr-HR"/>
              </w:rPr>
              <w:t xml:space="preserve">, </w:t>
            </w:r>
            <w:r w:rsidRPr="0053656E">
              <w:rPr>
                <w:sz w:val="22"/>
                <w:szCs w:val="22"/>
              </w:rPr>
              <w:t>skladi</w:t>
            </w:r>
            <w:r w:rsidRPr="0053656E">
              <w:rPr>
                <w:sz w:val="22"/>
                <w:szCs w:val="22"/>
                <w:lang w:val="hr-HR"/>
              </w:rPr>
              <w:t>š</w:t>
            </w:r>
            <w:r w:rsidRPr="0053656E">
              <w:rPr>
                <w:sz w:val="22"/>
                <w:szCs w:val="22"/>
              </w:rPr>
              <w:t>te</w:t>
            </w:r>
            <w:r w:rsidRPr="0053656E">
              <w:rPr>
                <w:sz w:val="22"/>
                <w:szCs w:val="22"/>
                <w:lang w:val="hr-HR"/>
              </w:rPr>
              <w:t xml:space="preserve">, </w:t>
            </w:r>
            <w:r w:rsidRPr="0053656E">
              <w:rPr>
                <w:sz w:val="22"/>
                <w:szCs w:val="22"/>
              </w:rPr>
              <w:t>traktor</w:t>
            </w:r>
            <w:r w:rsidRPr="0053656E">
              <w:rPr>
                <w:sz w:val="22"/>
                <w:szCs w:val="22"/>
                <w:lang w:val="hr-HR"/>
              </w:rPr>
              <w:t xml:space="preserve">, </w:t>
            </w:r>
            <w:r w:rsidRPr="0053656E">
              <w:rPr>
                <w:sz w:val="22"/>
                <w:szCs w:val="22"/>
              </w:rPr>
              <w:t>autobus</w:t>
            </w:r>
            <w:r w:rsidRPr="0053656E">
              <w:rPr>
                <w:sz w:val="22"/>
                <w:szCs w:val="22"/>
                <w:lang w:val="hr-HR"/>
              </w:rPr>
              <w:t>, …/</w:t>
            </w:r>
          </w:p>
        </w:tc>
        <w:tc>
          <w:tcPr>
            <w:tcW w:type="dxa" w:w="7053"/>
            <w:gridSpan w:val="6"/>
            <w:tcBorders>
              <w:top w:space="0" w:sz="4" w:color="auto" w:val="single"/>
              <w:bottom w:space="0" w:sz="4" w:color="auto" w:val="dashSmallGap"/>
            </w:tcBorders>
          </w:tcPr>
          <w:p w:rsidRDefault="00632CA2" w:rsidP="00632CA2" w:rsidR="00632CA2" w:rsidRPr="00E95823">
            <w:pPr>
              <w:jc w:val="both"/>
            </w:pPr>
            <w:r>
              <w:t xml:space="preserve">Nekretnina </w:t>
            </w:r>
            <w:r w:rsidRPr="00E95823">
              <w:t>upisana kod Općinskog suda u Osijeku Stalna služba Valpovo zemljišnoknjižni odjel Valpovo zk. ul. 1898 k.o. Valpovo kč. br. 871/2 u naravi zgrada i industrijsko dvorište u Ulici Dravka 10, Valpovo ukupne površine 2626 m2.</w:t>
            </w:r>
          </w:p>
          <w:p w:rsidRDefault="00632CA2" w:rsidP="00632CA2" w:rsidR="00632CA2" w:rsidRPr="00E95823">
            <w:pPr>
              <w:jc w:val="both"/>
            </w:pPr>
            <w:r w:rsidRPr="00E95823">
              <w:tab/>
              <w:t>Na nekretnini su upisana prava zaloga za korist Privredne banke Zagreb d.d. Zagreb, Hrvatske agencije za malo gospodarstvo i investicije, te zasnivanja prava služnosti radi održavanja postojeće trase tlačnog voda kanalizacije u dužini 105 m i 3 m širine za korist Dvorac d.o.o. Valpovo.</w:t>
            </w:r>
          </w:p>
          <w:p w:rsidRDefault="00A52F1D" w:rsidP="00A52F1D" w:rsidR="00A52F1D">
            <w:pPr>
              <w:jc w:val="both"/>
            </w:pPr>
          </w:p>
          <w:p w:rsidRDefault="00C13AB9" w:rsidP="0053656E" w:rsidR="00C13AB9" w:rsidRPr="0053656E">
            <w:pPr>
              <w:pStyle w:val="Bezproreda"/>
              <w:ind w:firstLine="360" w:left="720"/>
              <w:jc w:val="both"/>
              <w:rPr>
                <w:rFonts w:hAnsi="Times New Roman" w:ascii="Times New Roman"/>
              </w:rPr>
            </w:pPr>
          </w:p>
        </w:tc>
      </w:tr>
      <w:tr w:rsidTr="00F346D1" w:rsidR="00EE53EF" w:rsidRPr="0053656E">
        <w:tc>
          <w:tcPr>
            <w:tcW w:type="dxa" w:w="4248"/>
            <w:gridSpan w:val="7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4614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EE53EF" w:rsidRPr="0053656E">
        <w:trPr>
          <w:trHeight w:val="278"/>
        </w:trPr>
        <w:tc>
          <w:tcPr>
            <w:tcW w:type="dxa" w:w="1737"/>
            <w:tcBorders>
              <w:top w:space="0" w:sz="4" w:color="auto" w:val="single"/>
            </w:tcBorders>
            <w:shd w:fill="E6E6E6" w:color="auto" w:val="clear"/>
            <w:vAlign w:val="center"/>
          </w:tcPr>
          <w:p w:rsidRDefault="00EE53EF" w:rsidP="005200D8" w:rsidR="00EE53EF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VRIJEDNOST</w:t>
            </w:r>
          </w:p>
        </w:tc>
        <w:tc>
          <w:tcPr>
            <w:tcW w:type="dxa" w:w="7125"/>
            <w:gridSpan w:val="7"/>
            <w:tcBorders>
              <w:top w:space="0" w:sz="4" w:color="auto" w:val="single"/>
              <w:bottom w:space="0" w:sz="4" w:color="auto" w:val="dashSmallGap"/>
            </w:tcBorders>
          </w:tcPr>
          <w:p w:rsidRDefault="00C54110" w:rsidP="00C54110" w:rsidR="00FA054E" w:rsidRPr="00C5411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4110">
              <w:rPr>
                <w:rFonts w:hAnsi="Times New Roman" w:ascii="Times New Roman"/>
                <w:b/>
                <w:sz w:val="24"/>
                <w:szCs w:val="24"/>
              </w:rPr>
              <w:t>1.851.200,00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C54110">
              <w:rPr>
                <w:rFonts w:hAnsi="Times New Roman" w:ascii="Times New Roman"/>
                <w:b/>
                <w:sz w:val="24"/>
                <w:szCs w:val="24"/>
              </w:rPr>
              <w:t>kn.</w:t>
            </w:r>
            <w:r w:rsidRPr="00C54110">
              <w:rPr>
                <w:rFonts w:hAnsi="Times New Roman" w:ascii="Times New Roman"/>
                <w:b/>
                <w:sz w:val="24"/>
                <w:szCs w:val="24"/>
              </w:rPr>
              <w:tab/>
            </w:r>
          </w:p>
        </w:tc>
      </w:tr>
      <w:tr w:rsidTr="00F346D1" w:rsidR="00EE53EF" w:rsidRPr="0053656E">
        <w:tc>
          <w:tcPr>
            <w:tcW w:type="dxa" w:w="4248"/>
            <w:gridSpan w:val="7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4614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EE53EF" w:rsidRPr="0053656E">
        <w:tc>
          <w:tcPr>
            <w:tcW w:type="dxa" w:w="3708"/>
            <w:gridSpan w:val="6"/>
            <w:vMerge w:val="restart"/>
            <w:tcBorders>
              <w:top w:space="0" w:sz="4" w:color="auto" w:val="single"/>
              <w:bottom w:val="nil"/>
            </w:tcBorders>
            <w:shd w:fill="E6E6E6" w:color="auto" w:val="clear"/>
            <w:vAlign w:val="center"/>
          </w:tcPr>
          <w:p w:rsidRDefault="00EE53EF" w:rsidP="005200D8" w:rsidR="00EE53EF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ROČIŠTE i/ili DATUM DRAŽBE</w:t>
            </w:r>
          </w:p>
        </w:tc>
        <w:tc>
          <w:tcPr>
            <w:tcW w:type="dxa" w:w="5154"/>
            <w:gridSpan w:val="2"/>
            <w:tcBorders>
              <w:top w:space="0" w:sz="4" w:color="auto" w:val="single"/>
              <w:bottom w:space="0" w:sz="4" w:color="auto" w:val="dashSmallGap"/>
            </w:tcBorders>
          </w:tcPr>
          <w:p w:rsidRDefault="00AB2443" w:rsidP="00632CA2" w:rsidR="00EE53EF" w:rsidRPr="00BB6704">
            <w:pPr>
              <w:tabs>
                <w:tab w:pos="3630" w:val="left"/>
              </w:tabs>
              <w:jc w:val="both"/>
              <w:rPr>
                <w:b/>
              </w:rPr>
            </w:pPr>
            <w:r>
              <w:rPr>
                <w:b/>
              </w:rPr>
              <w:t>1. prosinca 2016</w:t>
            </w:r>
            <w:r w:rsidRPr="0013288D">
              <w:rPr>
                <w:b/>
              </w:rPr>
              <w:t>. godine u 1</w:t>
            </w:r>
            <w:r>
              <w:rPr>
                <w:b/>
              </w:rPr>
              <w:t>0,15</w:t>
            </w:r>
            <w:r w:rsidRPr="0013288D">
              <w:rPr>
                <w:b/>
              </w:rPr>
              <w:t xml:space="preserve"> sati</w:t>
            </w:r>
          </w:p>
        </w:tc>
      </w:tr>
      <w:tr w:rsidTr="00F346D1" w:rsidR="00EE53EF" w:rsidRPr="0053656E">
        <w:tc>
          <w:tcPr>
            <w:tcW w:type="dxa" w:w="3708"/>
            <w:gridSpan w:val="6"/>
            <w:vMerge/>
            <w:tcBorders>
              <w:top w:val="nil"/>
              <w:bottom w:space="0" w:sz="4" w:color="auto" w:val="single"/>
            </w:tcBorders>
            <w:shd w:fill="E6E6E6" w:color="auto" w:val="clear"/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5154"/>
            <w:gridSpan w:val="2"/>
            <w:tcBorders>
              <w:top w:val="nil"/>
              <w:bottom w:space="0" w:sz="4" w:color="auto" w:val="single"/>
            </w:tcBorders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EE53EF" w:rsidRPr="0053656E">
        <w:tc>
          <w:tcPr>
            <w:tcW w:type="dxa" w:w="4248"/>
            <w:gridSpan w:val="7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4614"/>
            <w:tcBorders>
              <w:top w:space="0" w:sz="4" w:color="auto" w:val="single"/>
              <w:bottom w:space="0" w:sz="4" w:color="auto" w:val="single"/>
            </w:tcBorders>
            <w:shd w:fill="737373" w:color="auto" w:val="clear"/>
          </w:tcPr>
          <w:p w:rsidRDefault="00EE53EF" w:rsidR="00EE53EF" w:rsidRPr="0053656E">
            <w:pPr>
              <w:rPr>
                <w:sz w:val="22"/>
                <w:szCs w:val="22"/>
                <w:lang w:val="hr-HR"/>
              </w:rPr>
            </w:pPr>
          </w:p>
        </w:tc>
      </w:tr>
      <w:tr w:rsidTr="00F346D1" w:rsidR="00EE53EF" w:rsidRPr="0053656E">
        <w:tc>
          <w:tcPr>
            <w:tcW w:type="dxa" w:w="2988"/>
            <w:gridSpan w:val="5"/>
            <w:tcBorders>
              <w:top w:space="0" w:sz="4" w:color="auto" w:val="single"/>
            </w:tcBorders>
            <w:shd w:fill="E6E6E6" w:color="auto" w:val="clear"/>
            <w:vAlign w:val="center"/>
          </w:tcPr>
          <w:p w:rsidRDefault="00EE53EF" w:rsidP="005200D8" w:rsidR="00EE53EF" w:rsidRPr="0053656E">
            <w:pPr>
              <w:rPr>
                <w:sz w:val="22"/>
                <w:szCs w:val="22"/>
                <w:lang w:val="hr-HR"/>
              </w:rPr>
            </w:pPr>
            <w:r w:rsidRPr="0053656E">
              <w:rPr>
                <w:sz w:val="22"/>
                <w:szCs w:val="22"/>
                <w:lang w:val="hr-HR"/>
              </w:rPr>
              <w:t>STEČAJNI UPRAVITELJ</w:t>
            </w:r>
          </w:p>
        </w:tc>
        <w:tc>
          <w:tcPr>
            <w:tcW w:type="dxa" w:w="5874"/>
            <w:gridSpan w:val="3"/>
            <w:tcBorders>
              <w:top w:space="0" w:sz="4" w:color="auto" w:val="single"/>
              <w:bottom w:space="0" w:sz="4" w:color="auto" w:val="dashSmallGap"/>
            </w:tcBorders>
          </w:tcPr>
          <w:p w:rsidRDefault="00277A58" w:rsidP="0023450A" w:rsidR="00EE53EF" w:rsidRPr="0053656E">
            <w:pPr>
              <w:tabs>
                <w:tab w:pos="1800" w:val="left"/>
              </w:tabs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ŽIVKA POSAVAC</w:t>
            </w:r>
          </w:p>
        </w:tc>
      </w:tr>
    </w:tbl>
    <w:p w:rsidRDefault="009B7482" w:rsidR="009B7482" w:rsidRPr="0053656E">
      <w:pPr>
        <w:rPr>
          <w:sz w:val="22"/>
          <w:szCs w:val="22"/>
          <w:lang w:val="hr-HR"/>
        </w:rPr>
      </w:pPr>
    </w:p>
    <w:sectPr w:rsidSect="00C1298B" w:rsidR="009B7482" w:rsidRPr="0053656E">
      <w:pgSz w:h="15840" w:w="12240"/>
      <w:pgMar w:gutter="0" w:footer="709" w:header="709" w:left="1797" w:bottom="1440" w:right="179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551" w:rsidP="009B3853" w:rsidR="00A25551">
      <w:r>
        <w:separator/>
      </w:r>
    </w:p>
  </w:endnote>
  <w:endnote w:id="0" w:type="continuationSeparator">
    <w:p w:rsidRDefault="00A25551" w:rsidP="009B3853" w:rsidR="00A25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551" w:rsidP="009B3853" w:rsidR="00A25551">
      <w:r>
        <w:separator/>
      </w:r>
    </w:p>
  </w:footnote>
  <w:footnote w:id="0" w:type="continuationSeparator">
    <w:p w:rsidRDefault="00A25551" w:rsidP="009B3853" w:rsidR="00A2555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1">
    <w:nsid w:val="00530FB1"/>
    <w:multiLevelType w:val="hybridMultilevel"/>
    <w:tmpl w:val="EDECF69C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070258"/>
    <w:multiLevelType w:val="hybridMultilevel"/>
    <w:tmpl w:val="BED0D0F4"/>
    <w:lvl w:tplc="A35CA69A" w:ilvl="0">
      <w:start w:val="4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3160E13"/>
    <w:multiLevelType w:val="hybridMultilevel"/>
    <w:tmpl w:val="77F201C0"/>
    <w:lvl w:tplc="72EA1E78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90353C"/>
    <w:multiLevelType w:val="hybridMultilevel"/>
    <w:tmpl w:val="CF626240"/>
    <w:lvl w:tplc="88328424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19161E5E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1BB10482"/>
    <w:multiLevelType w:val="hybridMultilevel"/>
    <w:tmpl w:val="E1229006"/>
    <w:lvl w:tplc="8B5838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E845567"/>
    <w:multiLevelType w:val="hybridMultilevel"/>
    <w:tmpl w:val="02A61120"/>
    <w:lvl w:tplc="AE3CE8BC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7326E3"/>
    <w:multiLevelType w:val="hybridMultilevel"/>
    <w:tmpl w:val="F1C82EF8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658195B"/>
    <w:multiLevelType w:val="hybridMultilevel"/>
    <w:tmpl w:val="779AC4CC"/>
    <w:lvl w:tplc="8F2056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2F866C3"/>
    <w:multiLevelType w:val="hybridMultilevel"/>
    <w:tmpl w:val="77F201C0"/>
    <w:lvl w:tplc="72EA1E78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DEE7526"/>
    <w:multiLevelType w:val="hybridMultilevel"/>
    <w:tmpl w:val="9B7A384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0F6070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559044EA"/>
    <w:multiLevelType w:val="hybridMultilevel"/>
    <w:tmpl w:val="ECB2EF54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71F1ABE"/>
    <w:multiLevelType w:val="hybridMultilevel"/>
    <w:tmpl w:val="8B246B9A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9F96233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692047F1"/>
    <w:multiLevelType w:val="hybridMultilevel"/>
    <w:tmpl w:val="4D88C594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71F76E98"/>
    <w:multiLevelType w:val="hybridMultilevel"/>
    <w:tmpl w:val="63B22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637DC9"/>
    <w:multiLevelType w:val="hybridMultilevel"/>
    <w:tmpl w:val="FF261DB4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CB44D69"/>
    <w:multiLevelType w:val="hybridMultilevel"/>
    <w:tmpl w:val="0106C09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27"/>
  </w:num>
  <w:num w:numId="5">
    <w:abstractNumId w:val="21"/>
  </w:num>
  <w:num w:numId="6">
    <w:abstractNumId w:val="22"/>
  </w:num>
  <w:num w:numId="7">
    <w:abstractNumId w:val="1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8"/>
  </w:num>
  <w:num w:numId="13">
    <w:abstractNumId w:val="30"/>
  </w:num>
  <w:num w:numId="14">
    <w:abstractNumId w:val="19"/>
  </w:num>
  <w:num w:numId="15">
    <w:abstractNumId w:val="3"/>
  </w:num>
  <w:num w:numId="16">
    <w:abstractNumId w:val="13"/>
  </w:num>
  <w:num w:numId="17">
    <w:abstractNumId w:val="26"/>
  </w:num>
  <w:num w:numId="18">
    <w:abstractNumId w:val="9"/>
  </w:num>
  <w:num w:numId="19">
    <w:abstractNumId w:val="5"/>
  </w:num>
  <w:num w:numId="20">
    <w:abstractNumId w:val="25"/>
  </w:num>
  <w:num w:numId="21">
    <w:abstractNumId w:val="16"/>
  </w:num>
  <w:num w:numId="22">
    <w:abstractNumId w:val="29"/>
  </w:num>
  <w:num w:numId="23">
    <w:abstractNumId w:val="18"/>
  </w:num>
  <w:num w:numId="24">
    <w:abstractNumId w:val="15"/>
  </w:num>
  <w:num w:numId="25">
    <w:abstractNumId w:val="24"/>
  </w:num>
  <w:num w:numId="26">
    <w:abstractNumId w:val="0"/>
  </w:num>
  <w:num w:numId="27">
    <w:abstractNumId w:val="8"/>
  </w:num>
  <w:num w:numId="28">
    <w:abstractNumId w:val="2"/>
  </w:num>
  <w:num w:numId="29">
    <w:abstractNumId w:val="4"/>
  </w:num>
  <w:num w:numId="30">
    <w:abstractNumId w:val="23"/>
  </w:num>
  <w:num w:numId="31">
    <w:abstractNumId w:val="17"/>
  </w:num>
  <w:num w:numId="32">
    <w:abstractNumId w:val="20"/>
  </w:num>
  <w:num w:numId="3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82"/>
    <w:rsid w:val="00011F74"/>
    <w:rsid w:val="00017273"/>
    <w:rsid w:val="0002253C"/>
    <w:rsid w:val="00047C10"/>
    <w:rsid w:val="0005306F"/>
    <w:rsid w:val="00067B51"/>
    <w:rsid w:val="0008329D"/>
    <w:rsid w:val="000836B3"/>
    <w:rsid w:val="000B789D"/>
    <w:rsid w:val="000C08DF"/>
    <w:rsid w:val="000D07FE"/>
    <w:rsid w:val="00107218"/>
    <w:rsid w:val="00112344"/>
    <w:rsid w:val="00125355"/>
    <w:rsid w:val="00135062"/>
    <w:rsid w:val="00151BB7"/>
    <w:rsid w:val="00157158"/>
    <w:rsid w:val="0016391A"/>
    <w:rsid w:val="001A332E"/>
    <w:rsid w:val="001A4983"/>
    <w:rsid w:val="001B49B1"/>
    <w:rsid w:val="001B4D10"/>
    <w:rsid w:val="001D1CB4"/>
    <w:rsid w:val="001D7476"/>
    <w:rsid w:val="001E2D24"/>
    <w:rsid w:val="001F3692"/>
    <w:rsid w:val="001F524B"/>
    <w:rsid w:val="002013D9"/>
    <w:rsid w:val="00214BEB"/>
    <w:rsid w:val="0023450A"/>
    <w:rsid w:val="00236244"/>
    <w:rsid w:val="00260A2C"/>
    <w:rsid w:val="00262613"/>
    <w:rsid w:val="00277A58"/>
    <w:rsid w:val="002870B2"/>
    <w:rsid w:val="002942AF"/>
    <w:rsid w:val="002960B0"/>
    <w:rsid w:val="002C0081"/>
    <w:rsid w:val="002C099A"/>
    <w:rsid w:val="002C63A4"/>
    <w:rsid w:val="002C6A21"/>
    <w:rsid w:val="002E59B5"/>
    <w:rsid w:val="002F54C8"/>
    <w:rsid w:val="00303439"/>
    <w:rsid w:val="00306E53"/>
    <w:rsid w:val="00310E0C"/>
    <w:rsid w:val="003258D6"/>
    <w:rsid w:val="00367B37"/>
    <w:rsid w:val="00371054"/>
    <w:rsid w:val="003A75BA"/>
    <w:rsid w:val="003B3180"/>
    <w:rsid w:val="003B3D0D"/>
    <w:rsid w:val="003B48E3"/>
    <w:rsid w:val="003D294D"/>
    <w:rsid w:val="003D499E"/>
    <w:rsid w:val="0040131B"/>
    <w:rsid w:val="00417561"/>
    <w:rsid w:val="004259BE"/>
    <w:rsid w:val="004316B2"/>
    <w:rsid w:val="004538A2"/>
    <w:rsid w:val="004A4078"/>
    <w:rsid w:val="004A4170"/>
    <w:rsid w:val="004C35B3"/>
    <w:rsid w:val="004C45B8"/>
    <w:rsid w:val="004D4DC2"/>
    <w:rsid w:val="004D657D"/>
    <w:rsid w:val="004E1F80"/>
    <w:rsid w:val="004E4173"/>
    <w:rsid w:val="005200D8"/>
    <w:rsid w:val="0053656E"/>
    <w:rsid w:val="0059346A"/>
    <w:rsid w:val="005B72CE"/>
    <w:rsid w:val="005D12FA"/>
    <w:rsid w:val="005F7B29"/>
    <w:rsid w:val="00601A69"/>
    <w:rsid w:val="00632CA2"/>
    <w:rsid w:val="00653A89"/>
    <w:rsid w:val="0066151C"/>
    <w:rsid w:val="00675CDF"/>
    <w:rsid w:val="00682E52"/>
    <w:rsid w:val="006947F8"/>
    <w:rsid w:val="006A3F58"/>
    <w:rsid w:val="006B1DC8"/>
    <w:rsid w:val="006B7A03"/>
    <w:rsid w:val="006D17C8"/>
    <w:rsid w:val="006F120D"/>
    <w:rsid w:val="00700380"/>
    <w:rsid w:val="00702549"/>
    <w:rsid w:val="00724107"/>
    <w:rsid w:val="0073590C"/>
    <w:rsid w:val="00737C62"/>
    <w:rsid w:val="007475DA"/>
    <w:rsid w:val="00752F01"/>
    <w:rsid w:val="00756DE6"/>
    <w:rsid w:val="00757191"/>
    <w:rsid w:val="00781804"/>
    <w:rsid w:val="00795DA4"/>
    <w:rsid w:val="00797F49"/>
    <w:rsid w:val="007A0D49"/>
    <w:rsid w:val="007A62C9"/>
    <w:rsid w:val="007C1A1B"/>
    <w:rsid w:val="007F10DE"/>
    <w:rsid w:val="007F2636"/>
    <w:rsid w:val="00803857"/>
    <w:rsid w:val="008056E9"/>
    <w:rsid w:val="00814291"/>
    <w:rsid w:val="00817027"/>
    <w:rsid w:val="0083556D"/>
    <w:rsid w:val="00837B3F"/>
    <w:rsid w:val="00853C25"/>
    <w:rsid w:val="008574F2"/>
    <w:rsid w:val="008B6F99"/>
    <w:rsid w:val="008E0452"/>
    <w:rsid w:val="008E46A3"/>
    <w:rsid w:val="008F29D6"/>
    <w:rsid w:val="008F2CA4"/>
    <w:rsid w:val="008F5AC7"/>
    <w:rsid w:val="00906E8D"/>
    <w:rsid w:val="0092719B"/>
    <w:rsid w:val="00927534"/>
    <w:rsid w:val="00927EAE"/>
    <w:rsid w:val="00933F23"/>
    <w:rsid w:val="009419E1"/>
    <w:rsid w:val="009535FA"/>
    <w:rsid w:val="0096425E"/>
    <w:rsid w:val="00983B4C"/>
    <w:rsid w:val="00985D48"/>
    <w:rsid w:val="00991B69"/>
    <w:rsid w:val="0099638D"/>
    <w:rsid w:val="009B3853"/>
    <w:rsid w:val="009B55FF"/>
    <w:rsid w:val="009B7482"/>
    <w:rsid w:val="009C38D7"/>
    <w:rsid w:val="00A032B1"/>
    <w:rsid w:val="00A22A99"/>
    <w:rsid w:val="00A25551"/>
    <w:rsid w:val="00A30107"/>
    <w:rsid w:val="00A429F1"/>
    <w:rsid w:val="00A434D7"/>
    <w:rsid w:val="00A52F1D"/>
    <w:rsid w:val="00A55F1F"/>
    <w:rsid w:val="00A5725D"/>
    <w:rsid w:val="00A80BC7"/>
    <w:rsid w:val="00A81786"/>
    <w:rsid w:val="00A827BB"/>
    <w:rsid w:val="00A969A0"/>
    <w:rsid w:val="00AA683B"/>
    <w:rsid w:val="00AB2443"/>
    <w:rsid w:val="00AD20AC"/>
    <w:rsid w:val="00AE2DAB"/>
    <w:rsid w:val="00AE37B5"/>
    <w:rsid w:val="00AE5D62"/>
    <w:rsid w:val="00AE5FFC"/>
    <w:rsid w:val="00B113D0"/>
    <w:rsid w:val="00B22335"/>
    <w:rsid w:val="00B55EBB"/>
    <w:rsid w:val="00B92D65"/>
    <w:rsid w:val="00BA3AFC"/>
    <w:rsid w:val="00BB5909"/>
    <w:rsid w:val="00BB6704"/>
    <w:rsid w:val="00BC228D"/>
    <w:rsid w:val="00BC732D"/>
    <w:rsid w:val="00BC73EC"/>
    <w:rsid w:val="00BE7B82"/>
    <w:rsid w:val="00BF022D"/>
    <w:rsid w:val="00BF4E61"/>
    <w:rsid w:val="00C03052"/>
    <w:rsid w:val="00C1298B"/>
    <w:rsid w:val="00C13AB9"/>
    <w:rsid w:val="00C34FD0"/>
    <w:rsid w:val="00C361F4"/>
    <w:rsid w:val="00C4491A"/>
    <w:rsid w:val="00C50189"/>
    <w:rsid w:val="00C51760"/>
    <w:rsid w:val="00C54110"/>
    <w:rsid w:val="00C63CF2"/>
    <w:rsid w:val="00C66192"/>
    <w:rsid w:val="00C92816"/>
    <w:rsid w:val="00CA10B7"/>
    <w:rsid w:val="00CA116C"/>
    <w:rsid w:val="00CB0169"/>
    <w:rsid w:val="00CD20A0"/>
    <w:rsid w:val="00CD7A4D"/>
    <w:rsid w:val="00CE18CC"/>
    <w:rsid w:val="00D179C8"/>
    <w:rsid w:val="00D207D2"/>
    <w:rsid w:val="00D23C7A"/>
    <w:rsid w:val="00D35B7F"/>
    <w:rsid w:val="00D370BB"/>
    <w:rsid w:val="00D4732B"/>
    <w:rsid w:val="00D64448"/>
    <w:rsid w:val="00D92254"/>
    <w:rsid w:val="00D92DC5"/>
    <w:rsid w:val="00DB28E0"/>
    <w:rsid w:val="00DC40EF"/>
    <w:rsid w:val="00DE77FA"/>
    <w:rsid w:val="00E00EEF"/>
    <w:rsid w:val="00E06007"/>
    <w:rsid w:val="00E269D0"/>
    <w:rsid w:val="00E44091"/>
    <w:rsid w:val="00E44411"/>
    <w:rsid w:val="00E47F39"/>
    <w:rsid w:val="00E541A2"/>
    <w:rsid w:val="00E66BFE"/>
    <w:rsid w:val="00EC52B4"/>
    <w:rsid w:val="00ED1B3B"/>
    <w:rsid w:val="00ED305E"/>
    <w:rsid w:val="00ED5781"/>
    <w:rsid w:val="00ED6045"/>
    <w:rsid w:val="00ED79ED"/>
    <w:rsid w:val="00EE53EF"/>
    <w:rsid w:val="00EE7FD0"/>
    <w:rsid w:val="00EF2843"/>
    <w:rsid w:val="00F23EC2"/>
    <w:rsid w:val="00F346D1"/>
    <w:rsid w:val="00F35430"/>
    <w:rsid w:val="00F4615C"/>
    <w:rsid w:val="00F552EF"/>
    <w:rsid w:val="00F67E52"/>
    <w:rsid w:val="00F74749"/>
    <w:rsid w:val="00F7498A"/>
    <w:rsid w:val="00F95EE1"/>
    <w:rsid w:val="00FA054E"/>
    <w:rsid w:val="00FA5093"/>
    <w:rsid w:val="00FA7229"/>
    <w:rsid w:val="00FC2423"/>
    <w:rsid w:val="00FC2864"/>
    <w:rsid w:val="00FD680A"/>
    <w:rsid w:val="00FF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B748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rsid w:val="009B3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385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B3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B3853"/>
    <w:rPr>
      <w:sz w:val="24"/>
      <w:szCs w:val="24"/>
      <w:lang w:eastAsia="en-US" w:val="en-US"/>
    </w:rPr>
  </w:style>
  <w:style w:styleId="Tekstbalonia" w:type="paragraph">
    <w:name w:val="Balloon Text"/>
    <w:basedOn w:val="Normal"/>
    <w:semiHidden/>
    <w:rsid w:val="00E47F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79ED"/>
    <w:pPr>
      <w:ind w:left="708"/>
    </w:pPr>
    <w:rPr>
      <w:lang w:eastAsia="hr-HR" w:val="hr-HR"/>
    </w:rPr>
  </w:style>
  <w:style w:styleId="Hiperveza" w:type="character">
    <w:name w:val="Hyperlink"/>
    <w:uiPriority w:val="99"/>
    <w:unhideWhenUsed/>
    <w:rsid w:val="004E1F80"/>
    <w:rPr>
      <w:color w:val="000000"/>
      <w:u w:val="single"/>
    </w:rPr>
  </w:style>
  <w:style w:styleId="Tijeloteksta" w:type="paragraph">
    <w:name w:val="Body Text"/>
    <w:basedOn w:val="Normal"/>
    <w:link w:val="TijelotekstaChar"/>
    <w:rsid w:val="00371054"/>
    <w:pPr>
      <w:suppressAutoHyphens/>
      <w:jc w:val="both"/>
    </w:pPr>
    <w:rPr>
      <w:lang w:eastAsia="ar-SA" w:val="hr-HR"/>
    </w:rPr>
  </w:style>
  <w:style w:customStyle="true" w:styleId="TijelotekstaChar" w:type="character">
    <w:name w:val="Tijelo teksta Char"/>
    <w:link w:val="Tijeloteksta"/>
    <w:rsid w:val="00371054"/>
    <w:rPr>
      <w:sz w:val="24"/>
      <w:szCs w:val="24"/>
      <w:lang w:eastAsia="ar-SA"/>
    </w:rPr>
  </w:style>
  <w:style w:styleId="Bezproreda" w:type="paragraph">
    <w:name w:val="No Spacing"/>
    <w:uiPriority w:val="1"/>
    <w:qFormat/>
    <w:rsid w:val="00D23C7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E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5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B748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rsid w:val="009B3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B385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B3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B3853"/>
    <w:rPr>
      <w:sz w:val="24"/>
      <w:szCs w:val="24"/>
      <w:lang w:eastAsia="en-US" w:val="en-US"/>
    </w:rPr>
  </w:style>
  <w:style w:styleId="Tekstbalonia" w:type="paragraph">
    <w:name w:val="Balloon Text"/>
    <w:basedOn w:val="Normal"/>
    <w:semiHidden/>
    <w:rsid w:val="00E47F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D79ED"/>
    <w:pPr>
      <w:ind w:left="708"/>
    </w:pPr>
    <w:rPr>
      <w:lang w:eastAsia="hr-HR" w:val="hr-HR"/>
    </w:rPr>
  </w:style>
  <w:style w:styleId="Hiperveza" w:type="character">
    <w:name w:val="Hyperlink"/>
    <w:uiPriority w:val="99"/>
    <w:unhideWhenUsed/>
    <w:rsid w:val="004E1F80"/>
    <w:rPr>
      <w:color w:val="000000"/>
      <w:u w:val="single"/>
    </w:rPr>
  </w:style>
  <w:style w:styleId="Tijeloteksta" w:type="paragraph">
    <w:name w:val="Body Text"/>
    <w:basedOn w:val="Normal"/>
    <w:link w:val="TijelotekstaChar"/>
    <w:rsid w:val="00371054"/>
    <w:pPr>
      <w:suppressAutoHyphens/>
      <w:jc w:val="both"/>
    </w:pPr>
    <w:rPr>
      <w:lang w:eastAsia="ar-SA" w:val="hr-HR"/>
    </w:rPr>
  </w:style>
  <w:style w:customStyle="1" w:styleId="TijelotekstaChar" w:type="character">
    <w:name w:val="Tijelo teksta Char"/>
    <w:link w:val="Tijeloteksta"/>
    <w:rsid w:val="00371054"/>
    <w:rPr>
      <w:sz w:val="24"/>
      <w:szCs w:val="24"/>
      <w:lang w:eastAsia="ar-SA"/>
    </w:rPr>
  </w:style>
  <w:style w:styleId="Bezproreda" w:type="paragraph">
    <w:name w:val="No Spacing"/>
    <w:uiPriority w:val="1"/>
    <w:qFormat/>
    <w:rsid w:val="00D23C7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5E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5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46583-1E9E-455E-97B5-509018EED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1</properties:Pages>
  <properties:Words>138</properties:Words>
  <properties:Characters>810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za dostavu oglasa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2016-09-13T06:36:00Z</dcterms:created>
  <dc:creator/>
  <cp:lastModifiedBy/>
  <cp:lastPrinted>2011-04-20T10:53:00Z</cp:lastPrinted>
  <dcterms:modified xmlns:xsi="http://www.w3.org/2001/XMLSchema-instance" xsi:type="dcterms:W3CDTF">2016-10-18T06:19:00Z</dcterms:modified>
  <cp:revision>1</cp:revision>
  <dc:title>Obrazac za dostavu oglasa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