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79a7" w14:paraId="55879a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B435B1">
        <w:rPr>
          <w:lang w:val="hr-HR"/>
        </w:rPr>
        <w:t>65</w:t>
      </w:r>
      <w:r w:rsidR="00586FB8">
        <w:rPr>
          <w:lang w:val="hr-HR"/>
        </w:rPr>
        <w:t>/2016-2.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3C203E">
        <w:rPr>
          <w:lang w:val="hr-HR"/>
        </w:rPr>
        <w:t xml:space="preserve">SA JO j.d.o.o. za trgovinu i ugostiteljstvo, Stari Gradac, Matije Gupca 93,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3C203E">
        <w:rPr>
          <w:lang w:val="hr-HR"/>
        </w:rPr>
        <w:t>89263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3C203E">
        <w:rPr>
          <w:lang w:val="hr-HR"/>
        </w:rPr>
        <w:t>28453968055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3C203E">
        <w:rPr>
          <w:lang w:val="hr-HR"/>
        </w:rPr>
        <w:t>65</w:t>
      </w:r>
      <w:r w:rsidRPr="000664E3">
        <w:rPr>
          <w:lang w:val="hr-HR"/>
        </w:rPr>
        <w:t>/201</w:t>
      </w:r>
      <w:r w:rsidR="003817E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BE5C66">
        <w:rPr>
          <w:lang w:val="hr-HR"/>
        </w:rPr>
        <w:t>. rujna 2015.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D363CB">
        <w:rPr>
          <w:lang w:val="hr-HR"/>
        </w:rPr>
        <w:t xml:space="preserve"> </w:t>
      </w:r>
      <w:r w:rsidR="00BE5C66">
        <w:rPr>
          <w:lang w:val="hr-HR"/>
        </w:rPr>
        <w:t>40,95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BE5C66">
        <w:rPr>
          <w:lang w:val="hr-HR"/>
        </w:rPr>
        <w:t>Saša Sever, Stari Gradac, Matije Gupca 93,</w:t>
      </w:r>
      <w:r w:rsidR="002165AB">
        <w:rPr>
          <w:lang w:val="hr-HR"/>
        </w:rPr>
        <w:t xml:space="preserve"> </w:t>
      </w:r>
      <w:r w:rsidR="0056379B">
        <w:rPr>
          <w:lang w:val="hr-HR"/>
        </w:rPr>
        <w:t xml:space="preserve">OIB: </w:t>
      </w:r>
      <w:r w:rsidR="00BE5C66">
        <w:rPr>
          <w:lang w:val="hr-HR"/>
        </w:rPr>
        <w:t>51029522319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165AB">
        <w:rPr>
          <w:lang w:val="hr-HR"/>
        </w:rPr>
        <w:t>27</w:t>
      </w:r>
      <w:r w:rsidR="00FC244C">
        <w:rPr>
          <w:lang w:val="hr-HR"/>
        </w:rPr>
        <w:t>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</w:t>
      </w:r>
      <w:r w:rsidR="003817E9">
        <w:rPr>
          <w:lang w:val="hr-HR"/>
        </w:rPr>
        <w:t>putem pošte</w:t>
      </w:r>
      <w:r w:rsidR="00D81A66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2165AB">
        <w:rPr>
          <w:lang w:val="hr-HR"/>
        </w:rPr>
        <w:t xml:space="preserve"> 27</w:t>
      </w:r>
      <w:r w:rsidR="003817E9">
        <w:rPr>
          <w:lang w:val="hr-HR"/>
        </w:rPr>
        <w:t>.1.</w:t>
      </w:r>
      <w:r w:rsidR="00407629">
        <w:rPr>
          <w:lang w:val="hr-HR"/>
        </w:rPr>
        <w:t>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11B" w:rsidR="0004611B">
      <w:r>
        <w:separator/>
      </w:r>
    </w:p>
  </w:endnote>
  <w:endnote w:id="0" w:type="continuationSeparator">
    <w:p w:rsidRDefault="0004611B" w:rsidR="00046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11B" w:rsidR="0004611B">
      <w:r>
        <w:separator/>
      </w:r>
    </w:p>
  </w:footnote>
  <w:footnote w:id="0" w:type="continuationSeparator">
    <w:p w:rsidRDefault="0004611B" w:rsidR="00046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11B"/>
    <w:rsid w:val="00046BC8"/>
    <w:rsid w:val="000527B0"/>
    <w:rsid w:val="00056888"/>
    <w:rsid w:val="00061220"/>
    <w:rsid w:val="00071E80"/>
    <w:rsid w:val="00077055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0FAC"/>
    <w:rsid w:val="001B397D"/>
    <w:rsid w:val="001B7A39"/>
    <w:rsid w:val="001C1600"/>
    <w:rsid w:val="001C6EAE"/>
    <w:rsid w:val="001D3BE4"/>
    <w:rsid w:val="001D619B"/>
    <w:rsid w:val="001E7E8B"/>
    <w:rsid w:val="001F3BB5"/>
    <w:rsid w:val="002165AB"/>
    <w:rsid w:val="00227803"/>
    <w:rsid w:val="00230CD2"/>
    <w:rsid w:val="00253EF4"/>
    <w:rsid w:val="002553C9"/>
    <w:rsid w:val="002609EF"/>
    <w:rsid w:val="00262A16"/>
    <w:rsid w:val="00284F06"/>
    <w:rsid w:val="00291280"/>
    <w:rsid w:val="00291D5B"/>
    <w:rsid w:val="002B63E1"/>
    <w:rsid w:val="002C5C81"/>
    <w:rsid w:val="002D1C57"/>
    <w:rsid w:val="003169ED"/>
    <w:rsid w:val="0032457F"/>
    <w:rsid w:val="00341276"/>
    <w:rsid w:val="003419D0"/>
    <w:rsid w:val="00343FE8"/>
    <w:rsid w:val="00344BEC"/>
    <w:rsid w:val="00352264"/>
    <w:rsid w:val="00354F99"/>
    <w:rsid w:val="00356A3A"/>
    <w:rsid w:val="00373AF2"/>
    <w:rsid w:val="00380A6A"/>
    <w:rsid w:val="003817E9"/>
    <w:rsid w:val="00394610"/>
    <w:rsid w:val="0039680A"/>
    <w:rsid w:val="003B4E1E"/>
    <w:rsid w:val="003C203E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34BB"/>
    <w:rsid w:val="00475DC0"/>
    <w:rsid w:val="0047725A"/>
    <w:rsid w:val="00490601"/>
    <w:rsid w:val="004B7E8E"/>
    <w:rsid w:val="004C14EC"/>
    <w:rsid w:val="004D07A7"/>
    <w:rsid w:val="004D4755"/>
    <w:rsid w:val="004F0FEA"/>
    <w:rsid w:val="004F67AC"/>
    <w:rsid w:val="00504309"/>
    <w:rsid w:val="0051289C"/>
    <w:rsid w:val="0052619D"/>
    <w:rsid w:val="0056379B"/>
    <w:rsid w:val="0056605B"/>
    <w:rsid w:val="00585647"/>
    <w:rsid w:val="00586FB8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A1818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E7782"/>
    <w:rsid w:val="008F30B7"/>
    <w:rsid w:val="009079EA"/>
    <w:rsid w:val="00910778"/>
    <w:rsid w:val="00945A02"/>
    <w:rsid w:val="00950EF7"/>
    <w:rsid w:val="00954C98"/>
    <w:rsid w:val="009550FD"/>
    <w:rsid w:val="00955777"/>
    <w:rsid w:val="00973B44"/>
    <w:rsid w:val="0097587E"/>
    <w:rsid w:val="00985844"/>
    <w:rsid w:val="00987FF1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72A2F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5B1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BE5C66"/>
    <w:rsid w:val="00BF63F8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363CB"/>
    <w:rsid w:val="00D43CA3"/>
    <w:rsid w:val="00D46E25"/>
    <w:rsid w:val="00D76C0B"/>
    <w:rsid w:val="00D81A66"/>
    <w:rsid w:val="00D92A92"/>
    <w:rsid w:val="00DB2C89"/>
    <w:rsid w:val="00DC7979"/>
    <w:rsid w:val="00E4147B"/>
    <w:rsid w:val="00E41F11"/>
    <w:rsid w:val="00E44B9F"/>
    <w:rsid w:val="00E469A6"/>
    <w:rsid w:val="00E50B2A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85A71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43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43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St-65/2016-2</izvorni_sadrzaj>
    <derivirana_varijabla naziv="DomainObject.Oznaka_1">St-65/2016-2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 JO j.d.o.o. za trgovinu i ugostiteljstvo, Stari Gradac</izvorni_sadrzaj>
    <derivirana_varijabla naziv="DomainObject.Predmet.ProtustrankaFormated_1">  SA JO j.d.o.o. za trgovinu i ugostiteljstvo, Stari Gradac</derivirana_varijabla>
  </DomainObject.Predmet.ProtustrankaFormated>
  <DomainObject.Predmet.ProtustrankaFormatedOIB>
    <izvorni_sadrzaj>  SA JO j.d.o.o. za trgovinu i ugostiteljstvo, Stari Gradac, OIB 28453968055</izvorni_sadrzaj>
    <derivirana_varijabla naziv="DomainObject.Predmet.ProtustrankaFormatedOIB_1">  SA JO j.d.o.o. za trgovinu i ugostiteljstvo, Stari Gradac, OIB 28453968055</derivirana_varijabla>
  </DomainObject.Predmet.ProtustrankaFormatedOIB>
  <DomainObject.Predmet.ProtustrankaFormatedWithAdress>
    <izvorni_sadrzaj> SA JO j.d.o.o. za trgovinu i ugostiteljstvo, Stari Gradac, Matije Gupca 93, 33405 Stari Gradac</izvorni_sadrzaj>
    <derivirana_varijabla naziv="DomainObject.Predmet.ProtustrankaFormatedWithAdress_1"> SA JO j.d.o.o. za trgovinu i ugostiteljstvo, Stari Gradac, Matije Gupca 93, 33405 Stari Gradac</derivirana_varijabla>
  </DomainObject.Predmet.ProtustrankaFormatedWithAdress>
  <DomainObject.Predmet.ProtustrankaFormatedWithAdressOIB>
    <izvorni_sadrzaj> SA JO j.d.o.o. za trgovinu i ugostiteljstvo, Stari Gradac, OIB 28453968055, Matije Gupca 93, 33405 Stari Gradac</izvorni_sadrzaj>
    <derivirana_varijabla naziv="DomainObject.Predmet.ProtustrankaFormatedWithAdressOIB_1"> SA JO j.d.o.o. za trgovinu i ugostiteljstvo, Stari Gradac, OIB 28453968055, Matije Gupca 93, 33405 Stari Gradac</derivirana_varijabla>
  </DomainObject.Predmet.ProtustrankaFormatedWithAdressOIB>
  <DomainObject.Predmet.ProtustrankaWithAdress>
    <izvorni_sadrzaj>SA JO j.d.o.o. za trgovinu i ugostiteljstvo, Stari Gradac Matije Gupca 93, 33405 Stari Gradac</izvorni_sadrzaj>
    <derivirana_varijabla naziv="DomainObject.Predmet.ProtustrankaWithAdress_1">SA JO j.d.o.o. za trgovinu i ugostiteljstvo, Stari Gradac Matije Gupca 93, 33405 Stari Gradac</derivirana_varijabla>
  </DomainObject.Predmet.ProtustrankaWithAdress>
  <DomainObject.Predmet.ProtustrankaWithAdressOIB>
    <izvorni_sadrzaj>SA JO j.d.o.o. za trgovinu i ugostiteljstvo, Stari Gradac, OIB 28453968055, Matije Gupca 93, 33405 Stari Gradac</izvorni_sadrzaj>
    <derivirana_varijabla naziv="DomainObject.Predmet.ProtustrankaWithAdressOIB_1">SA JO j.d.o.o. za trgovinu i ugostiteljstvo, Stari Gradac, OIB 28453968055, Matije Gupca 93, 33405 Stari Gradac</derivirana_varijabla>
  </DomainObject.Predmet.ProtustrankaWithAdressOIB>
  <DomainObject.Predmet.ProtustrankaNazivFormated>
    <izvorni_sadrzaj>SA JO j.d.o.o. za trgovinu i ugostiteljstvo, Stari Gradac</izvorni_sadrzaj>
    <derivirana_varijabla naziv="DomainObject.Predmet.ProtustrankaNazivFormated_1">SA JO j.d.o.o. za trgovinu i ugostiteljstvo, Stari Gradac</derivirana_varijabla>
  </DomainObject.Predmet.ProtustrankaNazivFormated>
  <DomainObject.Predmet.ProtustrankaNazivFormatedOIB>
    <izvorni_sadrzaj>SA JO j.d.o.o. za trgovinu i ugostiteljstvo, Stari Gradac, OIB 28453968055</izvorni_sadrzaj>
    <derivirana_varijabla naziv="DomainObject.Predmet.ProtustrankaNazivFormatedOIB_1">SA JO j.d.o.o. za trgovinu i ugostiteljstvo, Stari Gradac, OIB 28453968055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 JO j.d.o.o. za trgovinu i ugostiteljstvo, Stari Gradac</item>
    </izvorni_sadrzaj>
    <derivirana_varijabla naziv="DomainObject.Predmet.ProtuStrankaListFormated_1">
      <item>SA JO j.d.o.o. za trgovinu i ugostiteljstvo, Stari Gradac</item>
    </derivirana_varijabla>
  </DomainObject.Predmet.ProtuStrankaListFormated>
  <DomainObject.Predmet.ProtuStrankaListFormatedOIB>
    <izvorni_sadrzaj>
      <item>SA JO j.d.o.o. za trgovinu i ugostiteljstvo, Stari Gradac, OIB 28453968055</item>
    </izvorni_sadrzaj>
    <derivirana_varijabla naziv="DomainObject.Predmet.ProtuStrankaListFormatedOIB_1">
      <item>SA JO j.d.o.o. za trgovinu i ugostiteljstvo, Stari Gradac, OIB 28453968055</item>
    </derivirana_varijabla>
  </DomainObject.Predmet.ProtuStrankaListFormatedOIB>
  <DomainObject.Predmet.ProtuStrankaListFormatedWithAdress>
    <izvorni_sadrzaj>
      <item>SA JO j.d.o.o. za trgovinu i ugostiteljstvo, Stari Gradac, Matije Gupca 93, 33405 Stari Gradac</item>
    </izvorni_sadrzaj>
    <derivirana_varijabla naziv="DomainObject.Predmet.ProtuStrankaListFormatedWithAdress_1">
      <item>SA JO j.d.o.o. za trgovinu i ugostiteljstvo, Stari Gradac, Matije Gupca 93, 33405 Stari Gradac</item>
    </derivirana_varijabla>
  </DomainObject.Predmet.ProtuStrankaListFormatedWithAdress>
  <DomainObject.Predmet.ProtuStrankaListFormatedWithAdressOIB>
    <izvorni_sadrzaj>
      <item>SA JO j.d.o.o. za trgovinu i ugostiteljstvo, Stari Gradac, OIB 28453968055, Matije Gupca 93, 33405 Stari Gradac</item>
    </izvorni_sadrzaj>
    <derivirana_varijabla naziv="DomainObject.Predmet.ProtuStrankaListFormatedWithAdressOIB_1">
      <item>SA JO j.d.o.o. za trgovinu i ugostiteljstvo, Stari Gradac, OIB 28453968055, Matije Gupca 93, 33405 Stari Gradac</item>
    </derivirana_varijabla>
  </DomainObject.Predmet.ProtuStrankaListFormatedWithAdressOIB>
  <DomainObject.Predmet.ProtuStrankaListNazivFormated>
    <izvorni_sadrzaj>
      <item>SA JO j.d.o.o. za trgovinu i ugostiteljstvo, Stari Gradac</item>
    </izvorni_sadrzaj>
    <derivirana_varijabla naziv="DomainObject.Predmet.ProtuStrankaListNazivFormated_1">
      <item>SA JO j.d.o.o. za trgovinu i ugostiteljstvo, Stari Gradac</item>
    </derivirana_varijabla>
  </DomainObject.Predmet.ProtuStrankaListNazivFormated>
  <DomainObject.Predmet.ProtuStrankaListNazivFormatedOIB>
    <izvorni_sadrzaj>
      <item>SA JO j.d.o.o. za trgovinu i ugostiteljstvo, Stari Gradac, OIB 28453968055</item>
    </izvorni_sadrzaj>
    <derivirana_varijabla naziv="DomainObject.Predmet.ProtuStrankaListNazivFormatedOIB_1">
      <item>SA JO j.d.o.o. za trgovinu i ugostiteljstvo, Stari Gradac, OIB 28453968055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St-65/2016-2</izvorni_sadrzaj>
    <derivirana_varijabla naziv="DomainObject.PoslovniBrojDokumenta_1">St-65/2016-2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 JO j.d.o.o. za trgovinu i ugostiteljstvo, Stari Gradac</izvorni_sadrzaj>
    <derivirana_varijabla naziv="DomainObject.Predmet.ProtustrankaIDrugi_1">SA JO j.d.o.o. za trgovinu i ugostiteljstvo, Stari Gradac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 JO j.d.o.o. za trgovinu i ugostiteljstvo, Stari Gradac, OIB 28453968055, Matije Gupca 93, 33405 Stari Gradac</izvorni_sadrzaj>
    <derivirana_varijabla naziv="DomainObject.Predmet.ProtustrankaIDrugiAdressOIB_1">SA JO j.d.o.o. za trgovinu i ugostiteljstvo, Stari Gradac, OIB 28453968055, Matije Gupca 93, 33405 Stari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 JO j.d.o.o. za trgovinu i ugostiteljstvo, Stari Gradac</item>
    </izvorni_sadrzaj>
    <derivirana_varijabla naziv="DomainObject.Predmet.SudioniciListNaziv_1">
      <item>FINA, RC ZAGREB, Podružnica Bjelovar</item>
      <item>SA JO j.d.o.o. za trgovinu i ugostiteljstvo, Stari Gradac</item>
    </derivirana_varijabla>
  </DomainObject.Predmet.SudioniciListNaziv>
  <DomainObject.Predmet.SudioniciListAdressOIB>
    <izvorni_sadrzaj>
      <item>FINA, RC ZAGREB, Podružnica Bjelovar, OIB 85821130368, F. Supila 4,43000 Bjelovar</item>
      <item>SA JO j.d.o.o. za trgovinu i ugostiteljstvo, Stari Gradac, OIB 28453968055, Matije Gupca 93,33405 Stari Gradac</item>
    </izvorni_sadrzaj>
    <derivirana_varijabla naziv="DomainObject.Predmet.SudioniciListAdressOIB_1">
      <item>FINA, RC ZAGREB, Podružnica Bjelovar, OIB 85821130368, F. Supila 4,43000 Bjelovar</item>
      <item>SA JO j.d.o.o. za trgovinu i ugostiteljstvo, Stari Gradac, OIB 28453968055, Matije Gupca 93,33405 Stari Gradac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28453968055</item>
    </izvorni_sadrzaj>
    <derivirana_varijabla naziv="DomainObject.Predmet.SudioniciListNazivOIB_1">
      <item>, OIB 85821130368</item>
      <item>, OIB 28453968055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1705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2016-01-27T12:37:00Z</dcterms:created>
  <dc:creator>ssabljic</dc:creator>
  <cp:lastModifiedBy>Suzana Sabljić</cp:lastModifiedBy>
  <cp:lastPrinted>2016-01-27T12:01:00Z</cp:lastPrinted>
  <dcterms:modified xmlns:xsi="http://www.w3.org/2001/XMLSchema-instance" xsi:type="dcterms:W3CDTF">2016-01-27T12:42:00Z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