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ed33b" w14:paraId="59ed33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0E54E9">
        <w:rPr>
          <w:sz w:val="24"/>
          <w:szCs w:val="24"/>
        </w:rPr>
        <w:t>1202</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0E54E9"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0E54E9" w:rsidRPr="000E54E9">
        <w:rPr>
          <w:sz w:val="24"/>
          <w:szCs w:val="24"/>
        </w:rPr>
        <w:t>HRDAN USLUGE, j.d.o.o za trgovinu i u</w:t>
      </w:r>
      <w:r w:rsidR="006A6CEA">
        <w:rPr>
          <w:sz w:val="24"/>
          <w:szCs w:val="24"/>
        </w:rPr>
        <w:t>sluge, OIB:35336916396, sa sjed</w:t>
      </w:r>
      <w:r w:rsidR="000E54E9" w:rsidRPr="000E54E9">
        <w:rPr>
          <w:sz w:val="24"/>
          <w:szCs w:val="24"/>
        </w:rPr>
        <w:t>ištem u Sisečka ulica 32, 10 370 Ježevo</w:t>
      </w:r>
      <w:r w:rsidR="000E54E9">
        <w:rPr>
          <w:sz w:val="24"/>
          <w:szCs w:val="24"/>
        </w:rPr>
        <w:t xml:space="preserve">, </w:t>
      </w:r>
      <w:r w:rsidR="004E5EBB">
        <w:rPr>
          <w:sz w:val="24"/>
          <w:szCs w:val="24"/>
        </w:rPr>
        <w:t>dana 17. srpnja</w:t>
      </w:r>
      <w:r w:rsidR="00687343">
        <w:rPr>
          <w:sz w:val="24"/>
          <w:szCs w:val="24"/>
        </w:rPr>
        <w:t xml:space="preserve">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69160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0E54E9">
          <w:rPr>
            <w:sz w:val="24"/>
            <w:szCs w:val="24"/>
          </w:rPr>
          <w:t>1202</w:t>
        </w:r>
        <w:r w:rsidR="00687343">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E54E9"/>
    <w:rsid w:val="0026578C"/>
    <w:rsid w:val="002D642B"/>
    <w:rsid w:val="002F0F7B"/>
    <w:rsid w:val="003E3A34"/>
    <w:rsid w:val="00427301"/>
    <w:rsid w:val="0043039F"/>
    <w:rsid w:val="004E5EBB"/>
    <w:rsid w:val="00531136"/>
    <w:rsid w:val="00687343"/>
    <w:rsid w:val="00691602"/>
    <w:rsid w:val="006A6CEA"/>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91602"/>
    <w:rPr>
      <w:color w:val="808080"/>
      <w:bdr w:space="0" w:sz="0" w:color="auto" w:val="none"/>
      <w:shd w:fill="auto" w:color="auto" w:val="clear"/>
    </w:rPr>
  </w:style>
  <w:style w:customStyle="true" w:styleId="eSPISCCParagraphDefaultFont" w:type="character">
    <w:name w:val="eSPIS_CC_Paragraph Default Font"/>
    <w:basedOn w:val="Zadanifontodlomka"/>
    <w:rsid w:val="006916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160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16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16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91602"/>
    <w:rPr>
      <w:color w:val="808080"/>
      <w:bdr w:color="auto" w:space="0" w:sz="0" w:val="none"/>
      <w:shd w:color="auto" w:fill="auto" w:val="clear"/>
    </w:rPr>
  </w:style>
  <w:style w:customStyle="1" w:styleId="eSPISCCParagraphDefaultFont" w:type="character">
    <w:name w:val="eSPIS_CC_Paragraph Default Font"/>
    <w:basedOn w:val="Zadanifontodlomka"/>
    <w:rsid w:val="006916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160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16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16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St-1202/2018</izvorni_sadrzaj>
    <derivirana_varijabla naziv="DomainObject.Predmet.OznakaBroj_1">St-1202/2018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HRDAN USLUGE jednostavno društvo s ograničenom odgovornošću za trgovinu i usluge</izvorni_sadrzaj>
    <derivirana_varijabla naziv="DomainObject.Predmet.ProtustrankaFormated_1">  HRDAN USLUGE jednostavno društvo s ograničenom odgovornošću za trgovinu i usluge</derivirana_varijabla>
  </DomainObject.Predmet.ProtustrankaFormated>
  <DomainObject.Predmet.ProtustrankaFormatedOIB>
    <izvorni_sadrzaj>  HRDAN USLUGE jednostavno društvo s ograničenom odgovornošću za trgovinu i usluge, OIB 35336916396</izvorni_sadrzaj>
    <derivirana_varijabla naziv="DomainObject.Predmet.ProtustrankaFormatedOIB_1">  HRDAN USLUGE jednostavno društvo s ograničenom odgovornošću za trgovinu i usluge, OIB 35336916396</derivirana_varijabla>
  </DomainObject.Predmet.ProtustrankaFormatedOIB>
  <DomainObject.Predmet.ProtustrankaFormatedWithAdress>
    <izvorni_sadrzaj> HRDAN USLUGE jednostavno društvo s ograničenom odgovornošću za trgovinu i usluge, Sisečka ulica 32, 10370 Ježevo</izvorni_sadrzaj>
    <derivirana_varijabla naziv="DomainObject.Predmet.ProtustrankaFormatedWithAdress_1"> HRDAN USLUGE jednostavno društvo s ograničenom odgovornošću za trgovinu i usluge, Sisečka ulica 32, 10370 Ježevo</derivirana_varijabla>
  </DomainObject.Predmet.ProtustrankaFormatedWithAdress>
  <DomainObject.Predmet.ProtustrankaFormatedWithAdressOIB>
    <izvorni_sadrzaj> HRDAN USLUGE jednostavno društvo s ograničenom odgovornošću za trgovinu i usluge, OIB 35336916396, Sisečka ulica 32, 10370 Ježevo</izvorni_sadrzaj>
    <derivirana_varijabla naziv="DomainObject.Predmet.ProtustrankaFormatedWithAdressOIB_1"> HRDAN USLUGE jednostavno društvo s ograničenom odgovornošću za trgovinu i usluge, OIB 35336916396, Sisečka ulica 32, 10370 Ježevo</derivirana_varijabla>
  </DomainObject.Predmet.ProtustrankaFormatedWithAdressOIB>
  <DomainObject.Predmet.ProtustrankaWithAdress>
    <izvorni_sadrzaj>HRDAN USLUGE jednostavno društvo s ograničenom odgovornošću za trgovinu i usluge Sisečka ulica 32, 10370 Ježevo</izvorni_sadrzaj>
    <derivirana_varijabla naziv="DomainObject.Predmet.ProtustrankaWithAdress_1">HRDAN USLUGE jednostavno društvo s ograničenom odgovornošću za trgovinu i usluge Sisečka ulica 32, 10370 Ježevo</derivirana_varijabla>
  </DomainObject.Predmet.ProtustrankaWithAdress>
  <DomainObject.Predmet.ProtustrankaWithAdressOIB>
    <izvorni_sadrzaj>HRDAN USLUGE jednostavno društvo s ograničenom odgovornošću za trgovinu i usluge, OIB 35336916396, Sisečka ulica 32, 10370 Ježevo</izvorni_sadrzaj>
    <derivirana_varijabla naziv="DomainObject.Predmet.ProtustrankaWithAdressOIB_1">HRDAN USLUGE jednostavno društvo s ograničenom odgovornošću za trgovinu i usluge, OIB 35336916396, Sisečka ulica 32, 10370 Ježevo</derivirana_varijabla>
  </DomainObject.Predmet.ProtustrankaWithAdressOIB>
  <DomainObject.Predmet.ProtustrankaNazivFormated>
    <izvorni_sadrzaj>HRDAN USLUGE jednostavno društvo s ograničenom odgovornošću za trgovinu i usluge</izvorni_sadrzaj>
    <derivirana_varijabla naziv="DomainObject.Predmet.ProtustrankaNazivFormated_1">HRDAN USLUGE jednostavno društvo s ograničenom odgovornošću za trgovinu i usluge</derivirana_varijabla>
  </DomainObject.Predmet.ProtustrankaNazivFormated>
  <DomainObject.Predmet.ProtustrankaNazivFormatedOIB>
    <izvorni_sadrzaj>HRDAN USLUGE jednostavno društvo s ograničenom odgovornošću za trgovinu i usluge, OIB 35336916396</izvorni_sadrzaj>
    <derivirana_varijabla naziv="DomainObject.Predmet.ProtustrankaNazivFormatedOIB_1">HRDAN USLUGE jednostavno društvo s ograničenom odgovornošću za trgovinu i usluge, OIB 35336916396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HRDAN USLUGE jednostavno društvo s ograničenom odgovornošću za trgovinu i usluge</item>
    </izvorni_sadrzaj>
    <derivirana_varijabla naziv="DomainObject.Predmet.ProtuStrankaListFormated_1">
      <item>HRDAN USLUGE jednostavno društvo s ograničenom odgovornošću za trgovinu i usluge</item>
    </derivirana_varijabla>
  </DomainObject.Predmet.ProtuStrankaListFormated>
  <DomainObject.Predmet.ProtuStrankaListFormatedOIB>
    <izvorni_sadrzaj>
      <item>HRDAN USLUGE jednostavno društvo s ograničenom odgovornošću za trgovinu i usluge, OIB 35336916396</item>
    </izvorni_sadrzaj>
    <derivirana_varijabla naziv="DomainObject.Predmet.ProtuStrankaListFormatedOIB_1">
      <item>HRDAN USLUGE jednostavno društvo s ograničenom odgovornošću za trgovinu i usluge, OIB 35336916396</item>
    </derivirana_varijabla>
  </DomainObject.Predmet.ProtuStrankaListFormatedOIB>
  <DomainObject.Predmet.ProtuStrankaListFormatedWithAdress>
    <izvorni_sadrzaj>
      <item>HRDAN USLUGE jednostavno društvo s ograničenom odgovornošću za trgovinu i usluge, Sisečka ulica 32, 10370 Ježevo</item>
    </izvorni_sadrzaj>
    <derivirana_varijabla naziv="DomainObject.Predmet.ProtuStrankaListFormatedWithAdress_1">
      <item>HRDAN USLUGE jednostavno društvo s ograničenom odgovornošću za trgovinu i usluge, Sisečka ulica 32, 10370 Ježevo</item>
    </derivirana_varijabla>
  </DomainObject.Predmet.ProtuStrankaListFormatedWithAdress>
  <DomainObject.Predmet.ProtuStrankaListFormatedWithAdressOIB>
    <izvorni_sadrzaj>
      <item>HRDAN USLUGE jednostavno društvo s ograničenom odgovornošću za trgovinu i usluge, OIB 35336916396, Sisečka ulica 32, 10370 Ježevo</item>
    </izvorni_sadrzaj>
    <derivirana_varijabla naziv="DomainObject.Predmet.ProtuStrankaListFormatedWithAdressOIB_1">
      <item>HRDAN USLUGE jednostavno društvo s ograničenom odgovornošću za trgovinu i usluge, OIB 35336916396, Sisečka ulica 32, 10370 Ježevo</item>
    </derivirana_varijabla>
  </DomainObject.Predmet.ProtuStrankaListFormatedWithAdressOIB>
  <DomainObject.Predmet.ProtuStrankaListNazivFormated>
    <izvorni_sadrzaj>
      <item>HRDAN USLUGE jednostavno društvo s ograničenom odgovornošću za trgovinu i usluge</item>
    </izvorni_sadrzaj>
    <derivirana_varijabla naziv="DomainObject.Predmet.ProtuStrankaListNazivFormated_1">
      <item>HRDAN USLUGE jednostavno društvo s ograničenom odgovornošću za trgovinu i usluge</item>
    </derivirana_varijabla>
  </DomainObject.Predmet.ProtuStrankaListNazivFormated>
  <DomainObject.Predmet.ProtuStrankaListNazivFormatedOIB>
    <izvorni_sadrzaj>
      <item>HRDAN USLUGE jednostavno društvo s ograničenom odgovornošću za trgovinu i usluge, OIB 35336916396</item>
    </izvorni_sadrzaj>
    <derivirana_varijabla naziv="DomainObject.Predmet.ProtuStrankaListNazivFormatedOIB_1">
      <item>HRDAN USLUGE jednostavno društvo s ograničenom odgovornošću za trgovinu i usluge, OIB 35336916396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HRDAN USLUGE jednostavno društvo s ograničenom odgovornošću za trgovinu i usluge</izvorni_sadrzaj>
    <derivirana_varijabla naziv="DomainObject.Predmet.ProtustrankaIDrugi_1">HRDAN USLUGE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HRDAN USLUGE jednostavno društvo s ograničenom odgovornošću za trgovinu i usluge, OIB 35336916396, Sisečka ulica 32, 10370 Ježevo</izvorni_sadrzaj>
    <derivirana_varijabla naziv="DomainObject.Predmet.ProtustrankaIDrugiAdressOIB_1">HRDAN USLUGE jednostavno društvo s ograničenom odgovornošću za trgovinu i usluge, OIB 35336916396, Sisečka ulica 32, 10370 Ježevo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HRDAN USLUGE jednostavno društvo s ograničenom odgovornošću za trgovinu i usluge</item>
    </izvorni_sadrzaj>
    <derivirana_varijabla naziv="DomainObject.Predmet.SudioniciListNaziv_1">
      <item>FINA Regionalni centar Zagreb</item>
      <item>HRDAN USLUGE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HRDAN USLUGE jednostavno društvo s ograničenom odgovornošću za trgovinu i usluge, OIB 35336916396, Sisečka ulica 32,10370 Ježevo</item>
    </izvorni_sadrzaj>
    <derivirana_varijabla naziv="DomainObject.Predmet.SudioniciListAdressOIB_1">
      <item>FINA Regionalni centar Zagreb, OIB 85821130368, Trg svibanjskih žrtava 1995. 1,10000 Zagreb</item>
      <item>HRDAN USLUGE jednostavno društvo s ograničenom odgovornošću za trgovinu i usluge, OIB 35336916396, Sisečka ulica 32,10370 Ježevo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35336916396</item>
    </izvorni_sadrzaj>
    <derivirana_varijabla naziv="DomainObject.Predmet.SudioniciListNazivOIB_1">
      <item>, OIB 85821130368</item>
      <item>, OIB 35336916396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1F6ED-894A-42B4-AB60-BCB76D9E1A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2019</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2018-07-17T08:51:00Z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(20. St-1202-18 uprava.docx)</vt:lpwstr>
  </prop:property>
  <prop:property name="CC_coloring" pid="4" fmtid="{D5CDD505-2E9C-101B-9397-08002B2CF9AE}">
    <vt:bool>false</vt:bool>
  </prop:property>
  <prop:property name="BrojStranica" pid="5" fmtid="{D5CDD505-2E9C-101B-9397-08002B2CF9AE}">
    <vt:i4>2</vt:i4>
  </prop:property>
</prop:Properties>
</file>