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3ca1" w14:paraId="9663ca1" w:rsidRDefault="00BC570B" w:rsidP="00BC570B" w:rsidR="00BC570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0B" w:rsidP="00BC570B" w:rsidR="00BC570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C570B" w:rsidP="00BC570B" w:rsidR="00BC570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C570B" w:rsidP="00BC570B" w:rsidR="00BC570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C570B" w:rsidP="00BC570B" w:rsidR="00BC570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C570B" w:rsidP="00BC570B" w:rsidR="00BC570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C570B" w:rsidP="00BC570B" w:rsidR="00BC570B" w:rsidRPr="005D578C">
      <w:pPr>
        <w:jc w:val="center"/>
        <w:rPr>
          <w:rFonts w:cs="Times New Roman" w:eastAsia="Times New Roman"/>
          <w:szCs w:val="24"/>
        </w:rPr>
      </w:pPr>
    </w:p>
    <w:p w:rsidRDefault="00BC570B" w:rsidP="00BC570B" w:rsidR="00BC57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C570B" w:rsidP="00BC570B" w:rsidR="00BC570B" w:rsidRPr="005D578C">
      <w:pPr>
        <w:rPr>
          <w:rFonts w:cs="Times New Roman" w:eastAsia="Times New Roman"/>
          <w:szCs w:val="24"/>
        </w:rPr>
      </w:pPr>
    </w:p>
    <w:p w:rsidRDefault="00BC570B" w:rsidP="00BC570B" w:rsidR="00BC57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višoj sudskoj savjetnici Marleni Pamić Ćus,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UDRUGA „ZELENA ENERGIJA” Pula, Cvečićev uspon 7, OIB </w:t>
      </w:r>
      <w:r w:rsidRPr="00BC570B">
        <w:rPr>
          <w:rFonts w:cs="Times New Roman" w:eastAsia="Times New Roman"/>
          <w:szCs w:val="24"/>
        </w:rPr>
        <w:t>12800904957</w:t>
      </w:r>
      <w:r>
        <w:rPr>
          <w:rFonts w:cs="Times New Roman" w:eastAsia="Times New Roman"/>
          <w:szCs w:val="24"/>
        </w:rPr>
        <w:t xml:space="preserve">, reg. br. 18002547, </w:t>
      </w:r>
      <w:r w:rsidR="002E4CEF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D41C2F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D41C2F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</w:p>
    <w:p w:rsidRDefault="00BC570B" w:rsidP="00BC570B" w:rsidR="00BC570B" w:rsidRPr="005D578C">
      <w:pPr>
        <w:rPr>
          <w:rFonts w:cs="Times New Roman" w:eastAsia="Times New Roman"/>
          <w:szCs w:val="24"/>
        </w:rPr>
      </w:pPr>
    </w:p>
    <w:p w:rsidRDefault="00BC570B" w:rsidP="00BC570B" w:rsidR="00BC57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C570B" w:rsidP="00BC570B" w:rsidR="00BC570B" w:rsidRPr="005D578C">
      <w:pPr>
        <w:rPr>
          <w:rFonts w:cs="Times New Roman" w:eastAsia="Times New Roman"/>
          <w:szCs w:val="24"/>
        </w:rPr>
      </w:pPr>
    </w:p>
    <w:p w:rsidRDefault="00BC570B" w:rsidP="00BC570B" w:rsidR="00BC570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„ZELENA ENERGIJA” Pula, Cvečićev uspon 7, OIB </w:t>
      </w:r>
      <w:r w:rsidRPr="00BC570B">
        <w:rPr>
          <w:rFonts w:cs="Times New Roman" w:eastAsia="Times New Roman"/>
          <w:szCs w:val="24"/>
        </w:rPr>
        <w:t>12800904957</w:t>
      </w:r>
      <w:r>
        <w:rPr>
          <w:rFonts w:cs="Times New Roman" w:eastAsia="Times New Roman"/>
          <w:szCs w:val="24"/>
        </w:rPr>
        <w:t>, reg. br. 18002547.</w:t>
      </w:r>
    </w:p>
    <w:p w:rsidRDefault="00BC570B" w:rsidP="00BC570B" w:rsidR="00BC570B" w:rsidRPr="005D578C">
      <w:pPr>
        <w:rPr>
          <w:rFonts w:cs="Times New Roman" w:eastAsia="Times New Roman"/>
          <w:szCs w:val="24"/>
        </w:rPr>
      </w:pPr>
    </w:p>
    <w:p w:rsidRDefault="00BC570B" w:rsidP="00BC570B" w:rsidR="00BC570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D41C2F"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BC570B" w:rsidP="00BC570B" w:rsidR="00BC570B" w:rsidRPr="005D578C">
      <w:pPr>
        <w:rPr>
          <w:rFonts w:cs="Times New Roman" w:eastAsia="Times New Roman"/>
          <w:szCs w:val="24"/>
        </w:rPr>
      </w:pPr>
    </w:p>
    <w:p w:rsidRDefault="00BC570B" w:rsidP="00BC570B" w:rsidR="00BC570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„ZELENA ENERGIJA” Pula, Cvečićev uspon 7, OIB </w:t>
      </w:r>
      <w:r w:rsidRPr="00BC570B">
        <w:rPr>
          <w:rFonts w:cs="Times New Roman" w:eastAsia="Times New Roman"/>
          <w:szCs w:val="24"/>
        </w:rPr>
        <w:t>12800904957</w:t>
      </w:r>
      <w:r>
        <w:rPr>
          <w:rFonts w:cs="Times New Roman" w:eastAsia="Times New Roman"/>
          <w:szCs w:val="24"/>
        </w:rPr>
        <w:t>, reg. br. 18002547.</w:t>
      </w:r>
    </w:p>
    <w:p w:rsidRDefault="00BC570B" w:rsidP="00BC570B" w:rsidR="00BC570B">
      <w:pPr>
        <w:ind w:firstLine="709"/>
        <w:rPr>
          <w:rFonts w:cs="Times New Roman" w:eastAsia="Times New Roman"/>
          <w:szCs w:val="24"/>
        </w:rPr>
      </w:pPr>
    </w:p>
    <w:p w:rsidRDefault="00BC570B" w:rsidP="00BC570B" w:rsidR="00BC570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UDRUGA „ZELENA ENERGIJA” Pula, Cvečićev uspon 7, OIB </w:t>
      </w:r>
      <w:r w:rsidRPr="00BC570B">
        <w:rPr>
          <w:rFonts w:cs="Times New Roman" w:eastAsia="Times New Roman"/>
          <w:szCs w:val="24"/>
        </w:rPr>
        <w:t>12800904957</w:t>
      </w:r>
      <w:r>
        <w:rPr>
          <w:rFonts w:cs="Times New Roman" w:eastAsia="Times New Roman"/>
          <w:szCs w:val="24"/>
        </w:rPr>
        <w:t>, reg. br. 18002547, iz Registra udruga u Republici Hrvatskoj.</w:t>
      </w:r>
    </w:p>
    <w:p w:rsidRDefault="00BC570B" w:rsidP="00BC570B" w:rsidR="00BC570B">
      <w:pPr>
        <w:rPr>
          <w:rFonts w:cs="Times New Roman" w:eastAsia="Times New Roman"/>
          <w:szCs w:val="24"/>
        </w:rPr>
      </w:pPr>
    </w:p>
    <w:p w:rsidRDefault="00BC570B" w:rsidP="00BC570B" w:rsidR="00BC570B" w:rsidRPr="005D578C">
      <w:pPr>
        <w:rPr>
          <w:rFonts w:cs="Times New Roman" w:eastAsia="Times New Roman"/>
          <w:szCs w:val="24"/>
        </w:rPr>
      </w:pPr>
    </w:p>
    <w:p w:rsidRDefault="00BC570B" w:rsidP="00BC570B" w:rsidR="00BC570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C570B" w:rsidP="00BC570B" w:rsidR="00BC570B">
      <w:pPr>
        <w:ind w:firstLine="708"/>
        <w:rPr>
          <w:rFonts w:cs="Times New Roman" w:eastAsia="Times New Roman"/>
          <w:szCs w:val="24"/>
        </w:rPr>
      </w:pPr>
    </w:p>
    <w:p w:rsidRDefault="00BC570B" w:rsidP="00BC570B" w:rsidR="00BC57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22.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UDRUGA „ZELENA ENERGIJA” Pula.</w:t>
      </w:r>
    </w:p>
    <w:p w:rsidRDefault="00BC570B" w:rsidP="00BC570B" w:rsidR="00BC570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19. rujna 2017. imao neizvršene osnove za plaćanje u neprekinutom razdoblju od 120 dana u ukupnom iznosu 8.611,94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>, sud je, sukladno čl. 430. SZ-a, 11.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St-531/2017-3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</w:t>
      </w:r>
      <w:r w:rsidRPr="00354134">
        <w:rPr>
          <w:rFonts w:cs="Times New Roman" w:eastAsia="Times New Roman"/>
          <w:szCs w:val="24"/>
        </w:rPr>
        <w:lastRenderedPageBreak/>
        <w:t>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BC570B" w:rsidP="00BC570B" w:rsidR="00BC57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BC570B" w:rsidP="00BC570B" w:rsidR="00BC570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BC570B" w:rsidP="00BC570B" w:rsidR="00BC570B" w:rsidRPr="005D578C">
      <w:pPr>
        <w:ind w:firstLine="708"/>
        <w:rPr>
          <w:rFonts w:cs="Times New Roman" w:eastAsia="Times New Roman"/>
          <w:szCs w:val="24"/>
        </w:rPr>
      </w:pPr>
    </w:p>
    <w:p w:rsidRDefault="00BC570B" w:rsidP="00BC570B" w:rsidR="00BC570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E4CEF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D41C2F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D41C2F">
        <w:rPr>
          <w:rFonts w:cs="Times New Roman" w:eastAsia="Times New Roman"/>
          <w:szCs w:val="24"/>
        </w:rPr>
        <w:t>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C570B" w:rsidP="00BC570B" w:rsidR="00BC570B">
      <w:pPr>
        <w:rPr>
          <w:rFonts w:cs="Times New Roman" w:eastAsia="Times New Roman"/>
          <w:szCs w:val="24"/>
        </w:rPr>
      </w:pPr>
    </w:p>
    <w:p w:rsidRDefault="00BC570B" w:rsidP="00BC570B" w:rsidR="00BC570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BC570B" w:rsidP="00BC570B" w:rsidR="00BC570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 Ćus</w:t>
      </w:r>
      <w:r w:rsidR="001E0DD6">
        <w:rPr>
          <w:rFonts w:cs="Times New Roman" w:eastAsia="Times New Roman"/>
          <w:szCs w:val="24"/>
        </w:rPr>
        <w:t xml:space="preserve">, v. r. </w:t>
      </w:r>
    </w:p>
    <w:p w:rsidRDefault="00BC570B" w:rsidP="00BC570B" w:rsidR="00BC570B">
      <w:pPr>
        <w:jc w:val="left"/>
        <w:rPr>
          <w:rFonts w:cs="Times New Roman" w:eastAsia="Times New Roman"/>
          <w:szCs w:val="24"/>
        </w:rPr>
      </w:pPr>
    </w:p>
    <w:p w:rsidRDefault="00BC570B" w:rsidP="00BC570B" w:rsidR="00BC570B" w:rsidRPr="005D578C">
      <w:pPr>
        <w:jc w:val="left"/>
        <w:rPr>
          <w:rFonts w:cs="Times New Roman" w:eastAsia="Times New Roman"/>
          <w:szCs w:val="24"/>
        </w:rPr>
      </w:pPr>
    </w:p>
    <w:p w:rsidRDefault="00BC570B" w:rsidP="00BC570B" w:rsidR="00BC570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C570B" w:rsidP="00BC570B" w:rsidR="00BC570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C570B" w:rsidP="00BC570B" w:rsidR="00BC57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C570B" w:rsidP="00BC570B" w:rsidR="00BC570B">
      <w:pPr>
        <w:rPr>
          <w:rFonts w:cs="Times New Roman" w:eastAsia="Times New Roman"/>
          <w:szCs w:val="24"/>
        </w:rPr>
      </w:pPr>
    </w:p>
    <w:p w:rsidRDefault="00BC570B" w:rsidP="00BC570B" w:rsidR="00BC570B" w:rsidRPr="005D578C">
      <w:pPr>
        <w:rPr>
          <w:rFonts w:cs="Times New Roman" w:eastAsia="Times New Roman"/>
          <w:szCs w:val="24"/>
        </w:rPr>
      </w:pPr>
    </w:p>
    <w:p w:rsidRDefault="00BC570B" w:rsidP="00BC570B" w:rsidR="00BC570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C570B" w:rsidP="00BC570B" w:rsidR="00BC57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C570B" w:rsidP="00BC570B" w:rsidR="00BC57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UDRUGA „ZELENA ENERGIJA” Pula, Cvečićev uspon 7,</w:t>
      </w:r>
    </w:p>
    <w:p w:rsidRDefault="00BC570B" w:rsidP="00BC570B" w:rsidR="00BC570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BC570B" w:rsidP="00BC570B" w:rsidR="00BC57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C570B" w:rsidP="00BC570B" w:rsidR="00BC570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2E4CEF">
        <w:rPr>
          <w:rFonts w:cs="Times New Roman" w:eastAsia="Times New Roman"/>
          <w:szCs w:val="20"/>
        </w:rPr>
        <w:t xml:space="preserve">Dubravka Stašić, </w:t>
      </w:r>
      <w:r w:rsidR="00D41C2F">
        <w:rPr>
          <w:rFonts w:cs="Times New Roman" w:eastAsia="Times New Roman"/>
          <w:szCs w:val="20"/>
        </w:rPr>
        <w:t>Rijek</w:t>
      </w:r>
      <w:r w:rsidR="002E4CEF">
        <w:rPr>
          <w:rFonts w:cs="Times New Roman" w:eastAsia="Times New Roman"/>
          <w:szCs w:val="20"/>
        </w:rPr>
        <w:t>a</w:t>
      </w:r>
      <w:r w:rsidR="00D41C2F">
        <w:rPr>
          <w:rFonts w:cs="Times New Roman" w:eastAsia="Times New Roman"/>
          <w:szCs w:val="20"/>
        </w:rPr>
        <w:t>, Vatroslava Lisinskog 2</w:t>
      </w:r>
      <w:r>
        <w:rPr>
          <w:rFonts w:cs="Times New Roman" w:eastAsia="Times New Roman"/>
          <w:szCs w:val="20"/>
        </w:rPr>
        <w:t>,</w:t>
      </w:r>
    </w:p>
    <w:p w:rsidRDefault="00BC570B" w:rsidP="00BC570B" w:rsidR="00BC570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C570B" w:rsidP="00BC570B" w:rsidR="00BC57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BC570B" w:rsidP="00BC570B" w:rsidR="00BC57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BC570B" w:rsidP="00BC570B" w:rsidR="00BC570B"/>
    <w:p w:rsidRDefault="00BC570B" w:rsidP="00BC570B" w:rsidR="00BC570B"/>
    <w:p w:rsidRDefault="001E0DD6" w:rsidR="00893E47"/>
    <w:sectPr w:rsidSect="0090575F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70B" w:rsidP="00BC570B" w:rsidR="00BC570B">
      <w:r>
        <w:separator/>
      </w:r>
    </w:p>
  </w:endnote>
  <w:endnote w:id="0" w:type="continuationSeparator">
    <w:p w:rsidRDefault="00BC570B" w:rsidP="00BC570B" w:rsidR="00BC5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70B" w:rsidP="00BC570B" w:rsidR="00BC570B">
      <w:r>
        <w:separator/>
      </w:r>
    </w:p>
  </w:footnote>
  <w:footnote w:id="0" w:type="continuationSeparator">
    <w:p w:rsidRDefault="00BC570B" w:rsidP="00BC570B" w:rsidR="00BC5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B" w:rsidP="00BC570B" w:rsidR="00BC570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E0DD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St-531/2017-4</w:t>
    </w:r>
  </w:p>
  <w:p w:rsidRDefault="001E0DD6" w:rsidP="0090575F" w:rsidR="0090575F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B" w:rsidP="0090575F" w:rsidR="0090575F" w:rsidRPr="00970AE0">
    <w:pPr>
      <w:pStyle w:val="Zaglavlje"/>
      <w:jc w:val="right"/>
    </w:pPr>
    <w:r>
      <w:rPr>
        <w:szCs w:val="24"/>
      </w:rPr>
      <w:t>3 St-531/2017-4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43D"/>
    <w:rsid w:val="001E0DD6"/>
    <w:rsid w:val="002E4CEF"/>
    <w:rsid w:val="0047136B"/>
    <w:rsid w:val="00561B59"/>
    <w:rsid w:val="005E243D"/>
    <w:rsid w:val="00BC570B"/>
    <w:rsid w:val="00D4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570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57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C570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7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570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57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570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DD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0DD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0D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0D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570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C570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C570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7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570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57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570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DD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0DD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0D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0D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"ZELENA ENERGIJA", PULA</izvorni_sadrzaj>
    <derivirana_varijabla naziv="DomainObject.Predmet.ProtustrankaFormated_1">  UDRUGA "ZELENA ENERGIJA", PULA</derivirana_varijabla>
  </DomainObject.Predmet.ProtustrankaFormated>
  <DomainObject.Predmet.ProtustrankaFormatedOIB>
    <izvorni_sadrzaj>  UDRUGA "ZELENA ENERGIJA", PULA, OIB 12800904957</izvorni_sadrzaj>
    <derivirana_varijabla naziv="DomainObject.Predmet.ProtustrankaFormatedOIB_1">  UDRUGA "ZELENA ENERGIJA", PULA, OIB 12800904957</derivirana_varijabla>
  </DomainObject.Predmet.ProtustrankaFormatedOIB>
  <DomainObject.Predmet.ProtustrankaFormatedWithAdress>
    <izvorni_sadrzaj> UDRUGA "ZELENA ENERGIJA", PULA, Cvečićev uspon 7, 52100 Pula</izvorni_sadrzaj>
    <derivirana_varijabla naziv="DomainObject.Predmet.ProtustrankaFormatedWithAdress_1"> UDRUGA "ZELENA ENERGIJA", PULA, Cvečićev uspon 7, 52100 Pula</derivirana_varijabla>
  </DomainObject.Predmet.ProtustrankaFormatedWithAdress>
  <DomainObject.Predmet.ProtustrankaFormatedWithAdressOIB>
    <izvorni_sadrzaj> UDRUGA "ZELENA ENERGIJA", PULA, OIB 12800904957, Cvečićev uspon 7, 52100 Pula</izvorni_sadrzaj>
    <derivirana_varijabla naziv="DomainObject.Predmet.ProtustrankaFormatedWithAdressOIB_1"> UDRUGA "ZELENA ENERGIJA", PULA, OIB 12800904957, Cvečićev uspon 7, 52100 Pula</derivirana_varijabla>
  </DomainObject.Predmet.ProtustrankaFormatedWithAdressOIB>
  <DomainObject.Predmet.ProtustrankaWithAdress>
    <izvorni_sadrzaj>UDRUGA "ZELENA ENERGIJA", PULA Cvečićev uspon 7, 52100 Pula</izvorni_sadrzaj>
    <derivirana_varijabla naziv="DomainObject.Predmet.ProtustrankaWithAdress_1">UDRUGA "ZELENA ENERGIJA", PULA Cvečićev uspon 7, 52100 Pula</derivirana_varijabla>
  </DomainObject.Predmet.ProtustrankaWithAdress>
  <DomainObject.Predmet.ProtustrankaWithAdressOIB>
    <izvorni_sadrzaj>UDRUGA "ZELENA ENERGIJA", PULA, OIB 12800904957, Cvečićev uspon 7, 52100 Pula</izvorni_sadrzaj>
    <derivirana_varijabla naziv="DomainObject.Predmet.ProtustrankaWithAdressOIB_1">UDRUGA "ZELENA ENERGIJA", PULA, OIB 12800904957, Cvečićev uspon 7, 52100 Pula</derivirana_varijabla>
  </DomainObject.Predmet.ProtustrankaWithAdressOIB>
  <DomainObject.Predmet.ProtustrankaNazivFormated>
    <izvorni_sadrzaj>UDRUGA "ZELENA ENERGIJA", PULA</izvorni_sadrzaj>
    <derivirana_varijabla naziv="DomainObject.Predmet.ProtustrankaNazivFormated_1">UDRUGA "ZELENA ENERGIJA", PULA</derivirana_varijabla>
  </DomainObject.Predmet.ProtustrankaNazivFormated>
  <DomainObject.Predmet.ProtustrankaNazivFormatedOIB>
    <izvorni_sadrzaj>UDRUGA "ZELENA ENERGIJA", PULA, OIB 12800904957</izvorni_sadrzaj>
    <derivirana_varijabla naziv="DomainObject.Predmet.ProtustrankaNazivFormatedOIB_1">UDRUGA "ZELENA ENERGIJA", PULA, OIB 12800904957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8611.94</izvorni_sadrzaj>
    <derivirana_varijabla naziv="DomainObject.Predmet.TrenutnaVrijednost_1">8611.94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"ZELENA ENERGIJA", PULA</item>
    </izvorni_sadrzaj>
    <derivirana_varijabla naziv="DomainObject.Predmet.ProtuStrankaListFormated_1">
      <item>UDRUGA "ZELENA ENERGIJA", PULA</item>
    </derivirana_varijabla>
  </DomainObject.Predmet.ProtuStrankaListFormated>
  <DomainObject.Predmet.ProtuStrankaListFormatedOIB>
    <izvorni_sadrzaj>
      <item>UDRUGA "ZELENA ENERGIJA", PULA, OIB 12800904957</item>
    </izvorni_sadrzaj>
    <derivirana_varijabla naziv="DomainObject.Predmet.ProtuStrankaListFormatedOIB_1">
      <item>UDRUGA "ZELENA ENERGIJA", PULA, OIB 12800904957</item>
    </derivirana_varijabla>
  </DomainObject.Predmet.ProtuStrankaListFormatedOIB>
  <DomainObject.Predmet.ProtuStrankaListFormatedWithAdress>
    <izvorni_sadrzaj>
      <item>UDRUGA "ZELENA ENERGIJA", PULA, Cvečićev uspon 7, 52100 Pula</item>
    </izvorni_sadrzaj>
    <derivirana_varijabla naziv="DomainObject.Predmet.ProtuStrankaListFormatedWithAdress_1">
      <item>UDRUGA "ZELENA ENERGIJA", PULA, Cvečićev uspon 7, 52100 Pula</item>
    </derivirana_varijabla>
  </DomainObject.Predmet.ProtuStrankaListFormatedWithAdress>
  <DomainObject.Predmet.ProtuStrankaListFormatedWithAdressOIB>
    <izvorni_sadrzaj>
      <item>UDRUGA "ZELENA ENERGIJA", PULA, OIB 12800904957, Cvečićev uspon 7, 52100 Pula</item>
    </izvorni_sadrzaj>
    <derivirana_varijabla naziv="DomainObject.Predmet.ProtuStrankaListFormatedWithAdressOIB_1">
      <item>UDRUGA "ZELENA ENERGIJA", PULA, OIB 12800904957, Cvečićev uspon 7, 52100 Pula</item>
    </derivirana_varijabla>
  </DomainObject.Predmet.ProtuStrankaListFormatedWithAdressOIB>
  <DomainObject.Predmet.ProtuStrankaListNazivFormated>
    <izvorni_sadrzaj>
      <item>UDRUGA "ZELENA ENERGIJA", PULA</item>
    </izvorni_sadrzaj>
    <derivirana_varijabla naziv="DomainObject.Predmet.ProtuStrankaListNazivFormated_1">
      <item>UDRUGA "ZELENA ENERGIJA", PULA</item>
    </derivirana_varijabla>
  </DomainObject.Predmet.ProtuStrankaListNazivFormated>
  <DomainObject.Predmet.ProtuStrankaListNazivFormatedOIB>
    <izvorni_sadrzaj>
      <item>UDRUGA "ZELENA ENERGIJA", PULA, OIB 12800904957</item>
    </izvorni_sadrzaj>
    <derivirana_varijabla naziv="DomainObject.Predmet.ProtuStrankaListNazivFormatedOIB_1">
      <item>UDRUGA "ZELENA ENERGIJA", PULA, OIB 12800904957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"ZELENA ENERGIJA", PULA</izvorni_sadrzaj>
    <derivirana_varijabla naziv="DomainObject.Predmet.ProtustrankaIDrugi_1">UDRUGA "ZELENA ENERGIJA",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UDRUGA "ZELENA ENERGIJA", PULA, OIB 12800904957, Cvečićev uspon 7, 52100 Pula</izvorni_sadrzaj>
    <derivirana_varijabla naziv="DomainObject.Predmet.ProtustrankaIDrugiAdressOIB_1">UDRUGA "ZELENA ENERGIJA", PULA, OIB 12800904957, Cvečićev uspon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"ZELENA ENERGIJA", PULA</item>
    </izvorni_sadrzaj>
    <derivirana_varijabla naziv="DomainObject.Predmet.SudioniciListNaziv_1">
      <item>FINANCIJSKA AGENCIJA, RC RIJEKA, PODRUŽNICA PULA, PULA</item>
      <item>UDRUGA "ZELENA ENERGIJA",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UDRUGA "ZELENA ENERGIJA", PULA, OIB 12800904957, Cvečićev uspon 7,52100 Pula</item>
    </izvorni_sadrzaj>
    <derivirana_varijabla naziv="DomainObject.Predmet.SudioniciListAdressOIB_1">
      <item>FINANCIJSKA AGENCIJA, RC RIJEKA, PODRUŽNICA PULA, PULA, OIB 85821130368, F. Kurelca 8,51000 Rijeka</item>
      <item>UDRUGA "ZELENA ENERGIJA", PULA, OIB 12800904957, Cvečićev uspon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12800904957</item>
    </izvorni_sadrzaj>
    <derivirana_varijabla naziv="DomainObject.Predmet.SudioniciListNazivOIB_1">
      <item>, OIB 85821130368</item>
      <item>, OIB 12800904957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745</properties:Words>
  <properties:Characters>3949</properties:Characters>
  <properties:Lines>91</properties:Lines>
  <properties:Paragraphs>31</properties:Paragraphs>
  <properties:TotalTime>6</properties:TotalTime>
  <properties:ScaleCrop>false</properties:ScaleCrop>
  <properties:LinksUpToDate>false</properties:LinksUpToDate>
  <properties:CharactersWithSpaces>4713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2017-12-15T13:35:00Z</dcterms:created>
  <dc:creator>Morena Brajuha</dc:creator>
  <dc:description/>
  <cp:keywords/>
  <cp:lastModifiedBy>Morena Brajuha</cp:lastModifiedBy>
  <cp:lastPrinted>2018-01-08T07:17:00Z</cp:lastPrinted>
  <dcterms:modified xmlns:xsi="http://www.w3.org/2001/XMLSchema-instance" xsi:type="dcterms:W3CDTF">2018-01-08T07:17:00Z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