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98fd" w14:paraId="92b98fd" w:rsidRDefault="00420EA8" w:rsidP="00A91121" w:rsidR="00420EA8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663/15-6</w:t>
      </w:r>
    </w:p>
    <w:p w:rsidRDefault="00420EA8" w:rsidP="00BF3D61" w:rsidR="00420EA8" w:rsidRPr="008C3132">
      <w:pPr>
        <w:jc w:val="center"/>
      </w:pPr>
    </w:p>
    <w:p w:rsidRDefault="00420EA8" w:rsidP="00952B68" w:rsidR="00420EA8" w:rsidRPr="008C3132">
      <w:r w:rsidRPr="008C3132">
        <w:t>REPUBLIKA HRVATSKA</w:t>
      </w:r>
    </w:p>
    <w:p w:rsidRDefault="00420EA8" w:rsidP="00952B68" w:rsidR="00420EA8">
      <w:r w:rsidRPr="008C3132">
        <w:t>TRGOVAČKI SUD U ZADRU</w:t>
      </w:r>
    </w:p>
    <w:p w:rsidRDefault="00420EA8" w:rsidP="00952B68" w:rsidR="00420EA8">
      <w:r>
        <w:t>Dr. Franje Tuđmana 35</w:t>
      </w:r>
    </w:p>
    <w:p w:rsidRDefault="00420EA8" w:rsidP="00952B68" w:rsidR="00420EA8"/>
    <w:p w:rsidRDefault="00420EA8" w:rsidP="008C3132" w:rsidR="00420EA8" w:rsidRPr="008C3132">
      <w:pPr>
        <w:jc w:val="center"/>
      </w:pPr>
      <w:r>
        <w:t xml:space="preserve">U  I M E  R E P U B L I K E  H R V A T S K E </w:t>
      </w:r>
    </w:p>
    <w:p w:rsidRDefault="00420EA8" w:rsidP="00106EA8" w:rsidR="00420EA8" w:rsidRPr="008C3132">
      <w:pPr>
        <w:jc w:val="both"/>
      </w:pPr>
    </w:p>
    <w:p w:rsidRDefault="00420EA8" w:rsidP="001A4E75" w:rsidR="00420EA8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420EA8" w:rsidP="005440C2" w:rsidR="00420EA8" w:rsidRPr="008C3132"/>
    <w:p w:rsidRDefault="00420EA8" w:rsidP="008D4452" w:rsidR="00420EA8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</w:t>
      </w:r>
      <w:r w:rsidR="00C83373">
        <w:t>j 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HORTUS d.o.o., Zada</w:t>
      </w:r>
      <w:r w:rsidR="00B70F5E">
        <w:t>r, Ulica Danijela Farlattija 90/</w:t>
      </w:r>
      <w:r>
        <w:t>E, Zadar, OIB: 25958683476</w:t>
      </w:r>
      <w:r w:rsidRPr="008C3132">
        <w:t xml:space="preserve">, dana </w:t>
      </w:r>
      <w:r w:rsidR="00C83373">
        <w:t>15. ožujka</w:t>
      </w:r>
      <w:r>
        <w:t xml:space="preserve"> 2016</w:t>
      </w:r>
      <w:r w:rsidRPr="008C3132">
        <w:t>.,</w:t>
      </w:r>
    </w:p>
    <w:p w:rsidRDefault="00420EA8" w:rsidP="00316882" w:rsidR="00420EA8" w:rsidRPr="008C3132">
      <w:pPr>
        <w:jc w:val="both"/>
      </w:pPr>
    </w:p>
    <w:p w:rsidRDefault="00420EA8" w:rsidP="005440C2" w:rsidR="00420EA8" w:rsidRPr="008C3132">
      <w:pPr>
        <w:jc w:val="center"/>
      </w:pPr>
      <w:r w:rsidRPr="008C3132">
        <w:t>r i j e š i o  j e</w:t>
      </w:r>
    </w:p>
    <w:p w:rsidRDefault="00420EA8" w:rsidP="005440C2" w:rsidR="00420EA8" w:rsidRPr="008C3132">
      <w:pPr>
        <w:jc w:val="center"/>
      </w:pPr>
    </w:p>
    <w:p w:rsidRDefault="00420EA8" w:rsidP="00193657" w:rsidR="00420EA8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C83373">
        <w:t xml:space="preserve">skraćeni </w:t>
      </w:r>
      <w:r w:rsidRPr="002B5AAE">
        <w:t xml:space="preserve">stečajni postupak nad stečajnim dužnikom </w:t>
      </w:r>
      <w:r>
        <w:t>HORTUS d.o.o., Zadar, Ulica Danijela Farlattija 90</w:t>
      </w:r>
      <w:r w:rsidR="00B70F5E">
        <w:t>/</w:t>
      </w:r>
      <w:r>
        <w:t>E, Zadar, OIB: 25958683476</w:t>
      </w:r>
      <w:r w:rsidRPr="002B5AAE">
        <w:t>.</w:t>
      </w:r>
    </w:p>
    <w:p w:rsidRDefault="00420EA8" w:rsidP="00193657" w:rsidR="00420EA8" w:rsidRPr="002B5AAE">
      <w:pPr>
        <w:ind w:hanging="705" w:left="705"/>
        <w:jc w:val="both"/>
        <w:rPr>
          <w:b/>
        </w:rPr>
      </w:pPr>
    </w:p>
    <w:p w:rsidRDefault="00420EA8" w:rsidP="00193657" w:rsidR="00420EA8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HORTUS d.o.o., Zadar, Ulica Danijela Farlattija 90</w:t>
      </w:r>
      <w:r w:rsidR="007E4F0A">
        <w:t>/</w:t>
      </w:r>
      <w:r>
        <w:t>E, Zadar, OIB: 25958683476,</w:t>
      </w:r>
      <w:r w:rsidRPr="002B5AAE">
        <w:t xml:space="preserve"> otvara se </w:t>
      </w:r>
      <w:r w:rsidR="00C83373">
        <w:t xml:space="preserve">15. </w:t>
      </w:r>
      <w:r>
        <w:t>ožujka</w:t>
      </w:r>
      <w:r w:rsidRPr="002B5AAE">
        <w:t xml:space="preserve"> 2016. u 14,</w:t>
      </w:r>
      <w:r w:rsidR="009C714B">
        <w:t>30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420EA8" w:rsidP="00193657" w:rsidR="00420EA8" w:rsidRPr="002B5AAE">
      <w:pPr>
        <w:ind w:hanging="705" w:left="705"/>
        <w:jc w:val="both"/>
      </w:pPr>
    </w:p>
    <w:p w:rsidRDefault="00420EA8" w:rsidP="00E41244" w:rsidR="00420EA8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B70F5E">
        <w:t>Stečajnim upraviteljem imenuje se</w:t>
      </w:r>
      <w:r w:rsidR="00B70F5E" w:rsidRPr="00B70F5E">
        <w:t xml:space="preserve"> Hrvoje Kraljičković iz Zagreba,</w:t>
      </w:r>
      <w:r w:rsidR="00B70F5E">
        <w:t xml:space="preserve"> Trg hrvatskih velikana 4,</w:t>
      </w:r>
      <w:r w:rsidR="00B70F5E" w:rsidRPr="00B70F5E">
        <w:t xml:space="preserve"> OIB: 63875916042.</w:t>
      </w:r>
    </w:p>
    <w:p w:rsidRDefault="00420EA8" w:rsidP="00E41244" w:rsidR="00420EA8" w:rsidRPr="002B5AAE">
      <w:pPr>
        <w:ind w:hanging="705" w:left="705"/>
        <w:jc w:val="both"/>
      </w:pPr>
    </w:p>
    <w:p w:rsidRDefault="00420EA8" w:rsidP="00193657" w:rsidR="00420EA8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C83373">
        <w:t xml:space="preserve">skraćeni </w:t>
      </w:r>
      <w:r w:rsidRPr="002B5AAE">
        <w:t xml:space="preserve">stečajni postupak nad dužnikom </w:t>
      </w:r>
      <w:r>
        <w:t>HORTUS d.o.o., Zada</w:t>
      </w:r>
      <w:r w:rsidR="00B70F5E">
        <w:t>r, Ulica Danijela Farlattija 90/</w:t>
      </w:r>
      <w:r>
        <w:t>E, Zadar, OIB: 25958683476</w:t>
      </w:r>
      <w:r w:rsidRPr="002B5AAE">
        <w:t>.</w:t>
      </w:r>
    </w:p>
    <w:p w:rsidRDefault="00420EA8" w:rsidP="00193657" w:rsidR="00420EA8">
      <w:pPr>
        <w:ind w:hanging="705" w:left="705"/>
        <w:jc w:val="both"/>
        <w:rPr>
          <w:b/>
        </w:rPr>
      </w:pPr>
    </w:p>
    <w:p w:rsidRDefault="00420EA8" w:rsidP="00193657" w:rsidR="00420EA8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420EA8" w:rsidP="00193657" w:rsidR="00420EA8" w:rsidRPr="002B5AAE">
      <w:pPr>
        <w:jc w:val="both"/>
      </w:pPr>
    </w:p>
    <w:p w:rsidRDefault="00420EA8" w:rsidP="00193657" w:rsidR="00420EA8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420EA8" w:rsidP="00193657" w:rsidR="00420EA8" w:rsidRPr="002B5AAE">
      <w:pPr>
        <w:ind w:hanging="705" w:left="705"/>
        <w:jc w:val="both"/>
      </w:pPr>
    </w:p>
    <w:p w:rsidRDefault="00420EA8" w:rsidP="00193657" w:rsidR="00420EA8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420EA8" w:rsidP="00193657" w:rsidR="00420EA8" w:rsidRPr="002B5AAE">
      <w:pPr>
        <w:jc w:val="both"/>
      </w:pPr>
    </w:p>
    <w:p w:rsidRDefault="00420EA8" w:rsidP="00193657" w:rsidR="00420EA8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420EA8" w:rsidP="00193657" w:rsidR="00420EA8" w:rsidRPr="002B5AAE">
      <w:pPr>
        <w:rPr>
          <w:b/>
        </w:rPr>
      </w:pPr>
    </w:p>
    <w:p w:rsidRDefault="00420EA8" w:rsidP="00193657" w:rsidR="00420EA8" w:rsidRPr="002B5AAE">
      <w:pPr>
        <w:jc w:val="center"/>
      </w:pPr>
      <w:r w:rsidRPr="002B5AAE">
        <w:t>Obrazloženje</w:t>
      </w:r>
    </w:p>
    <w:p w:rsidRDefault="00420EA8" w:rsidP="00193657" w:rsidR="00420EA8" w:rsidRPr="002B5AAE">
      <w:pPr>
        <w:jc w:val="center"/>
        <w:rPr>
          <w:b/>
        </w:rPr>
      </w:pPr>
    </w:p>
    <w:p w:rsidRDefault="00420EA8" w:rsidP="00193657" w:rsidR="00420EA8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9C714B">
        <w:t>7</w:t>
      </w:r>
      <w:r>
        <w:t>. studenog</w:t>
      </w:r>
      <w:r w:rsidRPr="002B5AAE">
        <w:t xml:space="preserve"> 2015.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679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13.968,66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420EA8" w:rsidP="00193657" w:rsidR="00420EA8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420EA8" w:rsidP="00193657" w:rsidR="00420EA8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420EA8" w:rsidP="00193657" w:rsidR="00420EA8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B70F5E" w:rsidRPr="00B70F5E">
        <w:t>Hrvoje Kraljičković iz Zagreba</w:t>
      </w:r>
      <w:r w:rsidRPr="00D75141">
        <w:t>.</w:t>
      </w:r>
    </w:p>
    <w:p w:rsidRDefault="00420EA8" w:rsidP="00193657" w:rsidR="00420EA8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53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420EA8" w:rsidP="00193657" w:rsidR="00420EA8" w:rsidRPr="002B5AAE">
      <w:pPr>
        <w:jc w:val="both"/>
      </w:pPr>
      <w:r w:rsidRPr="002B5AAE">
        <w:t xml:space="preserve">          Stoga je odlučeno kao u izreci.</w:t>
      </w:r>
    </w:p>
    <w:p w:rsidRDefault="00420EA8" w:rsidP="00193657" w:rsidR="00420EA8" w:rsidRPr="002B5AAE">
      <w:pPr>
        <w:jc w:val="both"/>
      </w:pPr>
    </w:p>
    <w:p w:rsidRDefault="00420EA8" w:rsidP="00193657" w:rsidR="00420EA8" w:rsidRPr="00240F6B">
      <w:pPr>
        <w:jc w:val="center"/>
      </w:pPr>
      <w:r w:rsidRPr="00240F6B">
        <w:t xml:space="preserve">U Zadru, dana </w:t>
      </w:r>
      <w:r w:rsidR="00C83373">
        <w:t>15. ožujka</w:t>
      </w:r>
      <w:r w:rsidRPr="00240F6B">
        <w:t xml:space="preserve"> 2016. </w:t>
      </w:r>
    </w:p>
    <w:p w:rsidRDefault="00420EA8" w:rsidP="00193657" w:rsidR="00420EA8" w:rsidRPr="00240F6B">
      <w:pPr>
        <w:jc w:val="both"/>
      </w:pPr>
    </w:p>
    <w:p w:rsidRDefault="00420EA8" w:rsidP="00193657" w:rsidR="00420EA8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420EA8" w:rsidP="00193657" w:rsidR="00420EA8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420EA8" w:rsidP="00193657" w:rsidR="00420EA8" w:rsidRPr="002B5AAE">
      <w:pPr>
        <w:jc w:val="both"/>
        <w:rPr>
          <w:b/>
        </w:rPr>
      </w:pPr>
    </w:p>
    <w:p w:rsidRDefault="00420EA8" w:rsidP="00193657" w:rsidR="00420EA8" w:rsidRPr="002B5AAE">
      <w:pPr>
        <w:jc w:val="both"/>
        <w:rPr>
          <w:b/>
        </w:rPr>
      </w:pPr>
    </w:p>
    <w:p w:rsidRDefault="00420EA8" w:rsidP="00193657" w:rsidR="00420EA8" w:rsidRPr="00240F6B">
      <w:pPr>
        <w:jc w:val="both"/>
      </w:pPr>
      <w:r w:rsidRPr="00240F6B">
        <w:t>POUKA O PRAVNOM LIJEKU</w:t>
      </w:r>
    </w:p>
    <w:p w:rsidRDefault="00C83373" w:rsidP="00C83373" w:rsidR="00C83373" w:rsidRPr="00240F6B">
      <w:pPr>
        <w:ind w:firstLine="705"/>
        <w:jc w:val="both"/>
      </w:pPr>
      <w:r w:rsidRPr="002B5AAE">
        <w:t>Protiv ovog rješenja dopuštena je žalba</w:t>
      </w:r>
      <w:r>
        <w:t>, a protiv rješenja o otvaranju stečajnog postupka pravo na ž</w:t>
      </w:r>
      <w:r w:rsidRPr="002B5AAE">
        <w:t xml:space="preserve">albu </w:t>
      </w:r>
      <w:r>
        <w:t>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C83373" w:rsidP="00C83373" w:rsidR="00C83373" w:rsidRPr="00240F6B">
      <w:pPr>
        <w:ind w:firstLine="705"/>
        <w:jc w:val="both"/>
      </w:pPr>
      <w:r w:rsidRPr="00240F6B">
        <w:t>Žalba se podnosi ovom sudu za Visoki trgovački sud Republike Hrvatske u dva primjerka u rok</w:t>
      </w:r>
      <w:r>
        <w:t>u od 8 dana od prijema rješenja, odnosno od isteka osmog dana od dana objave na e-oglasnoj ploči suda.</w:t>
      </w:r>
    </w:p>
    <w:p w:rsidRDefault="00420EA8" w:rsidP="00193657" w:rsidR="00420EA8" w:rsidRPr="00240F6B">
      <w:pPr>
        <w:ind w:firstLine="705"/>
        <w:jc w:val="both"/>
      </w:pPr>
    </w:p>
    <w:p w:rsidRDefault="00420EA8" w:rsidP="00193657" w:rsidR="00420EA8" w:rsidRPr="002B5AAE">
      <w:pPr>
        <w:jc w:val="both"/>
        <w:rPr>
          <w:b/>
        </w:rPr>
      </w:pPr>
    </w:p>
    <w:p w:rsidRDefault="00420EA8" w:rsidP="00193657" w:rsidR="00420EA8" w:rsidRPr="00240F6B">
      <w:pPr>
        <w:jc w:val="both"/>
      </w:pPr>
      <w:r w:rsidRPr="00240F6B">
        <w:t>DNA: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>FINA,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>ŽDO - Zadar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>Poreznoj upravi Zadar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lastRenderedPageBreak/>
        <w:t>Pisarnica suda-ovdje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420EA8" w:rsidP="00193657" w:rsidR="00420EA8" w:rsidRPr="00240F6B">
      <w:pPr>
        <w:numPr>
          <w:ilvl w:val="0"/>
          <w:numId w:val="4"/>
        </w:numPr>
      </w:pPr>
      <w:r w:rsidRPr="00240F6B">
        <w:t>u spis</w:t>
      </w:r>
    </w:p>
    <w:p w:rsidRDefault="00420EA8" w:rsidP="00193657" w:rsidR="00420EA8" w:rsidRPr="002B5AAE">
      <w:pPr>
        <w:jc w:val="both"/>
      </w:pPr>
    </w:p>
    <w:p w:rsidRDefault="00420EA8" w:rsidP="00193657" w:rsidR="00420EA8" w:rsidRPr="002B5AAE">
      <w:pPr>
        <w:ind w:hanging="705" w:left="705"/>
        <w:jc w:val="both"/>
      </w:pPr>
    </w:p>
    <w:p w:rsidRDefault="00420EA8" w:rsidP="00193657" w:rsidR="00420EA8">
      <w:pPr>
        <w:ind w:hanging="705" w:left="705"/>
        <w:jc w:val="both"/>
      </w:pPr>
    </w:p>
    <w:sectPr w:rsidSect="00BE1154" w:rsidR="00420EA8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EA8" w:rsidR="00420EA8">
      <w:r>
        <w:separator/>
      </w:r>
    </w:p>
  </w:endnote>
  <w:endnote w:id="0" w:type="continuationSeparator">
    <w:p w:rsidRDefault="00420EA8" w:rsidR="00420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EA8" w:rsidR="00420EA8">
      <w:r>
        <w:separator/>
      </w:r>
    </w:p>
  </w:footnote>
  <w:footnote w:id="0" w:type="continuationSeparator">
    <w:p w:rsidRDefault="00420EA8" w:rsidR="00420E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EA8" w:rsidP="00E37B9D" w:rsidR="00420E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EA8" w:rsidR="00420E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EA8" w:rsidP="00E37B9D" w:rsidR="00420E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8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20EA8" w:rsidP="008C3132" w:rsidR="00420EA8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663/15-6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A3E59"/>
    <w:rsid w:val="000B6817"/>
    <w:rsid w:val="000C6F34"/>
    <w:rsid w:val="000D04CB"/>
    <w:rsid w:val="000E466C"/>
    <w:rsid w:val="0010473C"/>
    <w:rsid w:val="00104AC8"/>
    <w:rsid w:val="001062F4"/>
    <w:rsid w:val="00106EA8"/>
    <w:rsid w:val="00113E22"/>
    <w:rsid w:val="00127667"/>
    <w:rsid w:val="001357C2"/>
    <w:rsid w:val="00140A65"/>
    <w:rsid w:val="00142922"/>
    <w:rsid w:val="00147DE6"/>
    <w:rsid w:val="0015425E"/>
    <w:rsid w:val="00157784"/>
    <w:rsid w:val="00171FB9"/>
    <w:rsid w:val="001742EE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E05EA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03A2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A1238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0EA8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1895"/>
    <w:rsid w:val="005439BE"/>
    <w:rsid w:val="005440C2"/>
    <w:rsid w:val="00550F73"/>
    <w:rsid w:val="00553002"/>
    <w:rsid w:val="00571455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14F80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E4F0A"/>
    <w:rsid w:val="007F176E"/>
    <w:rsid w:val="007F77EB"/>
    <w:rsid w:val="00821286"/>
    <w:rsid w:val="008455B6"/>
    <w:rsid w:val="008503D7"/>
    <w:rsid w:val="00862CC5"/>
    <w:rsid w:val="00884D6E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9C714B"/>
    <w:rsid w:val="00A01095"/>
    <w:rsid w:val="00A13C19"/>
    <w:rsid w:val="00A21BBD"/>
    <w:rsid w:val="00A241EB"/>
    <w:rsid w:val="00A5362F"/>
    <w:rsid w:val="00A61301"/>
    <w:rsid w:val="00A64C2D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26B00"/>
    <w:rsid w:val="00B41A83"/>
    <w:rsid w:val="00B44770"/>
    <w:rsid w:val="00B541D9"/>
    <w:rsid w:val="00B70F5E"/>
    <w:rsid w:val="00B73CC9"/>
    <w:rsid w:val="00B74ADF"/>
    <w:rsid w:val="00B81B78"/>
    <w:rsid w:val="00B81EFE"/>
    <w:rsid w:val="00B828C5"/>
    <w:rsid w:val="00B96E05"/>
    <w:rsid w:val="00BB1262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67778"/>
    <w:rsid w:val="00C758AA"/>
    <w:rsid w:val="00C832FE"/>
    <w:rsid w:val="00C83373"/>
    <w:rsid w:val="00C84E20"/>
    <w:rsid w:val="00CA28F5"/>
    <w:rsid w:val="00CA3E6B"/>
    <w:rsid w:val="00CA6E9D"/>
    <w:rsid w:val="00CD3CB2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E0197B"/>
    <w:rsid w:val="00E0298A"/>
    <w:rsid w:val="00E2239F"/>
    <w:rsid w:val="00E255ED"/>
    <w:rsid w:val="00E37B9D"/>
    <w:rsid w:val="00E41244"/>
    <w:rsid w:val="00E5646B"/>
    <w:rsid w:val="00E57B5F"/>
    <w:rsid w:val="00E7096C"/>
    <w:rsid w:val="00E77411"/>
    <w:rsid w:val="00E82130"/>
    <w:rsid w:val="00E8481F"/>
    <w:rsid w:val="00E85F98"/>
    <w:rsid w:val="00E8758E"/>
    <w:rsid w:val="00E912CB"/>
    <w:rsid w:val="00EB0EBA"/>
    <w:rsid w:val="00EC5DC5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41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45332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St-663/2015</izvorni_sadrzaj>
    <derivirana_varijabla naziv="DomainObject.Predmet.OznakaBroj_1">St-663/2015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HORTUS društvo s ograničenom odgovornošću za uslužne djelatnosti u biljnoj proizvodnji, hortikulturni inženjering i trgovinu</izvorni_sadrzaj>
    <derivirana_varijabla naziv="DomainObject.Predmet.ProtustrankaFormated_1">  HORTUS društvo s ograničenom odgovornošću za uslužne djelatnosti u biljnoj proizvodnji, hortikulturni inženjering i trgovinu</derivirana_varijabla>
  </DomainObject.Predmet.ProtustrankaFormated>
  <DomainObject.Predmet.ProtustrankaFormatedOIB>
    <izvorni_sadrzaj>  HORTUS društvo s ograničenom odgovornošću za uslužne djelatnosti u biljnoj proizvodnji, hortikulturni inženjering i trgovinu, OIB 25958683476</izvorni_sadrzaj>
    <derivirana_varijabla naziv="DomainObject.Predmet.ProtustrankaFormatedOIB_1">  HORTUS društvo s ograničenom odgovornošću za uslužne djelatnosti u biljnoj proizvodnji, hortikulturni inženjering i trgovinu, OIB 25958683476</derivirana_varijabla>
  </DomainObject.Predmet.ProtustrankaFormatedOIB>
  <DomainObject.Predmet.ProtustrankaFormatedWithAdress>
    <izvorni_sadrzaj> HORTUS društvo s ograničenom odgovornošću za uslužne djelatnosti u biljnoj proizvodnji, hortikulturni inženjering i trgovinu, Ulica Danijela Farlattija 90E, 23000 Zadar</izvorni_sadrzaj>
    <derivirana_varijabla naziv="DomainObject.Predmet.ProtustrankaFormatedWithAdress_1"> HORTUS društvo s ograničenom odgovornošću za uslužne djelatnosti u biljnoj proizvodnji, hortikulturni inženjering i trgovinu, Ulica Danijela Farlattija 90E, 23000 Zadar</derivirana_varijabla>
  </DomainObject.Predmet.ProtustrankaFormatedWithAdress>
  <DomainObject.Predmet.ProtustrankaFormatedWithAdressOIB>
    <izvorni_sadrzaj> HORTUS društvo s ograničenom odgovornošću za uslužne djelatnosti u biljnoj proizvodnji, hortikulturni inženjering i trgovinu, OIB 25958683476, Ulica Danijela Farlattija 90E, 23000 Zadar</izvorni_sadrzaj>
    <derivirana_varijabla naziv="DomainObject.Predmet.ProtustrankaFormatedWithAdressOIB_1"> HORTUS društvo s ograničenom odgovornošću za uslužne djelatnosti u biljnoj proizvodnji, hortikulturni inženjering i trgovinu, OIB 25958683476, Ulica Danijela Farlattija 90E, 23000 Zadar</derivirana_varijabla>
  </DomainObject.Predmet.ProtustrankaFormatedWithAdressOIB>
  <DomainObject.Predmet.ProtustrankaWithAdress>
    <izvorni_sadrzaj>HORTUS društvo s ograničenom odgovornošću za uslužne djelatnosti u biljnoj proizvodnji, hortikulturni inženjering i trgovinu Ulica Danijela Farlattija 90E, 23000 Zadar</izvorni_sadrzaj>
    <derivirana_varijabla naziv="DomainObject.Predmet.ProtustrankaWithAdress_1">HORTUS društvo s ograničenom odgovornošću za uslužne djelatnosti u biljnoj proizvodnji, hortikulturni inženjering i trgovinu Ulica Danijela Farlattija 90E, 23000 Zadar</derivirana_varijabla>
  </DomainObject.Predmet.ProtustrankaWithAdress>
  <DomainObject.Predmet.ProtustrankaWithAdressOIB>
    <izvorni_sadrzaj>HORTUS društvo s ograničenom odgovornošću za uslužne djelatnosti u biljnoj proizvodnji, hortikulturni inženjering i trgovinu, OIB 25958683476, Ulica Danijela Farlattija 90E, 23000 Zadar</izvorni_sadrzaj>
    <derivirana_varijabla naziv="DomainObject.Predmet.ProtustrankaWithAdressOIB_1">HORTUS društvo s ograničenom odgovornošću za uslužne djelatnosti u biljnoj proizvodnji, hortikulturni inženjering i trgovinu, OIB 25958683476, Ulica Danijela Farlattija 90E, 23000 Zadar</derivirana_varijabla>
  </DomainObject.Predmet.ProtustrankaWithAdressOIB>
  <DomainObject.Predmet.ProtustrankaNazivFormated>
    <izvorni_sadrzaj>HORTUS društvo s ograničenom odgovornošću za uslužne djelatnosti u biljnoj proizvodnji, hortikulturni inženjering i trgovinu</izvorni_sadrzaj>
    <derivirana_varijabla naziv="DomainObject.Predmet.ProtustrankaNazivFormated_1">HORTUS društvo s ograničenom odgovornošću za uslužne djelatnosti u biljnoj proizvodnji, hortikulturni inženjering i trgovinu</derivirana_varijabla>
  </DomainObject.Predmet.ProtustrankaNazivFormated>
  <DomainObject.Predmet.ProtustrankaNazivFormatedOIB>
    <izvorni_sadrzaj>HORTUS društvo s ograničenom odgovornošću za uslužne djelatnosti u biljnoj proizvodnji, hortikulturni inženjering i trgovinu, OIB 25958683476</izvorni_sadrzaj>
    <derivirana_varijabla naziv="DomainObject.Predmet.ProtustrankaNazivFormatedOIB_1">HORTUS društvo s ograničenom odgovornošću za uslužne djelatnosti u biljnoj proizvodnji, hortikulturni inženjering i trgovinu, OIB 25958683476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13968.66</izvorni_sadrzaj>
    <derivirana_varijabla naziv="DomainObject.Predmet.TrenutnaVrijednost_1">13968.66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HORTUS društvo s ograničenom odgovornošću za uslužne djelatnosti u biljnoj proizvodnji, hortikulturni inženjering i trgovinu</item>
    </izvorni_sadrzaj>
    <derivirana_varijabla naziv="DomainObject.Predmet.ProtuStrankaListFormated_1">
      <item>HORTUS društvo s ograničenom odgovornošću za uslužne djelatnosti u biljnoj proizvodnji, hortikulturni inženjering i trgovinu</item>
    </derivirana_varijabla>
  </DomainObject.Predmet.ProtuStrankaListFormated>
  <DomainObject.Predmet.ProtuStrankaListFormatedOIB>
    <izvorni_sadrzaj>
      <item>HORTUS društvo s ograničenom odgovornošću za uslužne djelatnosti u biljnoj proizvodnji, hortikulturni inženjering i trgovinu, OIB 25958683476</item>
    </izvorni_sadrzaj>
    <derivirana_varijabla naziv="DomainObject.Predmet.ProtuStrankaListFormatedOIB_1">
      <item>HORTUS društvo s ograničenom odgovornošću za uslužne djelatnosti u biljnoj proizvodnji, hortikulturni inženjering i trgovinu, OIB 25958683476</item>
    </derivirana_varijabla>
  </DomainObject.Predmet.ProtuStrankaListFormatedOIB>
  <DomainObject.Predmet.ProtuStrankaListFormatedWithAdress>
    <izvorni_sadrzaj>
      <item>HORTUS društvo s ograničenom odgovornošću za uslužne djelatnosti u biljnoj proizvodnji, hortikulturni inženjering i trgovinu, Ulica Danijela Farlattija 90E, 23000 Zadar</item>
    </izvorni_sadrzaj>
    <derivirana_varijabla naziv="DomainObject.Predmet.ProtuStrankaListFormatedWithAdress_1">
      <item>HORTUS društvo s ograničenom odgovornošću za uslužne djelatnosti u biljnoj proizvodnji, hortikulturni inženjering i trgovinu, Ulica Danijela Farlattija 90E, 23000 Zadar</item>
    </derivirana_varijabla>
  </DomainObject.Predmet.ProtuStrankaListFormatedWithAdress>
  <DomainObject.Predmet.ProtuStrankaListFormatedWithAdressOIB>
    <izvorni_sadrzaj>
      <item>HORTUS društvo s ograničenom odgovornošću za uslužne djelatnosti u biljnoj proizvodnji, hortikulturni inženjering i trgovinu, OIB 25958683476, Ulica Danijela Farlattija 90E, 23000 Zadar</item>
    </izvorni_sadrzaj>
    <derivirana_varijabla naziv="DomainObject.Predmet.ProtuStrankaListFormatedWithAdressOIB_1">
      <item>HORTUS društvo s ograničenom odgovornošću za uslužne djelatnosti u biljnoj proizvodnji, hortikulturni inženjering i trgovinu, OIB 25958683476, Ulica Danijela Farlattija 90E, 23000 Zadar</item>
    </derivirana_varijabla>
  </DomainObject.Predmet.ProtuStrankaListFormatedWithAdressOIB>
  <DomainObject.Predmet.ProtuStrankaListNazivFormated>
    <izvorni_sadrzaj>
      <item>HORTUS društvo s ograničenom odgovornošću za uslužne djelatnosti u biljnoj proizvodnji, hortikulturni inženjering i trgovinu</item>
    </izvorni_sadrzaj>
    <derivirana_varijabla naziv="DomainObject.Predmet.ProtuStrankaListNazivFormated_1">
      <item>HORTUS društvo s ograničenom odgovornošću za uslužne djelatnosti u biljnoj proizvodnji, hortikulturni inženjering i trgovinu</item>
    </derivirana_varijabla>
  </DomainObject.Predmet.ProtuStrankaListNazivFormated>
  <DomainObject.Predmet.ProtuStrankaListNazivFormatedOIB>
    <izvorni_sadrzaj>
      <item>HORTUS društvo s ograničenom odgovornošću za uslužne djelatnosti u biljnoj proizvodnji, hortikulturni inženjering i trgovinu, OIB 25958683476</item>
    </izvorni_sadrzaj>
    <derivirana_varijabla naziv="DomainObject.Predmet.ProtuStrankaListNazivFormatedOIB_1">
      <item>HORTUS društvo s ograničenom odgovornošću za uslužne djelatnosti u biljnoj proizvodnji, hortikulturni inženjering i trgovinu, OIB 25958683476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HORTUS društvo s ograničenom odgovornošću za uslužne djelatnosti u biljnoj proizvodnji, hortikulturni inženjering i trgovinu</izvorni_sadrzaj>
    <derivirana_varijabla naziv="DomainObject.Predmet.ProtustrankaIDrugi_1">HORTUS društvo s ograničenom odgovornošću za uslužne djelatnosti u biljnoj proizvodnji, hortikulturni inženjering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HORTUS društvo s ograničenom odgovornošću za uslužne djelatnosti u biljnoj proizvodnji, hortikulturni inženjering i trgovinu, OIB 25958683476, Ulica Danijela Farlattija 90E, 23000 Zadar</izvorni_sadrzaj>
    <derivirana_varijabla naziv="DomainObject.Predmet.ProtustrankaIDrugiAdressOIB_1">HORTUS društvo s ograničenom odgovornošću za uslužne djelatnosti u biljnoj proizvodnji, hortikulturni inženjering i trgovinu, OIB 25958683476, Ulica Danijela Farlattija 90E,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HORTUS društvo s ograničenom odgovornošću za uslužne djelatnosti u biljnoj proizvodnji, hortikulturni inženjering i trgovinu</item>
      <item>FINA</item>
    </izvorni_sadrzaj>
    <derivirana_varijabla naziv="DomainObject.Predmet.SudioniciListNaziv_1">
      <item>HORTUS društvo s ograničenom odgovornošću za uslužne djelatnosti u biljnoj proizvodnji, hortikulturni inženjering i trgovinu</item>
      <item>FINA</item>
    </derivirana_varijabla>
  </DomainObject.Predmet.SudioniciListNaziv>
  <DomainObject.Predmet.SudioniciListAdressOIB>
    <izvorni_sadrzaj>
      <item>HORTUS društvo s ograničenom odgovornošću za uslužne djelatnosti u biljnoj proizvodnji, hortikulturni inženjering i trgovinu, OIB 25958683476, Ulica Danijela Farlattija 90E,23000 Zadar</item>
      <item>FINA, OIB 85821130368</item>
    </izvorni_sadrzaj>
    <derivirana_varijabla naziv="DomainObject.Predmet.SudioniciListAdressOIB_1">
      <item>HORTUS društvo s ograničenom odgovornošću za uslužne djelatnosti u biljnoj proizvodnji, hortikulturni inženjering i trgovinu, OIB 25958683476, Ulica Danijela Farlattija 90E,23000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25958683476</item>
      <item>, OIB 85821130368</item>
    </izvorni_sadrzaj>
    <derivirana_varijabla naziv="DomainObject.Predmet.SudioniciListNazivOIB_1">
      <item>, OIB 25958683476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801</properties:Words>
  <properties:Characters>4382</properties:Characters>
  <properties:Lines>108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2016-03-08T14:00:00Z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2016-03-15T10:36:00Z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