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e6a9" w14:paraId="2fae6a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8321E">
        <w:rPr>
          <w:rFonts w:cs="Times New Roman" w:hAnsi="Times New Roman" w:ascii="Times New Roman"/>
          <w:b w:val="false"/>
          <w:sz w:val="24"/>
          <w:szCs w:val="24"/>
        </w:rPr>
        <w:t>4896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8321E">
        <w:t>MARAS ROTA d.o.o., Zagreb, Bešići 6, OIB: 74959778493,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8321E">
        <w:t>MARAS ROTA d.o.o., Zagreb, Bešići 6, OIB: 74959778493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28321E">
        <w:t>ama</w:t>
      </w:r>
      <w:r w:rsidR="00740757">
        <w:t xml:space="preserve"> ovlašten</w:t>
      </w:r>
      <w:r w:rsidR="0028321E">
        <w:t>im</w:t>
      </w:r>
      <w:r w:rsidR="00740757">
        <w:t xml:space="preserve"> za zastupanje dužnika </w:t>
      </w:r>
      <w:r w:rsidR="0028321E">
        <w:t>MARAS ROTA d.o.o., Zagreb, Bešići 6, OIB: 74959778493,</w:t>
      </w:r>
      <w:r w:rsidR="00EA6F5E">
        <w:t xml:space="preserve"> </w:t>
      </w:r>
      <w:r w:rsidR="0028321E">
        <w:t>Stani Maras, Zagreb, Bešići 6, OIB: 69654858005, i Goranu Maras, Zagreb, Bešići 6, OIB: 82504111138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28321E">
        <w:t>e</w:t>
      </w:r>
      <w:r>
        <w:t xml:space="preserve"> ovlašten</w:t>
      </w:r>
      <w:r w:rsidR="0028321E">
        <w:t>e</w:t>
      </w:r>
      <w:r>
        <w:t xml:space="preserve"> za zastupanje dužnika u roku iz točke I. ovog zaključka ne dostav</w:t>
      </w:r>
      <w:r w:rsidR="0028321E">
        <w:t>e</w:t>
      </w:r>
      <w:r>
        <w:t xml:space="preserve"> popis imovine i obveza dužnika, sud će odrediti saslušanje osob</w:t>
      </w:r>
      <w:r w:rsidR="0028321E">
        <w:t>a</w:t>
      </w:r>
      <w:r w:rsidR="002372CB">
        <w:t xml:space="preserve"> ovlašten</w:t>
      </w:r>
      <w:r w:rsidR="0028321E">
        <w:t>ih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28321E">
        <w:t>ama</w:t>
      </w:r>
      <w:r>
        <w:t xml:space="preserve"> ovlašten</w:t>
      </w:r>
      <w:r w:rsidR="0028321E">
        <w:t>im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28321E">
        <w:t>ih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28321E">
        <w:t>e</w:t>
      </w:r>
      <w:r w:rsidR="002372CB">
        <w:t xml:space="preserve"> ovlašten</w:t>
      </w:r>
      <w:r w:rsidR="0028321E">
        <w:t>e</w:t>
      </w:r>
      <w:r>
        <w:t xml:space="preserve"> za zastupanje dužnika po zakonu odgovara</w:t>
      </w:r>
      <w:r w:rsidR="0028321E">
        <w:t>ju</w:t>
      </w:r>
      <w:r>
        <w:t xml:space="preserve"> vjerovnicima osobno za naknadu štete koju</w:t>
      </w:r>
      <w:r w:rsidR="002372CB">
        <w:t xml:space="preserve"> </w:t>
      </w:r>
      <w:r w:rsidR="0028321E">
        <w:t xml:space="preserve">su </w:t>
      </w:r>
      <w:r w:rsidR="002372CB">
        <w:t xml:space="preserve">im </w:t>
      </w:r>
      <w:r w:rsidR="0028321E">
        <w:t>p</w:t>
      </w:r>
      <w:r>
        <w:t>rouzročil</w:t>
      </w:r>
      <w:r w:rsidR="0028321E">
        <w:t>i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8321E">
        <w:rPr>
          <w:b/>
        </w:rPr>
        <w:t>16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28321E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8321E">
        <w:t>13.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8321E">
        <w:t>MARAS ROTA d.o.o., Zagreb, Bešići 6, OIB: 74959778493</w:t>
      </w:r>
      <w:r w:rsidR="00EA6F5E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A0C" w:rsidR="00B71A0C">
      <w:r>
        <w:separator/>
      </w:r>
    </w:p>
  </w:endnote>
  <w:endnote w:id="0" w:type="continuationSeparator">
    <w:p w:rsidRDefault="00B71A0C" w:rsidR="00B71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A0C" w:rsidR="00B71A0C">
      <w:r>
        <w:separator/>
      </w:r>
    </w:p>
  </w:footnote>
  <w:footnote w:id="0" w:type="continuationSeparator">
    <w:p w:rsidRDefault="00B71A0C" w:rsidR="00B71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A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8321E">
      <w:rPr>
        <w:rFonts w:hAnsi="Verdana" w:ascii="Verdana"/>
        <w:b w:val="false"/>
        <w:sz w:val="24"/>
        <w:szCs w:val="24"/>
      </w:rPr>
      <w:t>4896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21E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35A75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71A0C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St-4896/2016</izvorni_sadrzaj>
    <derivirana_varijabla naziv="DomainObject.Predmet.OznakaBroj_1">St-4896/2016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ROTA d.o.o. zastupanog po punomoćniku Stana Maras; Goran Maras</izvorni_sadrzaj>
    <derivirana_varijabla naziv="DomainObject.Predmet.ProtustrankaFormated_1">  MARAS ROTA d.o.o. zastupanog po punomoćniku Stana Maras; Goran Maras</derivirana_varijabla>
  </DomainObject.Predmet.ProtustrankaFormated>
  <DomainObject.Predmet.ProtustrankaFormatedOIB>
    <izvorni_sadrzaj>  MARAS ROTA d.o.o., OIB 74959778493 zastupanog po punomoćniku Stana Maras; Goran Maras</izvorni_sadrzaj>
    <derivirana_varijabla naziv="DomainObject.Predmet.ProtustrankaFormatedOIB_1">  MARAS ROTA d.o.o., OIB 74959778493 zastupanog po punomoćniku Stana Maras; Goran Maras</derivirana_varijabla>
  </DomainObject.Predmet.ProtustrankaFormatedOIB>
  <DomainObject.Predmet.ProtustrankaFormatedWithAdress>
    <izvorni_sadrzaj> MARAS ROTA d.o.o., Bešići 6, 10000 Zagreb zastupanog po punomoćniku Stana Maras; Goran Maras</izvorni_sadrzaj>
    <derivirana_varijabla naziv="DomainObject.Predmet.ProtustrankaFormatedWithAdress_1"> MARAS ROTA d.o.o., Bešići 6, 10000 Zagreb zastupanog po punomoćniku Stana Maras; Goran Maras</derivirana_varijabla>
  </DomainObject.Predmet.ProtustrankaFormatedWithAdress>
  <DomainObject.Predmet.ProtustrankaFormatedWithAdressOIB>
    <izvorni_sadrzaj> MARAS ROTA d.o.o., OIB 74959778493, Bešići 6, 10000 Zagreb zastupanog po punomoćniku Stana Maras; Goran Maras</izvorni_sadrzaj>
    <derivirana_varijabla naziv="DomainObject.Predmet.ProtustrankaFormatedWithAdressOIB_1"> MARAS ROTA d.o.o., OIB 74959778493, Bešići 6, 10000 Zagreb zastupanog po punomoćniku Stana Maras; Goran Maras</derivirana_varijabla>
  </DomainObject.Predmet.ProtustrankaFormatedWithAdressOIB>
  <DomainObject.Predmet.ProtustrankaWithAdress>
    <izvorni_sadrzaj>MARAS ROTA d.o.o. Bešići 6, 10000 Zagreb</izvorni_sadrzaj>
    <derivirana_varijabla naziv="DomainObject.Predmet.ProtustrankaWithAdress_1">MARAS ROTA d.o.o. Bešići 6, 10000 Zagreb</derivirana_varijabla>
  </DomainObject.Predmet.ProtustrankaWithAdress>
  <DomainObject.Predmet.ProtustrankaWithAdressOIB>
    <izvorni_sadrzaj>MARAS ROTA d.o.o., OIB 74959778493, Bešići 6, 10000 Zagreb</izvorni_sadrzaj>
    <derivirana_varijabla naziv="DomainObject.Predmet.ProtustrankaWithAdressOIB_1">MARAS ROTA d.o.o., OIB 74959778493, Bešići 6, 10000 Zagreb</derivirana_varijabla>
  </DomainObject.Predmet.ProtustrankaWithAdressOIB>
  <DomainObject.Predmet.ProtustrankaNazivFormated>
    <izvorni_sadrzaj>MARAS ROTA d.o.o.</izvorni_sadrzaj>
    <derivirana_varijabla naziv="DomainObject.Predmet.ProtustrankaNazivFormated_1">MARAS ROTA d.o.o.</derivirana_varijabla>
  </DomainObject.Predmet.ProtustrankaNazivFormated>
  <DomainObject.Predmet.ProtustrankaNazivFormatedOIB>
    <izvorni_sadrzaj>MARAS ROTA d.o.o., OIB 74959778493</izvorni_sadrzaj>
    <derivirana_varijabla naziv="DomainObject.Predmet.ProtustrankaNazivFormatedOIB_1">MARAS ROTA d.o.o., OIB 74959778493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 ROTA d.o.o. zastupanog po punomoćniku Stana Maras; Goran Maras</item>
    </izvorni_sadrzaj>
    <derivirana_varijabla naziv="DomainObject.Predmet.ProtuStrankaListFormated_1">
      <item>MARAS ROTA d.o.o. zastupanog po punomoćniku Stana Maras; Goran Maras</item>
    </derivirana_varijabla>
  </DomainObject.Predmet.ProtuStrankaListFormated>
  <DomainObject.Predmet.ProtuStrankaListFormatedOIB>
    <izvorni_sadrzaj>
      <item>MARAS ROTA d.o.o., OIB 74959778493 zastupanog po punomoćniku Stana Maras; Goran Maras</item>
    </izvorni_sadrzaj>
    <derivirana_varijabla naziv="DomainObject.Predmet.ProtuStrankaListFormatedOIB_1">
      <item>MARAS ROTA d.o.o., OIB 74959778493 zastupanog po punomoćniku Stana Maras; Goran Maras</item>
    </derivirana_varijabla>
  </DomainObject.Predmet.ProtuStrankaListFormatedOIB>
  <DomainObject.Predmet.ProtuStrankaListFormatedWithAdress>
    <izvorni_sadrzaj>
      <item>MARAS ROTA d.o.o., Bešići 6, 10000 Zagreb zastupanog po punomoćniku Stana Maras; Goran Maras</item>
    </izvorni_sadrzaj>
    <derivirana_varijabla naziv="DomainObject.Predmet.ProtuStrankaListFormatedWithAdress_1">
      <item>MARAS ROTA d.o.o., Bešići 6, 10000 Zagreb zastupanog po punomoćniku Stana Maras; Goran Maras</item>
    </derivirana_varijabla>
  </DomainObject.Predmet.ProtuStrankaListFormatedWithAdress>
  <DomainObject.Predmet.ProtuStrankaListFormatedWithAdressOIB>
    <izvorni_sadrzaj>
      <item>MARAS ROTA d.o.o., OIB 74959778493, Bešići 6, 10000 Zagreb zastupanog po punomoćniku Stana Maras; Goran Maras</item>
    </izvorni_sadrzaj>
    <derivirana_varijabla naziv="DomainObject.Predmet.ProtuStrankaListFormatedWithAdressOIB_1">
      <item>MARAS ROTA d.o.o., OIB 74959778493, Bešići 6, 10000 Zagreb zastupanog po punomoćniku Stana Maras; Goran Maras</item>
    </derivirana_varijabla>
  </DomainObject.Predmet.ProtuStrankaListFormatedWithAdressOIB>
  <DomainObject.Predmet.ProtuStrankaListNazivFormated>
    <izvorni_sadrzaj>
      <item>MARAS ROTA d.o.o.</item>
    </izvorni_sadrzaj>
    <derivirana_varijabla naziv="DomainObject.Predmet.ProtuStrankaListNazivFormated_1">
      <item>MARAS ROTA d.o.o.</item>
    </derivirana_varijabla>
  </DomainObject.Predmet.ProtuStrankaListNazivFormated>
  <DomainObject.Predmet.ProtuStrankaListNazivFormatedOIB>
    <izvorni_sadrzaj>
      <item>MARAS ROTA d.o.o., OIB 74959778493</item>
    </izvorni_sadrzaj>
    <derivirana_varijabla naziv="DomainObject.Predmet.ProtuStrankaListNazivFormatedOIB_1">
      <item>MARAS ROTA d.o.o., OIB 74959778493</item>
    </derivirana_varijabla>
  </DomainObject.Predmet.ProtuStrankaListNazivFormatedOIB>
  <DomainObject.Predmet.OstaliListFormated>
    <izvorni_sadrzaj>
      <item>Stana Maras punomoćnik sudionika u postupku MARAS ROTA d.o.o.</item>
      <item>Goran Maras punomoćnik sudionika u postupku MARAS ROTA d.o.o.</item>
    </izvorni_sadrzaj>
    <derivirana_varijabla naziv="DomainObject.Predmet.OstaliListFormated_1">
      <item>Stana Maras punomoćnik sudionika u postupku MARAS ROTA d.o.o.</item>
      <item>Goran Maras punomoćnik sudionika u postupku MARAS ROTA d.o.o.</item>
    </derivirana_varijabla>
  </DomainObject.Predmet.OstaliListFormated>
  <DomainObject.Predmet.OstaliListFormatedOIB>
    <izvorni_sadrzaj>
      <item>Stana Maras, OIB 69654858005 punomoćnik sudionika u postupku MARAS ROTA d.o.o.</item>
      <item>Goran Maras, OIB 82504111138 punomoćnik sudionika u postupku MARAS ROTA d.o.o.</item>
    </izvorni_sadrzaj>
    <derivirana_varijabla naziv="DomainObject.Predmet.OstaliListFormatedOIB_1">
      <item>Stana Maras, OIB 69654858005 punomoćnik sudionika u postupku MARAS ROTA d.o.o.</item>
      <item>Goran Maras, OIB 82504111138 punomoćnik sudionika u postupku MARAS ROTA d.o.o.</item>
    </derivirana_varijabla>
  </DomainObject.Predmet.OstaliListFormatedOIB>
  <DomainObject.Predmet.OstaliListFormatedWithAdress>
    <izvorni_sadrzaj>
      <item>Stana Maras, Bešići 6, 10000 Zagreb punomoćnik sudionika u postupku MARAS ROTA d.o.o.</item>
      <item>Goran Maras, Bešići 6, 10000 Zagreb punomoćnik sudionika u postupku MARAS ROTA d.o.o.</item>
    </izvorni_sadrzaj>
    <derivirana_varijabla naziv="DomainObject.Predmet.OstaliListFormatedWithAdress_1">
      <item>Stana Maras, Bešići 6, 10000 Zagreb punomoćnik sudionika u postupku MARAS ROTA d.o.o.</item>
      <item>Goran Maras, Bešići 6, 10000 Zagreb punomoćnik sudionika u postupku MARAS ROTA d.o.o.</item>
    </derivirana_varijabla>
  </DomainObject.Predmet.OstaliListFormatedWithAdress>
  <DomainObject.Predmet.OstaliListFormatedWithAdressOIB>
    <izvorni_sadrzaj>
      <item>Stana Maras, OIB 69654858005, Bešići 6, 10000 Zagreb punomoćnik sudionika u postupku MARAS ROTA d.o.o.</item>
      <item>Goran Maras, OIB 82504111138, Bešići 6, 10000 Zagreb punomoćnik sudionika u postupku MARAS ROTA d.o.o.</item>
    </izvorni_sadrzaj>
    <derivirana_varijabla naziv="DomainObject.Predmet.OstaliListFormatedWithAdressOIB_1">
      <item>Stana Maras, OIB 69654858005, Bešići 6, 10000 Zagreb punomoćnik sudionika u postupku MARAS ROTA d.o.o.</item>
      <item>Goran Maras, OIB 82504111138, Bešići 6, 10000 Zagreb punomoćnik sudionika u postupku MARAS ROTA d.o.o.</item>
    </derivirana_varijabla>
  </DomainObject.Predmet.OstaliListFormatedWithAdressOIB>
  <DomainObject.Predmet.OstaliListNazivFormated>
    <izvorni_sadrzaj>
      <item>Stana Maras</item>
      <item>Goran Maras</item>
    </izvorni_sadrzaj>
    <derivirana_varijabla naziv="DomainObject.Predmet.OstaliListNazivFormated_1">
      <item>Stana Maras</item>
      <item>Goran Maras</item>
    </derivirana_varijabla>
  </DomainObject.Predmet.OstaliListNazivFormated>
  <DomainObject.Predmet.OstaliListNazivFormatedOIB>
    <izvorni_sadrzaj>
      <item>Stana Maras, OIB 69654858005</item>
      <item>Goran Maras, OIB 82504111138</item>
    </izvorni_sadrzaj>
    <derivirana_varijabla naziv="DomainObject.Predmet.OstaliListNazivFormatedOIB_1">
      <item>Stana Maras, OIB 69654858005</item>
      <item>Goran Maras, OIB 82504111138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 ROTA d.o.o.</izvorni_sadrzaj>
    <derivirana_varijabla naziv="DomainObject.Predmet.ProtustrankaIDrugi_1">MARAS ROTA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MARAS ROTA d.o.o., OIB 74959778493, Bešići 6, 10000 Zagreb</izvorni_sadrzaj>
    <derivirana_varijabla naziv="DomainObject.Predmet.ProtustrankaIDrugiAdressOIB_1">MARAS ROTA d.o.o., OIB 74959778493,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ROTA d.o.o.</item>
      <item>Stana Maras</item>
      <item>Goran Maras</item>
    </izvorni_sadrzaj>
    <derivirana_varijabla naziv="DomainObject.Predmet.SudioniciListNaziv_1">
      <item>FINA Regionalni centar Zagreb</item>
      <item>MARAS ROTA d.o.o.</item>
      <item>Stana Maras</item>
      <item>Goran Maras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izvorni_sadrzaj>
    <derivirana_varijabla naziv="DomainObject.Predmet.SudioniciListAdressOIB_1"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74959778493</item>
      <item>, OIB 69654858005</item>
      <item>, OIB 82504111138</item>
    </izvorni_sadrzaj>
    <derivirana_varijabla naziv="DomainObject.Predmet.SudioniciListNazivOIB_1">
      <item>, OIB 85821130368</item>
      <item>, OIB 74959778493</item>
      <item>, OIB 69654858005</item>
      <item>, OIB 82504111138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918D7-77E3-47C9-BDBA-8B08E3E97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4633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2017-10-10T12:38:00Z</dcterms:created>
  <dc:creator>Korisnik</dc:creator>
  <cp:lastModifiedBy>Draženka Prpić</cp:lastModifiedBy>
  <cp:lastPrinted>2017-10-10T12:39:00Z</cp:lastPrinted>
  <dcterms:modified xmlns:xsi="http://www.w3.org/2001/XMLSchema-instance" xsi:type="dcterms:W3CDTF">2017-10-10T12:39:00Z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