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61b8" w14:paraId="3dd61b8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933C1" w:rsidR="00055F38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10503D" w:rsidP="00E41922" w:rsidR="0010503D" w:rsidRPr="00E41922">
      <w:pPr>
        <w:ind w:firstLine="720"/>
        <w:jc w:val="both"/>
        <w:rPr>
          <w:rFonts w:hAnsi="Times New Roman" w:ascii="Times New Roman"/>
          <w:lang w:val="hr-HR"/>
        </w:rPr>
      </w:pPr>
      <w:r w:rsidRPr="00E41922">
        <w:rPr>
          <w:rFonts w:hAnsi="Times New Roman" w:ascii="Times New Roman"/>
          <w:szCs w:val="24"/>
          <w:lang w:val="hr-HR"/>
        </w:rPr>
        <w:t xml:space="preserve">Trgovački sud u Varaždinu, po sucu toga suda Kseniji Flack-Makitan, u stečajnom postupku koji se vodi nad </w:t>
      </w:r>
      <w:r w:rsidR="000933C1" w:rsidRPr="00E41922">
        <w:rPr>
          <w:rFonts w:hAnsi="Times New Roman" w:ascii="Times New Roman"/>
          <w:lang w:val="hr-HR"/>
        </w:rPr>
        <w:t xml:space="preserve">stečajnim dužnikom </w:t>
      </w:r>
      <w:r w:rsidR="00E41922" w:rsidRPr="00E41922">
        <w:rPr>
          <w:rFonts w:hAnsi="Times New Roman" w:ascii="Times New Roman"/>
          <w:lang w:val="hr-HR"/>
        </w:rPr>
        <w:t xml:space="preserve">TAKA d.o.o. u stečaju, Varaždin, Gospodarska 16, OIB: 82081668178, </w:t>
      </w:r>
      <w:r w:rsidR="005530C7">
        <w:rPr>
          <w:rFonts w:hAnsi="Times New Roman" w:ascii="Times New Roman"/>
          <w:lang w:val="hr-HR"/>
        </w:rPr>
        <w:t>26. rujna</w:t>
      </w:r>
      <w:r w:rsidR="00AE320E" w:rsidRPr="00E41922">
        <w:rPr>
          <w:rFonts w:hAnsi="Times New Roman" w:ascii="Times New Roman"/>
          <w:lang w:val="hr-HR"/>
        </w:rPr>
        <w:t xml:space="preserve"> 2017</w:t>
      </w:r>
      <w:r w:rsidRPr="00E41922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597B2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EE6FAD">
      <w:pPr>
        <w:jc w:val="center"/>
        <w:rPr>
          <w:rFonts w:hAnsi="Times New Roman" w:ascii="Times New Roman"/>
          <w:b/>
          <w:szCs w:val="24"/>
          <w:lang w:val="hr-HR"/>
        </w:rPr>
      </w:pPr>
      <w:r w:rsidRPr="00EE6FAD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</w:t>
      </w:r>
      <w:r w:rsidR="00697E9B">
        <w:rPr>
          <w:rFonts w:hAnsi="Times New Roman" w:ascii="Times New Roman"/>
          <w:szCs w:val="24"/>
          <w:lang w:val="hr-HR"/>
        </w:rPr>
        <w:t>zakazuje se</w:t>
      </w:r>
      <w:r w:rsidRPr="003956F1">
        <w:rPr>
          <w:rFonts w:hAnsi="Times New Roman" w:ascii="Times New Roman"/>
          <w:szCs w:val="24"/>
          <w:lang w:val="hr-HR"/>
        </w:rPr>
        <w:t xml:space="preserve"> </w:t>
      </w:r>
      <w:r w:rsidR="00697E9B" w:rsidRPr="00697E9B">
        <w:rPr>
          <w:rFonts w:hAnsi="Times New Roman" w:ascii="Times New Roman"/>
          <w:szCs w:val="24"/>
          <w:lang w:val="hr-HR"/>
        </w:rPr>
        <w:t>ročište radi rasprave i glasovanja o stečajnom</w:t>
      </w:r>
      <w:r w:rsidR="00697E9B">
        <w:rPr>
          <w:rFonts w:hAnsi="Times New Roman" w:ascii="Times New Roman"/>
          <w:b/>
          <w:szCs w:val="24"/>
          <w:lang w:val="hr-HR"/>
        </w:rPr>
        <w:t xml:space="preserve"> </w:t>
      </w:r>
      <w:r w:rsidR="00697E9B" w:rsidRPr="00697E9B">
        <w:rPr>
          <w:rFonts w:hAnsi="Times New Roman" w:ascii="Times New Roman"/>
          <w:szCs w:val="24"/>
          <w:lang w:val="hr-HR"/>
        </w:rPr>
        <w:t>planu</w:t>
      </w:r>
      <w:r w:rsidRPr="00697E9B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>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697E9B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 xml:space="preserve">6. </w:t>
      </w:r>
      <w:r w:rsidR="0010503D">
        <w:rPr>
          <w:rFonts w:hAnsi="Times New Roman" w:ascii="Times New Roman"/>
          <w:b/>
          <w:szCs w:val="24"/>
          <w:lang w:val="hr-HR"/>
        </w:rPr>
        <w:t xml:space="preserve"> </w:t>
      </w:r>
      <w:r>
        <w:rPr>
          <w:rFonts w:hAnsi="Times New Roman" w:ascii="Times New Roman"/>
          <w:b/>
          <w:szCs w:val="24"/>
          <w:lang w:val="hr-HR"/>
        </w:rPr>
        <w:t xml:space="preserve">studenog </w:t>
      </w:r>
      <w:r w:rsidR="0010503D">
        <w:rPr>
          <w:rFonts w:hAnsi="Times New Roman" w:ascii="Times New Roman"/>
          <w:b/>
          <w:szCs w:val="24"/>
          <w:lang w:val="hr-HR"/>
        </w:rPr>
        <w:t>2017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 w:rsidR="00E41922">
        <w:rPr>
          <w:rFonts w:hAnsi="Times New Roman" w:ascii="Times New Roman"/>
          <w:b/>
          <w:szCs w:val="24"/>
          <w:lang w:val="hr-HR"/>
        </w:rPr>
        <w:t>09</w:t>
      </w:r>
      <w:r>
        <w:rPr>
          <w:rFonts w:hAnsi="Times New Roman" w:ascii="Times New Roman"/>
          <w:b/>
          <w:szCs w:val="24"/>
          <w:lang w:val="hr-HR"/>
        </w:rPr>
        <w:t>,30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P="00697E9B" w:rsidR="00697E9B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 xml:space="preserve">II. </w:t>
      </w:r>
      <w:r w:rsidR="00697E9B">
        <w:rPr>
          <w:rFonts w:hAnsi="Times New Roman" w:ascii="Times New Roman"/>
          <w:szCs w:val="24"/>
          <w:lang w:val="hr-HR"/>
        </w:rPr>
        <w:t>Obavještavaju se stečajni vjerovnici ovog stečajnog dužnika da u pisarnici suda mogu obaviti uvid u stečajni plan i dostavljena očitovanja u stečajnom planu.</w:t>
      </w:r>
    </w:p>
    <w:p w:rsidRDefault="00697E9B" w:rsidP="00697E9B" w:rsidR="00697E9B">
      <w:pPr>
        <w:jc w:val="both"/>
        <w:rPr>
          <w:rFonts w:hAnsi="Times New Roman" w:ascii="Times New Roman"/>
          <w:szCs w:val="24"/>
          <w:lang w:val="hr-HR"/>
        </w:rPr>
      </w:pPr>
    </w:p>
    <w:p w:rsidRDefault="00697E9B" w:rsidP="00697E9B" w:rsidR="00697E9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III. Ako u glasovanju ne sudjeluje niti jedan vjerovnik pojedine skupine, smatrat će se da je ta skupina pristala na stečajni plan.</w:t>
      </w:r>
    </w:p>
    <w:p w:rsidRDefault="00697E9B" w:rsidP="00697E9B" w:rsidR="00697E9B">
      <w:pPr>
        <w:jc w:val="both"/>
        <w:rPr>
          <w:rFonts w:hAnsi="Times New Roman" w:ascii="Times New Roman"/>
          <w:szCs w:val="24"/>
          <w:lang w:val="hr-HR"/>
        </w:rPr>
      </w:pPr>
    </w:p>
    <w:p w:rsidRDefault="00697E9B" w:rsidP="00697E9B" w:rsidR="00697E9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IV. Smatrat će se da je dužnik dao svoj pristanak na stečajni plan ako stečajnom planu ne prigovori najkasnije na ročištu za glasovanje pismeno ili usmeno na zapisnik.</w:t>
      </w:r>
    </w:p>
    <w:p w:rsidRDefault="00697E9B" w:rsidP="00697E9B" w:rsidR="00697E9B">
      <w:pPr>
        <w:jc w:val="both"/>
        <w:rPr>
          <w:rFonts w:hAnsi="Times New Roman" w:ascii="Times New Roman"/>
          <w:szCs w:val="24"/>
          <w:lang w:val="hr-HR"/>
        </w:rPr>
      </w:pPr>
    </w:p>
    <w:p w:rsidRDefault="00697E9B" w:rsidP="00697E9B" w:rsidR="0027358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V.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>
        <w:rPr>
          <w:rFonts w:hAnsi="Times New Roman" w:ascii="Times New Roman"/>
          <w:szCs w:val="24"/>
          <w:lang w:val="hr-HR"/>
        </w:rPr>
        <w:t>ovo ročište</w:t>
      </w:r>
      <w:r w:rsidR="00121DAB">
        <w:rPr>
          <w:rFonts w:hAnsi="Times New Roman" w:ascii="Times New Roman"/>
          <w:szCs w:val="24"/>
          <w:lang w:val="hr-HR"/>
        </w:rPr>
        <w:t xml:space="preserve">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F46686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5530C7">
        <w:rPr>
          <w:rFonts w:hAnsi="Times New Roman" w:ascii="Times New Roman"/>
          <w:szCs w:val="24"/>
          <w:lang w:val="hr-HR"/>
        </w:rPr>
        <w:t>26. rujna</w:t>
      </w:r>
      <w:r w:rsidR="00AE320E">
        <w:rPr>
          <w:rFonts w:hAnsi="Times New Roman" w:ascii="Times New Roman"/>
          <w:szCs w:val="24"/>
          <w:lang w:val="hr-HR"/>
        </w:rPr>
        <w:t xml:space="preserve"> 2017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597B29" w:rsidR="00B746D5" w:rsidRP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>SUDAC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AD370A" w:rsidP="00B746D5" w:rsidR="00AD370A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F46686" w:rsidP="00B746D5" w:rsidR="00F46686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F46686" w:rsidP="00B746D5" w:rsidR="00F46686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 w:rsidRPr="00597B29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10503D" w:rsidP="00597B29" w:rsidR="003969B6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597B29">
        <w:rPr>
          <w:rFonts w:hAnsi="Times New Roman" w:ascii="Times New Roman"/>
          <w:szCs w:val="24"/>
          <w:lang w:val="hr-HR"/>
        </w:rPr>
        <w:t>E-oglasna ploča suda</w:t>
      </w:r>
      <w:r w:rsidR="00697E9B">
        <w:rPr>
          <w:rFonts w:hAnsi="Times New Roman" w:ascii="Times New Roman"/>
          <w:szCs w:val="24"/>
          <w:lang w:val="hr-HR"/>
        </w:rPr>
        <w:t xml:space="preserve"> kao dostava za:</w:t>
      </w:r>
    </w:p>
    <w:p w:rsidRDefault="00697E9B" w:rsidP="00697E9B" w:rsidR="00697E9B" w:rsidRPr="00597B29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</w:t>
      </w:r>
      <w:r w:rsidRPr="00597B2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>upravitelj Daniel Deković, Novačka 329, Zagreb</w:t>
      </w:r>
    </w:p>
    <w:p w:rsidRDefault="00697E9B" w:rsidP="00597B29" w:rsidR="00697E9B" w:rsidRPr="00597B29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Svi zainteresirani vjerovnici</w:t>
      </w:r>
    </w:p>
    <w:sectPr w:rsidSect="000E25E2" w:rsidR="00697E9B" w:rsidRPr="00597B29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0DF" w:rsidP="00BE64B7" w:rsidR="008670DF">
      <w:r>
        <w:separator/>
      </w:r>
    </w:p>
  </w:endnote>
  <w:endnote w:id="0" w:type="continuationSeparator">
    <w:p w:rsidRDefault="008670DF" w:rsidP="00BE64B7" w:rsidR="008670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0DF" w:rsidP="00BE64B7" w:rsidR="008670DF">
      <w:r>
        <w:separator/>
      </w:r>
    </w:p>
  </w:footnote>
  <w:footnote w:id="0" w:type="continuationSeparator">
    <w:p w:rsidRDefault="008670DF" w:rsidP="00BE64B7" w:rsidR="008670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5530C7">
      <w:rPr>
        <w:rFonts w:hAnsi="Times New Roman" w:ascii="Times New Roman"/>
        <w:szCs w:val="24"/>
        <w:lang w:val="hr-HR"/>
      </w:rPr>
      <w:t>1194/15-31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B3E32"/>
    <w:rsid w:val="000C11ED"/>
    <w:rsid w:val="000E25E2"/>
    <w:rsid w:val="00102355"/>
    <w:rsid w:val="001024FC"/>
    <w:rsid w:val="0010503D"/>
    <w:rsid w:val="00121DAB"/>
    <w:rsid w:val="00160325"/>
    <w:rsid w:val="001E4178"/>
    <w:rsid w:val="001E6337"/>
    <w:rsid w:val="00273580"/>
    <w:rsid w:val="002C29EB"/>
    <w:rsid w:val="00340B1C"/>
    <w:rsid w:val="00383227"/>
    <w:rsid w:val="003956F1"/>
    <w:rsid w:val="003969B6"/>
    <w:rsid w:val="00467849"/>
    <w:rsid w:val="004C3F42"/>
    <w:rsid w:val="005530C7"/>
    <w:rsid w:val="0055432F"/>
    <w:rsid w:val="00594D0D"/>
    <w:rsid w:val="00597B29"/>
    <w:rsid w:val="00613B39"/>
    <w:rsid w:val="00626933"/>
    <w:rsid w:val="0063124E"/>
    <w:rsid w:val="006353E3"/>
    <w:rsid w:val="006426F4"/>
    <w:rsid w:val="00643351"/>
    <w:rsid w:val="00656FF7"/>
    <w:rsid w:val="006654AB"/>
    <w:rsid w:val="00697E9B"/>
    <w:rsid w:val="0070318D"/>
    <w:rsid w:val="00794F17"/>
    <w:rsid w:val="007D790B"/>
    <w:rsid w:val="007E300D"/>
    <w:rsid w:val="008670DF"/>
    <w:rsid w:val="008718A5"/>
    <w:rsid w:val="008946B5"/>
    <w:rsid w:val="008D0F01"/>
    <w:rsid w:val="00906CDC"/>
    <w:rsid w:val="00943C34"/>
    <w:rsid w:val="00954A84"/>
    <w:rsid w:val="009A7CF6"/>
    <w:rsid w:val="009C1D4E"/>
    <w:rsid w:val="00A3468B"/>
    <w:rsid w:val="00A6069D"/>
    <w:rsid w:val="00AD370A"/>
    <w:rsid w:val="00AE320E"/>
    <w:rsid w:val="00B14DF9"/>
    <w:rsid w:val="00B746D5"/>
    <w:rsid w:val="00B81F4D"/>
    <w:rsid w:val="00BC4F60"/>
    <w:rsid w:val="00BE64B7"/>
    <w:rsid w:val="00D465DD"/>
    <w:rsid w:val="00E41922"/>
    <w:rsid w:val="00EE6FAD"/>
    <w:rsid w:val="00EF6D6B"/>
    <w:rsid w:val="00F46686"/>
    <w:rsid w:val="00F51B60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37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70A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D370A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D370A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D370A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37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70A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D370A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D370A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D370A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St-1194/2015</izvorni_sadrzaj>
    <derivirana_varijabla naziv="DomainObject.Predmet.OznakaBroj_1">St-1194/2015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TAKA društvo s ograničenom odgovornošću za usluge u stečaju</izvorni_sadrzaj>
    <derivirana_varijabla naziv="DomainObject.Predmet.ProtustrankaFormated_1">  TAKA društvo s ograničenom odgovornošću za usluge u stečaju</derivirana_varijabla>
  </DomainObject.Predmet.ProtustrankaFormated>
  <DomainObject.Predmet.ProtustrankaFormatedOIB>
    <izvorni_sadrzaj>  TAKA društvo s ograničenom odgovornošću za usluge u stečaju, OIB 82081668178</izvorni_sadrzaj>
    <derivirana_varijabla naziv="DomainObject.Predmet.ProtustrankaFormatedOIB_1">  TAKA društvo s ograničenom odgovornošću za usluge u stečaju, OIB 82081668178</derivirana_varijabla>
  </DomainObject.Predmet.ProtustrankaFormatedOIB>
  <DomainObject.Predmet.ProtustrankaFormatedWithAdress>
    <izvorni_sadrzaj> TAKA društvo s ograničenom odgovornošću za usluge u stečaju, Gospodarska 16, 42000 Varaždin</izvorni_sadrzaj>
    <derivirana_varijabla naziv="DomainObject.Predmet.ProtustrankaFormatedWithAdress_1"> TAKA društvo s ograničenom odgovornošću za usluge u stečaju, Gospodarska 16, 42000 Varaždin</derivirana_varijabla>
  </DomainObject.Predmet.ProtustrankaFormatedWithAdress>
  <DomainObject.Predmet.ProtustrankaFormatedWithAdressOIB>
    <izvorni_sadrzaj> TAKA društvo s ograničenom odgovornošću za usluge u stečaju, OIB 82081668178, Gospodarska 16, 42000 Varaždin</izvorni_sadrzaj>
    <derivirana_varijabla naziv="DomainObject.Predmet.ProtustrankaFormatedWithAdressOIB_1"> TAKA društvo s ograničenom odgovornošću za usluge u stečaju, OIB 82081668178, Gospodarska 16, 42000 Varaždin</derivirana_varijabla>
  </DomainObject.Predmet.ProtustrankaFormatedWithAdressOIB>
  <DomainObject.Predmet.ProtustrankaWithAdress>
    <izvorni_sadrzaj>TAKA društvo s ograničenom odgovornošću za usluge u stečaju Gospodarska 16, 42000 Varaždin</izvorni_sadrzaj>
    <derivirana_varijabla naziv="DomainObject.Predmet.ProtustrankaWithAdress_1">TAKA društvo s ograničenom odgovornošću za usluge u stečaju Gospodarska 16, 42000 Varaždin</derivirana_varijabla>
  </DomainObject.Predmet.ProtustrankaWithAdress>
  <DomainObject.Predmet.ProtustrankaWithAdressOIB>
    <izvorni_sadrzaj>TAKA društvo s ograničenom odgovornošću za usluge u stečaju, OIB 82081668178, Gospodarska 16, 42000 Varaždin</izvorni_sadrzaj>
    <derivirana_varijabla naziv="DomainObject.Predmet.ProtustrankaWithAdressOIB_1">TAKA društvo s ograničenom odgovornošću za usluge u stečaju, OIB 82081668178, Gospodarska 16, 42000 Varaždin</derivirana_varijabla>
  </DomainObject.Predmet.ProtustrankaWithAdressOIB>
  <DomainObject.Predmet.ProtustrankaNazivFormated>
    <izvorni_sadrzaj>TAKA društvo s ograničenom odgovornošću za usluge u stečaju</izvorni_sadrzaj>
    <derivirana_varijabla naziv="DomainObject.Predmet.ProtustrankaNazivFormated_1">TAKA društvo s ograničenom odgovornošću za usluge u stečaju</derivirana_varijabla>
  </DomainObject.Predmet.ProtustrankaNazivFormated>
  <DomainObject.Predmet.ProtustrankaNazivFormatedOIB>
    <izvorni_sadrzaj>TAKA društvo s ograničenom odgovornošću za usluge u stečaju, OIB 82081668178</izvorni_sadrzaj>
    <derivirana_varijabla naziv="DomainObject.Predmet.ProtustrankaNazivFormatedOIB_1">TAKA društvo s ograničenom odgovornošću za usluge u stečaju, OIB 82081668178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161285.23</izvorni_sadrzaj>
    <derivirana_varijabla naziv="DomainObject.Predmet.TrenutnaVrijednost_1">161285.23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TAKA društvo s ograničenom odgovornošću za usluge u stečaju</item>
    </izvorni_sadrzaj>
    <derivirana_varijabla naziv="DomainObject.Predmet.ProtuStrankaListFormated_1">
      <item>TAKA društvo s ograničenom odgovornošću za usluge u stečaju</item>
    </derivirana_varijabla>
  </DomainObject.Predmet.ProtuStrankaListFormated>
  <DomainObject.Predmet.ProtuStrankaListFormatedOIB>
    <izvorni_sadrzaj>
      <item>TAKA društvo s ograničenom odgovornošću za usluge u stečaju, OIB 82081668178</item>
    </izvorni_sadrzaj>
    <derivirana_varijabla naziv="DomainObject.Predmet.ProtuStrankaListFormatedOIB_1">
      <item>TAKA društvo s ograničenom odgovornošću za usluge u stečaju, OIB 82081668178</item>
    </derivirana_varijabla>
  </DomainObject.Predmet.ProtuStrankaListFormatedOIB>
  <DomainObject.Predmet.ProtuStrankaListFormatedWithAdress>
    <izvorni_sadrzaj>
      <item>TAKA društvo s ograničenom odgovornošću za usluge u stečaju, Gospodarska 16, 42000 Varaždin</item>
    </izvorni_sadrzaj>
    <derivirana_varijabla naziv="DomainObject.Predmet.ProtuStrankaListFormatedWithAdress_1">
      <item>TAKA društvo s ograničenom odgovornošću za usluge u stečaju, Gospodarska 16, 42000 Varaždin</item>
    </derivirana_varijabla>
  </DomainObject.Predmet.ProtuStrankaListFormatedWithAdress>
  <DomainObject.Predmet.ProtuStrankaListFormatedWithAdressOIB>
    <izvorni_sadrzaj>
      <item>TAKA društvo s ograničenom odgovornošću za usluge u stečaju, OIB 82081668178, Gospodarska 16, 42000 Varaždin</item>
    </izvorni_sadrzaj>
    <derivirana_varijabla naziv="DomainObject.Predmet.ProtuStrankaListFormatedWithAdressOIB_1">
      <item>TAKA društvo s ograničenom odgovornošću za usluge u stečaju, OIB 82081668178, Gospodarska 16, 42000 Varaždin</item>
    </derivirana_varijabla>
  </DomainObject.Predmet.ProtuStrankaListFormatedWithAdressOIB>
  <DomainObject.Predmet.ProtuStrankaListNazivFormated>
    <izvorni_sadrzaj>
      <item>TAKA društvo s ograničenom odgovornošću za usluge u stečaju</item>
    </izvorni_sadrzaj>
    <derivirana_varijabla naziv="DomainObject.Predmet.ProtuStrankaListNazivFormated_1">
      <item>TAKA društvo s ograničenom odgovornošću za usluge u stečaju</item>
    </derivirana_varijabla>
  </DomainObject.Predmet.ProtuStrankaListNazivFormated>
  <DomainObject.Predmet.ProtuStrankaListNazivFormatedOIB>
    <izvorni_sadrzaj>
      <item>TAKA društvo s ograničenom odgovornošću za usluge u stečaju, OIB 82081668178</item>
    </izvorni_sadrzaj>
    <derivirana_varijabla naziv="DomainObject.Predmet.ProtuStrankaListNazivFormatedOIB_1">
      <item>TAKA društvo s ograničenom odgovornošću za usluge u stečaju, OIB 82081668178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TAKA društvo s ograničenom odgovornošću za usluge u stečaju</izvorni_sadrzaj>
    <derivirana_varijabla naziv="DomainObject.Predmet.ProtustrankaIDrugi_1">TAKA društvo s ograničenom odgovornošću za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TAKA društvo s ograničenom odgovornošću za usluge u stečaju, OIB 82081668178, Gospodarska 16, 42000 Varaždin</izvorni_sadrzaj>
    <derivirana_varijabla naziv="DomainObject.Predmet.ProtustrankaIDrugiAdressOIB_1">TAKA društvo s ograničenom odgovornošću za usluge u stečaju, OIB 82081668178, Gospodarska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TAKA društvo s ograničenom odgovornošću za usluge u stečaju</item>
      <item>Sudski registar, Trgovački sud u Varaždinu</item>
    </izvorni_sadrzaj>
    <derivirana_varijabla naziv="DomainObject.Predmet.SudioniciListNaziv_1">
      <item>Financijska agencija</item>
      <item>TAKA društvo s ograničenom odgovornošću za usluge u stečaju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TAKA društvo s ograničenom odgovornošću za usluge u stečaju, OIB 82081668178, Gospodarska 16,42000 Varaždin</item>
      <item>Sudski registar, Trgovački sud u Varaždinu</item>
    </izvorni_sadrzaj>
    <derivirana_varijabla naziv="DomainObject.Predmet.SudioniciListAdressOIB_1">
      <item>Financijska agencija, OIB 85821130368, A. Cesarca 2,42000 Varaždin</item>
      <item>TAKA društvo s ograničenom odgovornošću za usluge u stečaju, OIB 82081668178, Gospodarska 16,42000 Varaždin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82081668178</item>
      <item>, OIB null</item>
    </izvorni_sadrzaj>
    <derivirana_varijabla naziv="DomainObject.Predmet.SudioniciListNazivOIB_1">
      <item>, OIB 85821130368</item>
      <item>, OIB 82081668178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250</properties:Words>
  <properties:Characters>1168</properties:Characters>
  <properties:Lines>47</properties:Lines>
  <properties:Paragraphs>22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2017-09-26T12:46:00Z</cp:lastPrinted>
  <dcterms:modified xmlns:xsi="http://www.w3.org/2001/XMLSchema-instance" xsi:type="dcterms:W3CDTF">2017-09-26T12:49:00Z</dcterms:modified>
  <cp:revision>42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