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5b07" w14:paraId="3975b07" w:rsidRDefault="00483E88" w:rsidP="00483E8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83E88" w:rsidR="00AE649C" w:rsidRPr="00B76F3C">
      <w:pPr>
        <w:pStyle w:val="NormaleSPIS"/>
        <w:spacing w:after="0"/>
      </w:pPr>
    </w:p>
    <w:p w:rsidRDefault="00483E88" w:rsidP="00483E88" w:rsidR="00483E88">
      <w:pPr>
        <w:spacing w:after="0"/>
      </w:pPr>
      <w:r>
        <w:tab/>
        <w:t>Republika Hrvatska</w:t>
      </w:r>
    </w:p>
    <w:p w:rsidRDefault="00483E88" w:rsidP="00483E88" w:rsidR="00483E88">
      <w:pPr>
        <w:spacing w:after="0"/>
      </w:pPr>
      <w:r>
        <w:t xml:space="preserve">      Trgovački sud u Bjelovaru</w:t>
      </w:r>
    </w:p>
    <w:p w:rsidRDefault="00483E88" w:rsidP="00483E88" w:rsidR="00483E88">
      <w:pPr>
        <w:spacing w:after="0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483E88" w:rsidP="00483E88" w:rsidR="00483E88">
      <w:pPr>
        <w:spacing w:after="0"/>
        <w:jc w:val="right"/>
      </w:pPr>
      <w:r>
        <w:t>Poslovni broj: 2 St-652/2017-2</w:t>
      </w:r>
    </w:p>
    <w:p w:rsidRDefault="00483E88" w:rsidP="00483E88" w:rsidR="00483E88">
      <w:pPr>
        <w:spacing w:after="0"/>
      </w:pPr>
    </w:p>
    <w:p w:rsidRDefault="00483E88" w:rsidP="00483E88" w:rsidR="00483E88">
      <w:pPr>
        <w:spacing w:after="0"/>
      </w:pPr>
    </w:p>
    <w:p w:rsidRDefault="00483E88" w:rsidP="00483E88" w:rsidR="00483E88">
      <w:pPr>
        <w:spacing w:after="0"/>
        <w:jc w:val="center"/>
      </w:pPr>
      <w:r>
        <w:t>O G L A S</w:t>
      </w:r>
    </w:p>
    <w:p w:rsidRDefault="00483E88" w:rsidP="00483E88" w:rsidR="00483E88">
      <w:pPr>
        <w:spacing w:after="0"/>
        <w:jc w:val="center"/>
      </w:pPr>
    </w:p>
    <w:p w:rsidRDefault="00483E88" w:rsidP="00483E88" w:rsidR="00483E88">
      <w:pPr>
        <w:spacing w:after="0"/>
        <w:jc w:val="both"/>
      </w:pPr>
      <w:r>
        <w:t>Trgovački sud u Bjelovaru, u skraćenom stečajnom postupku nad stečajnim dužnikom HUMANITARNA UDRUGA ZA POMOĆ DJECI I SOCIJALNO UGROŽENIM OBITELJIMA "DJEČJA SREĆA", Zagreb, Kameniti stol 31, Registarski broj: 21007285, OIB: 68883452929, koji se vodi kod ovoga suda pod brojem St-583/2017, temeljem odredbe čl. 430., 431. i 434. Stečajnog zakona (Narodne novine br. 71/15), objavljuje:</w:t>
      </w:r>
    </w:p>
    <w:p w:rsidRDefault="00483E88" w:rsidP="00483E88" w:rsidR="00483E88">
      <w:pPr>
        <w:spacing w:after="0"/>
        <w:jc w:val="both"/>
      </w:pPr>
    </w:p>
    <w:p w:rsidRDefault="00483E88" w:rsidP="00483E88" w:rsidR="00483E88">
      <w:pPr>
        <w:spacing w:after="0"/>
        <w:jc w:val="both"/>
      </w:pPr>
      <w:r>
        <w:t xml:space="preserve">1. Na dan 14. veljače 2017. dužnik u Očevidniku redoslijeda osnova za plaćanje ima evidentirane neizvršene osnove za plaćanje u ukupnom iznosu od 6.518,51 kunu, u koji iznos je uračunata kamata i naknada Financijske agencije za provedbu ovrhe na novčanim sredstvima.  </w:t>
      </w:r>
    </w:p>
    <w:p w:rsidRDefault="00483E88" w:rsidP="00483E88" w:rsidR="00483E88">
      <w:pPr>
        <w:spacing w:after="0"/>
        <w:jc w:val="both"/>
      </w:pPr>
    </w:p>
    <w:p w:rsidRDefault="00483E88" w:rsidP="00483E88" w:rsidR="00483E88">
      <w:pPr>
        <w:spacing w:after="0"/>
        <w:jc w:val="both"/>
      </w:pPr>
      <w: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483E88" w:rsidP="00483E88" w:rsidR="00483E88">
      <w:pPr>
        <w:spacing w:after="0"/>
        <w:jc w:val="both"/>
      </w:pPr>
    </w:p>
    <w:p w:rsidRDefault="00483E88" w:rsidP="00483E88" w:rsidR="00483E8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83E88" w:rsidP="00483E88" w:rsidR="00483E88">
      <w:pPr>
        <w:spacing w:after="0"/>
        <w:jc w:val="both"/>
      </w:pPr>
    </w:p>
    <w:p w:rsidRDefault="00483E88" w:rsidP="00483E88" w:rsidR="00483E8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83E88" w:rsidP="00483E88" w:rsidR="00483E88">
      <w:pPr>
        <w:spacing w:after="0"/>
        <w:jc w:val="both"/>
      </w:pPr>
    </w:p>
    <w:p w:rsidRDefault="00483E88" w:rsidP="00483E88" w:rsidR="00483E88">
      <w:pPr>
        <w:spacing w:after="0"/>
        <w:jc w:val="center"/>
      </w:pPr>
      <w:r>
        <w:t>U Bjelovaru 21. prosinca 2017.</w:t>
      </w:r>
    </w:p>
    <w:p w:rsidRDefault="00483E88" w:rsidP="00483E88" w:rsidR="00483E8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83E88" w:rsidP="00483E88" w:rsidR="00483E88">
      <w:pPr>
        <w:spacing w:after="0"/>
        <w:ind w:firstLine="5103"/>
      </w:pPr>
      <w:r>
        <w:t xml:space="preserve">    SUDSKI SAVJETNIK</w:t>
      </w:r>
    </w:p>
    <w:p w:rsidRDefault="00483E88" w:rsidP="00483E8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4F73"/>
    <w:rsid w:val="00475964"/>
    <w:rsid w:val="00477C17"/>
    <w:rsid w:val="00481E95"/>
    <w:rsid w:val="00481E99"/>
    <w:rsid w:val="00482346"/>
    <w:rsid w:val="004825FF"/>
    <w:rsid w:val="00483E8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71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St-652/2017-2</izvorni_sadrzaj>
    <derivirana_varijabla naziv="DomainObject.Oznaka_1">St-652/2017-2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ZA POMOĆ DJECI I SOCIJALNO UGROŽENIM OBITELJIMA ''DJEČJA SREĆA''</izvorni_sadrzaj>
    <derivirana_varijabla naziv="DomainObject.Predmet.ProtustrankaFormated_1">  HUMANITARNA UDRUGA ZA POMOĆ DJECI I SOCIJALNO UGROŽENIM OBITELJIMA ''DJEČJA SREĆA''</derivirana_varijabla>
  </DomainObject.Predmet.ProtustrankaFormated>
  <DomainObject.Predmet.ProtustrankaFormatedOIB>
    <izvorni_sadrzaj>  HUMANITARNA UDRUGA ZA POMOĆ DJECI I SOCIJALNO UGROŽENIM OBITELJIMA ''DJEČJA SREĆA'', OIB 68883452929</izvorni_sadrzaj>
    <derivirana_varijabla naziv="DomainObject.Predmet.ProtustrankaFormatedOIB_1">  HUMANITARNA UDRUGA ZA POMOĆ DJECI I SOCIJALNO UGROŽENIM OBITELJIMA ''DJEČJA SREĆA'', OIB 68883452929</derivirana_varijabla>
  </DomainObject.Predmet.ProtustrankaFormatedOIB>
  <DomainObject.Predmet.ProtustrankaFormatedWithAdress>
    <izvorni_sadrzaj> HUMANITARNA UDRUGA ZA POMOĆ DJECI I SOCIJALNO UGROŽENIM OBITELJIMA ''DJEČJA SREĆA'', Kameniti stol 31, 10000 Zagreb</izvorni_sadrzaj>
    <derivirana_varijabla naziv="DomainObject.Predmet.ProtustrankaFormatedWithAdress_1"> HUMANITARNA UDRUGA ZA POMOĆ DJECI I SOCIJALNO UGROŽENIM OBITELJIMA ''DJEČJA SREĆA'', Kameniti stol 31, 10000 Zagreb</derivirana_varijabla>
  </DomainObject.Predmet.ProtustrankaFormatedWithAdress>
  <DomainObject.Predmet.ProtustrankaFormatedWithAdressOIB>
    <izvorni_sadrzaj> HUMANITARNA UDRUGA ZA POMOĆ DJECI I SOCIJALNO UGROŽENIM OBITELJIMA ''DJEČJA SREĆA'', OIB 68883452929, Kameniti stol 31, 10000 Zagreb</izvorni_sadrzaj>
    <derivirana_varijabla naziv="DomainObject.Predmet.ProtustrankaFormatedWithAdressOIB_1"> HUMANITARNA UDRUGA ZA POMOĆ DJECI I SOCIJALNO UGROŽENIM OBITELJIMA ''DJEČJA SREĆA'', OIB 68883452929, Kameniti stol 31, 10000 Zagreb</derivirana_varijabla>
  </DomainObject.Predmet.ProtustrankaFormatedWithAdressOIB>
  <DomainObject.Predmet.ProtustrankaWithAdress>
    <izvorni_sadrzaj>HUMANITARNA UDRUGA ZA POMOĆ DJECI I SOCIJALNO UGROŽENIM OBITELJIMA ''DJEČJA SREĆA'' Kameniti stol 31, 10000 Zagreb</izvorni_sadrzaj>
    <derivirana_varijabla naziv="DomainObject.Predmet.ProtustrankaWithAdress_1">HUMANITARNA UDRUGA ZA POMOĆ DJECI I SOCIJALNO UGROŽENIM OBITELJIMA ''DJEČJA SREĆA'' Kameniti stol 31, 10000 Zagreb</derivirana_varijabla>
  </DomainObject.Predmet.ProtustrankaWithAdress>
  <DomainObject.Predmet.ProtustrankaWithAdressOIB>
    <izvorni_sadrzaj>HUMANITARNA UDRUGA ZA POMOĆ DJECI I SOCIJALNO UGROŽENIM OBITELJIMA ''DJEČJA SREĆA'', OIB 68883452929, Kameniti stol 31, 10000 Zagreb</izvorni_sadrzaj>
    <derivirana_varijabla naziv="DomainObject.Predmet.ProtustrankaWithAdressOIB_1">HUMANITARNA UDRUGA ZA POMOĆ DJECI I SOCIJALNO UGROŽENIM OBITELJIMA ''DJEČJA SREĆA'', OIB 68883452929, Kameniti stol 31, 10000 Zagreb</derivirana_varijabla>
  </DomainObject.Predmet.ProtustrankaWithAdressOIB>
  <DomainObject.Predmet.ProtustrankaNazivFormated>
    <izvorni_sadrzaj>HUMANITARNA UDRUGA ZA POMOĆ DJECI I SOCIJALNO UGROŽENIM OBITELJIMA ''DJEČJA SREĆA''</izvorni_sadrzaj>
    <derivirana_varijabla naziv="DomainObject.Predmet.ProtustrankaNazivFormated_1">HUMANITARNA UDRUGA ZA POMOĆ DJECI I SOCIJALNO UGROŽENIM OBITELJIMA ''DJEČJA SREĆA''</derivirana_varijabla>
  </DomainObject.Predmet.ProtustrankaNazivFormated>
  <DomainObject.Predmet.ProtustrankaNazivFormatedOIB>
    <izvorni_sadrzaj>HUMANITARNA UDRUGA ZA POMOĆ DJECI I SOCIJALNO UGROŽENIM OBITELJIMA ''DJEČJA SREĆA'', OIB 68883452929</izvorni_sadrzaj>
    <derivirana_varijabla naziv="DomainObject.Predmet.ProtustrankaNazivFormatedOIB_1">HUMANITARNA UDRUGA ZA POMOĆ DJECI I SOCIJALNO UGROŽENIM OBITELJIMA ''DJEČJA SREĆA'', OIB 68883452929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HUMANITARNA UDRUGA ZA POMOĆ DJECI I SOCIJALNO UGROŽENIM OBITELJIMA ''DJEČJA SREĆA''</item>
    </izvorni_sadrzaj>
    <derivirana_varijabla naziv="DomainObject.Predmet.ProtuStrankaListFormated_1">
      <item>HUMANITARNA UDRUGA ZA POMOĆ DJECI I SOCIJALNO UGROŽENIM OBITELJIMA ''DJEČJA SREĆA''</item>
    </derivirana_varijabla>
  </DomainObject.Predmet.ProtuStrankaListFormated>
  <DomainObject.Predmet.ProtuStrankaListFormatedOIB>
    <izvorni_sadrzaj>
      <item>HUMANITARNA UDRUGA ZA POMOĆ DJECI I SOCIJALNO UGROŽENIM OBITELJIMA ''DJEČJA SREĆA'', OIB 68883452929</item>
    </izvorni_sadrzaj>
    <derivirana_varijabla naziv="DomainObject.Predmet.ProtuStrankaListFormatedOIB_1">
      <item>HUMANITARNA UDRUGA ZA POMOĆ DJECI I SOCIJALNO UGROŽENIM OBITELJIMA ''DJEČJA SREĆA'', OIB 68883452929</item>
    </derivirana_varijabla>
  </DomainObject.Predmet.ProtuStrankaListFormatedOIB>
  <DomainObject.Predmet.ProtuStrankaListFormatedWithAdress>
    <izvorni_sadrzaj>
      <item>HUMANITARNA UDRUGA ZA POMOĆ DJECI I SOCIJALNO UGROŽENIM OBITELJIMA ''DJEČJA SREĆA'', Kameniti stol 31, 10000 Zagreb</item>
    </izvorni_sadrzaj>
    <derivirana_varijabla naziv="DomainObject.Predmet.ProtuStrankaListFormatedWithAdress_1">
      <item>HUMANITARNA UDRUGA ZA POMOĆ DJECI I SOCIJALNO UGROŽENIM OBITELJIMA ''DJEČJA SREĆA'', Kameniti stol 31, 10000 Zagreb</item>
    </derivirana_varijabla>
  </DomainObject.Predmet.ProtuStrankaListFormatedWithAdress>
  <DomainObject.Predmet.ProtuStrankaListFormatedWithAdressOIB>
    <izvorni_sadrzaj>
      <item>HUMANITARNA UDRUGA ZA POMOĆ DJECI I SOCIJALNO UGROŽENIM OBITELJIMA ''DJEČJA SREĆA'', OIB 68883452929, Kameniti stol 31, 10000 Zagreb</item>
    </izvorni_sadrzaj>
    <derivirana_varijabla naziv="DomainObject.Predmet.ProtuStrankaListFormatedWithAdressOIB_1">
      <item>HUMANITARNA UDRUGA ZA POMOĆ DJECI I SOCIJALNO UGROŽENIM OBITELJIMA ''DJEČJA SREĆA'', OIB 68883452929, Kameniti stol 31, 10000 Zagreb</item>
    </derivirana_varijabla>
  </DomainObject.Predmet.ProtuStrankaListFormatedWithAdressOIB>
  <DomainObject.Predmet.ProtuStrankaListNazivFormated>
    <izvorni_sadrzaj>
      <item>HUMANITARNA UDRUGA ZA POMOĆ DJECI I SOCIJALNO UGROŽENIM OBITELJIMA ''DJEČJA SREĆA''</item>
    </izvorni_sadrzaj>
    <derivirana_varijabla naziv="DomainObject.Predmet.ProtuStrankaListNazivFormated_1">
      <item>HUMANITARNA UDRUGA ZA POMOĆ DJECI I SOCIJALNO UGROŽENIM OBITELJIMA ''DJEČJA SREĆA''</item>
    </derivirana_varijabla>
  </DomainObject.Predmet.ProtuStrankaListNazivFormated>
  <DomainObject.Predmet.ProtuStrankaListNazivFormatedOIB>
    <izvorni_sadrzaj>
      <item>HUMANITARNA UDRUGA ZA POMOĆ DJECI I SOCIJALNO UGROŽENIM OBITELJIMA ''DJEČJA SREĆA'', OIB 68883452929</item>
    </izvorni_sadrzaj>
    <derivirana_varijabla naziv="DomainObject.Predmet.ProtuStrankaListNazivFormatedOIB_1">
      <item>HUMANITARNA UDRUGA ZA POMOĆ DJECI I SOCIJALNO UGROŽENIM OBITELJIMA ''DJEČJA SREĆA'', OIB 68883452929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St-652/2017-2</izvorni_sadrzaj>
    <derivirana_varijabla naziv="DomainObject.PoslovniBrojDokumenta_1">St-652/2017-2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HUMANITARNA UDRUGA ZA POMOĆ DJECI I SOCIJALNO UGROŽENIM OBITELJIMA ''DJEČJA SREĆA''</izvorni_sadrzaj>
    <derivirana_varijabla naziv="DomainObject.Predmet.ProtustrankaIDrugi_1">HUMANITARNA UDRUGA ZA POMOĆ DJECI I SOCIJALNO UGROŽENIM OBITELJIMA ''DJEČJA SREĆA''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HUMANITARNA UDRUGA ZA POMOĆ DJECI I SOCIJALNO UGROŽENIM OBITELJIMA ''DJEČJA SREĆA'', OIB 68883452929, Kameniti stol 31, 10000 Zagreb</izvorni_sadrzaj>
    <derivirana_varijabla naziv="DomainObject.Predmet.ProtustrankaIDrugiAdressOIB_1">HUMANITARNA UDRUGA ZA POMOĆ DJECI I SOCIJALNO UGROŽENIM OBITELJIMA ''DJEČJA SREĆA'', OIB 68883452929, Kameniti stol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HUMANITARNA UDRUGA ZA POMOĆ DJECI I SOCIJALNO UGROŽENIM OBITELJIMA ''DJEČJA SREĆA''</item>
      <item>FINA Regionalni centar Zagreb</item>
    </izvorni_sadrzaj>
    <derivirana_varijabla naziv="DomainObject.Predmet.SudioniciListNaziv_1">
      <item>HUMANITARNA UDRUGA ZA POMOĆ DJECI I SOCIJALNO UGROŽENIM OBITELJIMA ''DJEČJA SREĆA''</item>
      <item>FINA Regionalni centar Zagreb</item>
    </derivirana_varijabla>
  </DomainObject.Predmet.SudioniciListNaziv>
  <DomainObject.Predmet.SudioniciListAdressOIB>
    <izvorni_sadrzaj>
      <item>HUMANITARNA UDRUGA ZA POMOĆ DJECI I SOCIJALNO UGROŽENIM OBITELJIMA ''DJEČJA SREĆA'', OIB 68883452929, Kameniti stol 31,10000 Zagreb</item>
      <item>FINA Regionalni centar Zagreb, OIB 85821130368, Trg svibanjskih žrtava 1995. br. 1,10000 Zagreb</item>
    </izvorni_sadrzaj>
    <derivirana_varijabla naziv="DomainObject.Predmet.SudioniciListAdressOIB_1">
      <item>HUMANITARNA UDRUGA ZA POMOĆ DJECI I SOCIJALNO UGROŽENIM OBITELJIMA ''DJEČJA SREĆA'', OIB 68883452929, Kameniti stol 31,10000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153334-1834-49FF-B71D-82DFCBE410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1671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2017-12-21T07:42:00Z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