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b776e" w14:paraId="8fb776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00702" w:rsidP="00000702" w:rsidR="00000702" w:rsidRPr="0000070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000702">
        <w:rPr>
          <w:rFonts w:cs="Times New Roman" w:eastAsia="Times New Roman"/>
          <w:noProof/>
          <w:szCs w:val="20"/>
          <w:lang w:eastAsia="hr-HR"/>
        </w:rPr>
        <w:t xml:space="preserve">               5 St-231/2017-7</w:t>
      </w:r>
    </w:p>
    <w:p w:rsidRDefault="00000702" w:rsidP="00000702" w:rsidR="00000702" w:rsidRPr="0000070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00702" w:rsidP="00000702" w:rsidR="00000702" w:rsidRPr="0000070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00702" w:rsidP="00000702" w:rsidR="00000702" w:rsidRPr="0000070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00702" w:rsidP="00000702" w:rsidR="00000702" w:rsidRPr="0000070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00702" w:rsidP="00000702" w:rsidR="00000702" w:rsidRPr="00000702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00702" w:rsidP="00000702" w:rsidR="00000702" w:rsidRPr="0000070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000702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000702" w:rsidP="00000702" w:rsidR="00000702" w:rsidRPr="000007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00702" w:rsidP="00000702" w:rsidR="00000702" w:rsidRPr="0000070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000702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000702" w:rsidP="00000702" w:rsidR="00000702" w:rsidRPr="0000070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000702" w:rsidP="00000702" w:rsidR="00000702" w:rsidRPr="000007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00702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000702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IPSILON društvo s ograničenom odgovornošću za trgovinu i usluge, Daruvar, Stjepana Radića 17, MBS: 010065696, OIB: 92851472624, 3. listopada </w:t>
      </w:r>
      <w:r w:rsidRPr="00000702">
        <w:rPr>
          <w:rFonts w:cs="Times New Roman" w:eastAsia="Times New Roman"/>
          <w:noProof/>
          <w:szCs w:val="20"/>
          <w:lang w:eastAsia="hr-HR"/>
        </w:rPr>
        <w:t xml:space="preserve">2017. </w:t>
      </w:r>
    </w:p>
    <w:p w:rsidRDefault="00000702" w:rsidP="00000702" w:rsidR="00000702" w:rsidRPr="000007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00702" w:rsidP="00000702" w:rsidR="00000702" w:rsidRPr="0000070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00702">
        <w:rPr>
          <w:rFonts w:cs="Times New Roman" w:eastAsia="Times New Roman"/>
          <w:szCs w:val="20"/>
          <w:lang w:eastAsia="hr-HR"/>
        </w:rPr>
        <w:t>r i j e š i o   j e</w:t>
      </w:r>
    </w:p>
    <w:p w:rsidRDefault="00000702" w:rsidP="00000702" w:rsidR="00000702" w:rsidRPr="000007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00702" w:rsidP="00000702" w:rsidR="00000702" w:rsidRPr="000007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00702" w:rsidP="00000702" w:rsidR="00000702" w:rsidRPr="000007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00702">
        <w:rPr>
          <w:rFonts w:cs="Times New Roman" w:eastAsia="Times New Roman"/>
          <w:szCs w:val="20"/>
          <w:lang w:eastAsia="hr-HR"/>
        </w:rPr>
        <w:t xml:space="preserve">Saziva se ročište radi rasprave o uvjetima za otvaranje stečajnog postupka za dan 2. studenog 2017. u 9,30 sati u ovome sudu u Bjelovaru, Šetalište dr. </w:t>
      </w:r>
      <w:proofErr w:type="spellStart"/>
      <w:r w:rsidRPr="00000702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000702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000702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000702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000702" w:rsidP="00000702" w:rsidR="00000702" w:rsidRPr="000007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00702" w:rsidP="00000702" w:rsidR="00000702" w:rsidRPr="0000070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000702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000702" w:rsidP="00000702" w:rsidR="00000702" w:rsidRPr="0000070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000702">
        <w:rPr>
          <w:rFonts w:cs="Times New Roman" w:eastAsia="Times New Roman"/>
          <w:szCs w:val="20"/>
          <w:lang w:eastAsia="hr-HR"/>
        </w:rPr>
        <w:t xml:space="preserve">- zakonski zastupnik dužnika Damir </w:t>
      </w:r>
      <w:proofErr w:type="spellStart"/>
      <w:r w:rsidRPr="00000702">
        <w:rPr>
          <w:rFonts w:cs="Times New Roman" w:eastAsia="Times New Roman"/>
          <w:szCs w:val="20"/>
          <w:lang w:eastAsia="hr-HR"/>
        </w:rPr>
        <w:t>Pavlak</w:t>
      </w:r>
      <w:proofErr w:type="spellEnd"/>
      <w:r w:rsidRPr="00000702">
        <w:rPr>
          <w:rFonts w:cs="Times New Roman" w:eastAsia="Times New Roman"/>
          <w:szCs w:val="20"/>
          <w:lang w:eastAsia="hr-HR"/>
        </w:rPr>
        <w:t>.</w:t>
      </w:r>
    </w:p>
    <w:p w:rsidRDefault="00000702" w:rsidP="00000702" w:rsidR="00000702" w:rsidRPr="0000070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00702" w:rsidP="00000702" w:rsidR="00000702" w:rsidRPr="0000070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00702">
        <w:rPr>
          <w:rFonts w:cs="Times New Roman" w:eastAsia="Times New Roman"/>
          <w:szCs w:val="20"/>
          <w:lang w:eastAsia="hr-HR"/>
        </w:rPr>
        <w:t>U Bjelovaru, 3. listopada</w:t>
      </w:r>
      <w:r w:rsidRPr="00000702">
        <w:rPr>
          <w:rFonts w:cs="Times New Roman" w:eastAsia="Times New Roman"/>
          <w:noProof/>
          <w:szCs w:val="20"/>
          <w:lang w:eastAsia="hr-HR"/>
        </w:rPr>
        <w:t xml:space="preserve"> 2017.</w:t>
      </w:r>
    </w:p>
    <w:p w:rsidRDefault="00000702" w:rsidP="00000702" w:rsidR="00000702" w:rsidRPr="0000070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000702" w:rsidP="00000702" w:rsidR="00000702" w:rsidRPr="000007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00702" w:rsidP="00000702" w:rsidR="00000702" w:rsidRPr="00000702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000702">
        <w:rPr>
          <w:rFonts w:cs="Times New Roman" w:eastAsia="Times New Roman"/>
          <w:szCs w:val="20"/>
          <w:lang w:eastAsia="hr-HR"/>
        </w:rPr>
        <w:t>STEČAJNI SUDAC</w:t>
      </w:r>
    </w:p>
    <w:p w:rsidRDefault="00000702" w:rsidP="00000702" w:rsidR="00000702" w:rsidRPr="000007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0070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000702" w:rsidP="00000702" w:rsidR="00000702" w:rsidRPr="000007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00702" w:rsidP="00000702" w:rsidR="00000702" w:rsidRPr="0000070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000702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000702" w:rsidP="00000702" w:rsidR="00000702" w:rsidRPr="0000070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000702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000702" w:rsidP="00000702" w:rsidR="00000702" w:rsidRPr="0000070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000702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000702" w:rsidP="00000702" w:rsidR="00000702" w:rsidRPr="000007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00702" w:rsidP="00000702" w:rsidR="00000702" w:rsidRPr="000007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00702" w:rsidP="00000702" w:rsidR="00000702" w:rsidRPr="000007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00702" w:rsidP="00000702" w:rsidR="00000702" w:rsidRPr="000007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00702" w:rsidP="00000702" w:rsidR="00000702" w:rsidRPr="000007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00702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000702" w:rsidP="00000702" w:rsidR="00000702" w:rsidRPr="000007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00702" w:rsidP="00000702" w:rsidR="00000702" w:rsidRPr="000007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00702" w:rsidP="00000702" w:rsidR="00000702" w:rsidRPr="000007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sectPr w:rsidSect="0032366B" w:rsidR="00000702" w:rsidRPr="0000070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0702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122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St-231/2017-7</izvorni_sadrzaj>
    <derivirana_varijabla naziv="DomainObject.Oznaka_1">St-231/2017-7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St-231/2017</izvorni_sadrzaj>
    <derivirana_varijabla naziv="DomainObject.Predmet.OznakaBroj_1">St-231/2017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IPSILON društvo s ograničenom odgovornošću za trgovinu i usluge zastupanog po punomoćniku Damir Pavlak</izvorni_sadrzaj>
    <derivirana_varijabla naziv="DomainObject.Predmet.ProtustrankaFormated_1">  IPSILON društvo s ograničenom odgovornošću za trgovinu i usluge zastupanog po punomoćniku Damir Pavlak</derivirana_varijabla>
  </DomainObject.Predmet.ProtustrankaFormated>
  <DomainObject.Predmet.ProtustrankaFormatedOIB>
    <izvorni_sadrzaj>  IPSILON društvo s ograničenom odgovornošću za trgovinu i usluge, OIB 92851472624 zastupanog po punomoćniku Damir Pavlak</izvorni_sadrzaj>
    <derivirana_varijabla naziv="DomainObject.Predmet.ProtustrankaFormatedOIB_1">  IPSILON društvo s ograničenom odgovornošću za trgovinu i usluge, OIB 92851472624 zastupanog po punomoćniku Damir Pavlak</derivirana_varijabla>
  </DomainObject.Predmet.ProtustrankaFormatedOIB>
  <DomainObject.Predmet.ProtustrankaFormatedWithAdress>
    <izvorni_sadrzaj> IPSILON društvo s ograničenom odgovornošću za trgovinu i usluge, Stjepana Radića 17, 43500 Daruvar zastupanog po punomoćniku Damir Pavlak</izvorni_sadrzaj>
    <derivirana_varijabla naziv="DomainObject.Predmet.ProtustrankaFormatedWithAdress_1"> IPSILON društvo s ograničenom odgovornošću za trgovinu i usluge, Stjepana Radića 17, 43500 Daruvar zastupanog po punomoćniku Damir Pavlak</derivirana_varijabla>
  </DomainObject.Predmet.ProtustrankaFormatedWithAdress>
  <DomainObject.Predmet.ProtustrankaFormatedWithAdressOIB>
    <izvorni_sadrzaj> IPSILON društvo s ograničenom odgovornošću za trgovinu i usluge, OIB 92851472624, Stjepana Radića 17, 43500 Daruvar zastupanog po punomoćniku Damir Pavlak</izvorni_sadrzaj>
    <derivirana_varijabla naziv="DomainObject.Predmet.ProtustrankaFormatedWithAdressOIB_1"> IPSILON društvo s ograničenom odgovornošću za trgovinu i usluge, OIB 92851472624, Stjepana Radića 17, 43500 Daruvar zastupanog po punomoćniku Damir Pavlak</derivirana_varijabla>
  </DomainObject.Predmet.ProtustrankaFormatedWithAdressOIB>
  <DomainObject.Predmet.ProtustrankaWithAdress>
    <izvorni_sadrzaj>IPSILON društvo s ograničenom odgovornošću za trgovinu i usluge Stjepana Radića 17, 43500 Daruvar</izvorni_sadrzaj>
    <derivirana_varijabla naziv="DomainObject.Predmet.ProtustrankaWithAdress_1">IPSILON društvo s ograničenom odgovornošću za trgovinu i usluge Stjepana Radića 17, 43500 Daruvar</derivirana_varijabla>
  </DomainObject.Predmet.ProtustrankaWithAdress>
  <DomainObject.Predmet.ProtustrankaWithAdressOIB>
    <izvorni_sadrzaj>IPSILON društvo s ograničenom odgovornošću za trgovinu i usluge, OIB 92851472624, Stjepana Radića 17, 43500 Daruvar</izvorni_sadrzaj>
    <derivirana_varijabla naziv="DomainObject.Predmet.ProtustrankaWithAdressOIB_1">IPSILON društvo s ograničenom odgovornošću za trgovinu i usluge, OIB 92851472624, Stjepana Radića 17, 43500 Daruvar</derivirana_varijabla>
  </DomainObject.Predmet.ProtustrankaWithAdressOIB>
  <DomainObject.Predmet.ProtustrankaNazivFormated>
    <izvorni_sadrzaj>IPSILON društvo s ograničenom odgovornošću za trgovinu i usluge</izvorni_sadrzaj>
    <derivirana_varijabla naziv="DomainObject.Predmet.ProtustrankaNazivFormated_1">IPSILON društvo s ograničenom odgovornošću za trgovinu i usluge</derivirana_varijabla>
  </DomainObject.Predmet.ProtustrankaNazivFormated>
  <DomainObject.Predmet.ProtustrankaNazivFormatedOIB>
    <izvorni_sadrzaj>IPSILON društvo s ograničenom odgovornošću za trgovinu i usluge, OIB 92851472624</izvorni_sadrzaj>
    <derivirana_varijabla naziv="DomainObject.Predmet.ProtustrankaNazivFormatedOIB_1">IPSILON društvo s ograničenom odgovornošću za trgovinu i usluge, OIB 92851472624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IPSILON društvo s ograničenom odgovornošću za trgovinu i usluge zastupanog po punomoćniku Damir Pavlak</item>
    </izvorni_sadrzaj>
    <derivirana_varijabla naziv="DomainObject.Predmet.ProtuStrankaListFormated_1">
      <item>IPSILON društvo s ograničenom odgovornošću za trgovinu i usluge zastupanog po punomoćniku Damir Pavlak</item>
    </derivirana_varijabla>
  </DomainObject.Predmet.ProtuStrankaListFormated>
  <DomainObject.Predmet.ProtuStrankaListFormatedOIB>
    <izvorni_sadrzaj>
      <item>IPSILON društvo s ograničenom odgovornošću za trgovinu i usluge, OIB 92851472624 zastupanog po punomoćniku Damir Pavlak</item>
    </izvorni_sadrzaj>
    <derivirana_varijabla naziv="DomainObject.Predmet.ProtuStrankaListFormatedOIB_1">
      <item>IPSILON društvo s ograničenom odgovornošću za trgovinu i usluge, OIB 92851472624 zastupanog po punomoćniku Damir Pavlak</item>
    </derivirana_varijabla>
  </DomainObject.Predmet.ProtuStrankaListFormatedOIB>
  <DomainObject.Predmet.ProtuStrankaListFormatedWithAdress>
    <izvorni_sadrzaj>
      <item>IPSILON društvo s ograničenom odgovornošću za trgovinu i usluge, Stjepana Radića 17, 43500 Daruvar zastupanog po punomoćniku Damir Pavlak</item>
    </izvorni_sadrzaj>
    <derivirana_varijabla naziv="DomainObject.Predmet.ProtuStrankaListFormatedWithAdress_1">
      <item>IPSILON društvo s ograničenom odgovornošću za trgovinu i usluge, Stjepana Radića 17, 43500 Daruvar zastupanog po punomoćniku Damir Pavlak</item>
    </derivirana_varijabla>
  </DomainObject.Predmet.ProtuStrankaListFormatedWithAdress>
  <DomainObject.Predmet.ProtuStrankaListFormatedWithAdressOIB>
    <izvorni_sadrzaj>
      <item>IPSILON društvo s ograničenom odgovornošću za trgovinu i usluge, OIB 92851472624, Stjepana Radića 17, 43500 Daruvar zastupanog po punomoćniku Damir Pavlak</item>
    </izvorni_sadrzaj>
    <derivirana_varijabla naziv="DomainObject.Predmet.ProtuStrankaListFormatedWithAdressOIB_1">
      <item>IPSILON društvo s ograničenom odgovornošću za trgovinu i usluge, OIB 92851472624, Stjepana Radića 17, 43500 Daruvar zastupanog po punomoćniku Damir Pavlak</item>
    </derivirana_varijabla>
  </DomainObject.Predmet.ProtuStrankaListFormatedWithAdressOIB>
  <DomainObject.Predmet.ProtuStrankaListNazivFormated>
    <izvorni_sadrzaj>
      <item>IPSILON društvo s ograničenom odgovornošću za trgovinu i usluge</item>
    </izvorni_sadrzaj>
    <derivirana_varijabla naziv="DomainObject.Predmet.ProtuStrankaListNazivFormated_1">
      <item>IPSILON društvo s ograničenom odgovornošću za trgovinu i usluge</item>
    </derivirana_varijabla>
  </DomainObject.Predmet.ProtuStrankaListNazivFormated>
  <DomainObject.Predmet.ProtuStrankaListNazivFormatedOIB>
    <izvorni_sadrzaj>
      <item>IPSILON društvo s ograničenom odgovornošću za trgovinu i usluge, OIB 92851472624</item>
    </izvorni_sadrzaj>
    <derivirana_varijabla naziv="DomainObject.Predmet.ProtuStrankaListNazivFormatedOIB_1">
      <item>IPSILON društvo s ograničenom odgovornošću za trgovinu i usluge, OIB 92851472624</item>
    </derivirana_varijabla>
  </DomainObject.Predmet.ProtuStrankaListNazivFormatedOIB>
  <DomainObject.Predmet.OstaliListFormated>
    <izvorni_sadrzaj>
      <item>Damir Pavlak punomoćnik sudionika u postupku IPSILON društvo s ograničenom odgovornošću za trgovinu i usluge</item>
    </izvorni_sadrzaj>
    <derivirana_varijabla naziv="DomainObject.Predmet.OstaliListFormated_1">
      <item>Damir Pavlak punomoćnik sudionika u postupku IPSILON društvo s ograničenom odgovornošću za trgovinu i usluge</item>
    </derivirana_varijabla>
  </DomainObject.Predmet.OstaliListFormated>
  <DomainObject.Predmet.OstaliListFormatedOIB>
    <izvorni_sadrzaj>
      <item>Damir Pavlak, OIB 09757022668 punomoćnik sudionika u postupku IPSILON društvo s ograničenom odgovornošću za trgovinu i usluge</item>
    </izvorni_sadrzaj>
    <derivirana_varijabla naziv="DomainObject.Predmet.OstaliListFormatedOIB_1">
      <item>Damir Pavlak, OIB 09757022668 punomoćnik sudionika u postupku IPSILON društvo s ograničenom odgovornošću za trgovinu i usluge</item>
    </derivirana_varijabla>
  </DomainObject.Predmet.OstaliListFormatedOIB>
  <DomainObject.Predmet.OstaliListFormatedWithAdress>
    <izvorni_sadrzaj>
      <item>Damir Pavlak, Masarykova 76, 43500 Daruvar punomoćnik sudionika u postupku IPSILON društvo s ograničenom odgovornošću za trgovinu i usluge</item>
    </izvorni_sadrzaj>
    <derivirana_varijabla naziv="DomainObject.Predmet.OstaliListFormatedWithAdress_1">
      <item>Damir Pavlak, Masarykova 76, 43500 Daruvar punomoćnik sudionika u postupku IPSILON društvo s ograničenom odgovornošću za trgovinu i usluge</item>
    </derivirana_varijabla>
  </DomainObject.Predmet.OstaliListFormatedWithAdress>
  <DomainObject.Predmet.OstaliListFormatedWithAdressOIB>
    <izvorni_sadrzaj>
      <item>Damir Pavlak, OIB 09757022668, Masarykova 76, 43500 Daruvar punomoćnik sudionika u postupku IPSILON društvo s ograničenom odgovornošću za trgovinu i usluge</item>
    </izvorni_sadrzaj>
    <derivirana_varijabla naziv="DomainObject.Predmet.OstaliListFormatedWithAdressOIB_1">
      <item>Damir Pavlak, OIB 09757022668, Masarykova 76, 43500 Daruvar punomoćnik sudionika u postupku IPSILON društvo s ograničenom odgovornošću za trgovinu i usluge</item>
    </derivirana_varijabla>
  </DomainObject.Predmet.OstaliListFormatedWithAdressOIB>
  <DomainObject.Predmet.OstaliListNazivFormated>
    <izvorni_sadrzaj>
      <item>Damir Pavlak</item>
    </izvorni_sadrzaj>
    <derivirana_varijabla naziv="DomainObject.Predmet.OstaliListNazivFormated_1">
      <item>Damir Pavlak</item>
    </derivirana_varijabla>
  </DomainObject.Predmet.OstaliListNazivFormated>
  <DomainObject.Predmet.OstaliListNazivFormatedOIB>
    <izvorni_sadrzaj>
      <item>Damir Pavlak, OIB 09757022668</item>
    </izvorni_sadrzaj>
    <derivirana_varijabla naziv="DomainObject.Predmet.OstaliListNazivFormatedOIB_1">
      <item>Damir Pavlak, OIB 09757022668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>St-231/2017-7</izvorni_sadrzaj>
    <derivirana_varijabla naziv="DomainObject.PoslovniBrojDokumenta_1">St-231/2017-7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IPSILON društvo s ograničenom odgovornošću za trgovinu i usluge</izvorni_sadrzaj>
    <derivirana_varijabla naziv="DomainObject.Predmet.ProtustrankaIDrugi_1">IPSILON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IPSILON društvo s ograničenom odgovornošću za trgovinu i usluge, OIB 92851472624, Stjepana Radića 17, 43500 Daruvar</izvorni_sadrzaj>
    <derivirana_varijabla naziv="DomainObject.Predmet.ProtustrankaIDrugiAdressOIB_1">IPSILON društvo s ograničenom odgovornošću za trgovinu i usluge, OIB 92851472624, Stjepana Radića 17,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IPSILON društvo s ograničenom odgovornošću za trgovinu i usluge</item>
      <item>Damir Pavlak</item>
    </izvorni_sadrzaj>
    <derivirana_varijabla naziv="DomainObject.Predmet.SudioniciListNaziv_1">
      <item>FINA, RC ZAGREB, Podružnica BJELOVAR</item>
      <item>IPSILON društvo s ograničenom odgovornošću za trgovinu i usluge</item>
      <item>Damir Pavlak</item>
    </derivirana_varijabla>
  </DomainObject.Predmet.SudioniciListNaziv>
  <DomainObject.Predmet.SudioniciListAdressOIB>
    <izvorni_sadrzaj>
      <item>FINA, RC ZAGREB, Podružnica BJELOVAR, OIB 85821130368, F. Supila 4,43000 Bjelovar</item>
      <item>IPSILON društvo s ograničenom odgovornošću za trgovinu i usluge, OIB 92851472624, Stjepana Radića 17,43500 Daruvar</item>
      <item>Damir Pavlak, OIB 09757022668, Masarykova 76,43500 Daruvar</item>
    </izvorni_sadrzaj>
    <derivirana_varijabla naziv="DomainObject.Predmet.SudioniciListAdressOIB_1">
      <item>FINA, RC ZAGREB, Podružnica BJELOVAR, OIB 85821130368, F. Supila 4,43000 Bjelovar</item>
      <item>IPSILON društvo s ograničenom odgovornošću za trgovinu i usluge, OIB 92851472624, Stjepana Radića 17,43500 Daruvar</item>
      <item>Damir Pavlak, OIB 09757022668, Masarykova 76,43500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6E092F-0EA2-46A2-9F80-2E0D920986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166</properties:Words>
  <properties:Characters>810</properties:Characters>
  <properties:Lines>45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2017-10-03T08:38:00Z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St-231/2017-7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