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84a6" w14:paraId="0fb84a6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</w:r>
      <w:r w:rsidR="00BD755D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31C18" w:rsidRPr="00531C18">
        <w:t>6584</w:t>
      </w:r>
      <w:r w:rsidR="005965DB">
        <w:t>/</w:t>
      </w:r>
      <w:r w:rsidR="005965DB" w:rsidRPr="005965DB">
        <w:t>15</w:t>
      </w:r>
      <w:r w:rsidR="000D04FF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31C18" w:rsidRPr="00531C18">
        <w:t>VIVA MUZIKA-KULTURNO UMJETNIČKA UDRUGA GRAĐANA, Kutina, Kolodvorska 14, OIB</w:t>
      </w:r>
      <w:r w:rsidR="00531C18">
        <w:t>:</w:t>
      </w:r>
      <w:r w:rsidR="00531C18" w:rsidRPr="00531C18">
        <w:t xml:space="preserve"> 28992752182</w:t>
      </w:r>
      <w:r w:rsidR="00E1138E" w:rsidRPr="00E1138E">
        <w:t xml:space="preserve">, </w:t>
      </w:r>
      <w:r w:rsidR="00531C18">
        <w:t>13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>
      <w:pPr>
        <w:jc w:val="both"/>
        <w:rPr>
          <w:rFonts w:eastAsia="Times New Roman"/>
          <w:szCs w:val="24"/>
          <w:lang w:eastAsia="hr-HR"/>
        </w:rPr>
      </w:pPr>
    </w:p>
    <w:p w:rsidRDefault="00475C80" w:rsidP="001B3169" w:rsidR="00475C80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31C18" w:rsidR="00632240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531C1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531C18" w:rsidRPr="00531C18">
        <w:t>VIVA MUZIKA-KULTURNO UMJETNIČKA UDRUGA GRAĐANA, Kutina, Kolodvorska 14, OIB</w:t>
      </w:r>
      <w:r w:rsidR="00531C18">
        <w:t>:</w:t>
      </w:r>
      <w:r w:rsidR="00531C18" w:rsidRPr="00531C18">
        <w:t xml:space="preserve"> 28992752182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531C18">
        <w:rPr>
          <w:rFonts w:eastAsia="Times New Roman"/>
          <w:szCs w:val="24"/>
          <w:lang w:eastAsia="hr-HR"/>
        </w:rPr>
        <w:t>13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31C18">
        <w:rPr>
          <w:rFonts w:eastAsia="Times New Roman"/>
          <w:szCs w:val="24"/>
          <w:lang w:eastAsia="hr-HR"/>
        </w:rPr>
        <w:t>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531C18">
        <w:rPr>
          <w:rFonts w:eastAsia="Times New Roman"/>
          <w:szCs w:val="24"/>
          <w:lang w:eastAsia="hr-HR"/>
        </w:rPr>
        <w:t>5</w:t>
      </w:r>
      <w:r w:rsidR="00BD755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531C18">
        <w:rPr>
          <w:rFonts w:eastAsia="Times New Roman"/>
          <w:szCs w:val="24"/>
          <w:lang w:eastAsia="hr-HR"/>
        </w:rPr>
        <w:t>Ivana Brebrić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531C18">
        <w:rPr>
          <w:rFonts w:eastAsia="Times New Roman"/>
          <w:szCs w:val="24"/>
          <w:lang w:eastAsia="hr-HR"/>
        </w:rPr>
        <w:t xml:space="preserve"> Palinovečka 19 P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531C18">
        <w:rPr>
          <w:rFonts w:eastAsia="Times New Roman"/>
          <w:szCs w:val="24"/>
          <w:lang w:eastAsia="hr-HR"/>
        </w:rPr>
        <w:t xml:space="preserve"> 01354117686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531C18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531C18" w:rsidRPr="00531C18">
        <w:t>VIVA MUZIKA-KULTURNO UMJETNIČKA UDRUGA GRAĐANA, Kutina, Kolodvorska 14, OIB: 28992752182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F7C11" w:rsidP="001B3169" w:rsidR="002F7C11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531C18">
        <w:rPr>
          <w:rFonts w:eastAsia="Times New Roman"/>
          <w:szCs w:val="24"/>
          <w:lang w:eastAsia="hr-HR"/>
        </w:rPr>
        <w:t>18.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31C18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31C18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31C18">
        <w:rPr>
          <w:rFonts w:eastAsia="Times New Roman"/>
          <w:szCs w:val="20"/>
          <w:lang w:eastAsia="hr-HR"/>
        </w:rPr>
        <w:t>Zakonski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31C18">
        <w:rPr>
          <w:rFonts w:eastAsia="Times New Roman"/>
          <w:szCs w:val="20"/>
          <w:lang w:eastAsia="hr-HR"/>
        </w:rPr>
        <w:t>zastupnik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531C18">
        <w:rPr>
          <w:rFonts w:eastAsia="Times New Roman"/>
          <w:szCs w:val="20"/>
          <w:lang w:eastAsia="hr-HR"/>
        </w:rPr>
        <w:t>Boris Jelčić je zaključak primio 14</w:t>
      </w:r>
      <w:r w:rsidR="000B614C">
        <w:rPr>
          <w:rFonts w:eastAsia="Times New Roman"/>
          <w:szCs w:val="20"/>
          <w:lang w:eastAsia="hr-HR"/>
        </w:rPr>
        <w:t>. srpnj</w:t>
      </w:r>
      <w:r w:rsidR="00902751" w:rsidRPr="00902751">
        <w:rPr>
          <w:rFonts w:eastAsia="Times New Roman"/>
          <w:szCs w:val="20"/>
          <w:lang w:eastAsia="hr-HR"/>
        </w:rPr>
        <w:t>a 2016.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B52EC">
        <w:rPr>
          <w:rFonts w:eastAsia="Times New Roman"/>
          <w:szCs w:val="20"/>
          <w:lang w:eastAsia="hr-HR"/>
        </w:rPr>
        <w:t>ali</w:t>
      </w:r>
      <w:r w:rsidR="00732DBF">
        <w:rPr>
          <w:rFonts w:eastAsia="Times New Roman"/>
          <w:szCs w:val="20"/>
          <w:lang w:eastAsia="hr-HR"/>
        </w:rPr>
        <w:t xml:space="preserve"> </w:t>
      </w:r>
      <w:r w:rsidR="00531C18">
        <w:rPr>
          <w:rFonts w:eastAsia="Times New Roman"/>
          <w:szCs w:val="20"/>
          <w:lang w:eastAsia="hr-HR"/>
        </w:rPr>
        <w:t xml:space="preserve">iz </w:t>
      </w:r>
      <w:r w:rsidR="008219D8">
        <w:rPr>
          <w:rFonts w:eastAsia="Times New Roman"/>
          <w:szCs w:val="20"/>
          <w:lang w:eastAsia="hr-HR"/>
        </w:rPr>
        <w:t>prokaznog popisa imovine od 29. srpnj</w:t>
      </w:r>
      <w:r w:rsidR="00531C18">
        <w:rPr>
          <w:rFonts w:eastAsia="Times New Roman"/>
          <w:szCs w:val="20"/>
          <w:lang w:eastAsia="hr-HR"/>
        </w:rPr>
        <w:t xml:space="preserve">a </w:t>
      </w:r>
      <w:r w:rsidR="00531C18">
        <w:rPr>
          <w:rFonts w:eastAsia="Times New Roman"/>
          <w:szCs w:val="20"/>
          <w:lang w:eastAsia="hr-HR"/>
        </w:rPr>
        <w:lastRenderedPageBreak/>
        <w:t>2016.</w:t>
      </w:r>
      <w:r w:rsidR="00531C18" w:rsidRPr="00531C18">
        <w:t xml:space="preserve"> </w:t>
      </w:r>
      <w:r w:rsidR="00531C18">
        <w:rPr>
          <w:rFonts w:eastAsia="Times New Roman"/>
          <w:szCs w:val="20"/>
          <w:lang w:eastAsia="hr-HR"/>
        </w:rPr>
        <w:t xml:space="preserve">proizlazi da </w:t>
      </w:r>
      <w:r w:rsidR="00531C18" w:rsidRPr="00531C18">
        <w:rPr>
          <w:rFonts w:eastAsia="Times New Roman"/>
          <w:szCs w:val="20"/>
          <w:lang w:eastAsia="hr-HR"/>
        </w:rPr>
        <w:t>dužnik nema imovinu dostatnu za namirenje</w:t>
      </w:r>
      <w:r w:rsidR="00531C18">
        <w:rPr>
          <w:rFonts w:eastAsia="Times New Roman"/>
          <w:szCs w:val="20"/>
          <w:lang w:eastAsia="hr-HR"/>
        </w:rPr>
        <w:t xml:space="preserve"> predvidivih</w:t>
      </w:r>
      <w:r w:rsidR="00531C18" w:rsidRPr="00531C18">
        <w:rPr>
          <w:rFonts w:eastAsia="Times New Roman"/>
          <w:szCs w:val="20"/>
          <w:lang w:eastAsia="hr-HR"/>
        </w:rPr>
        <w:t xml:space="preserve"> troškova postupka</w:t>
      </w:r>
      <w:r w:rsidR="00531C18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31C18">
        <w:rPr>
          <w:rFonts w:eastAsia="Times New Roman"/>
          <w:szCs w:val="20"/>
          <w:lang w:eastAsia="hr-HR"/>
        </w:rPr>
        <w:t>7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531C18">
        <w:rPr>
          <w:rFonts w:eastAsia="Times New Roman"/>
          <w:szCs w:val="20"/>
          <w:lang w:eastAsia="hr-HR"/>
        </w:rPr>
        <w:t>13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167E1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167E1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E1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531C18" w:rsidRPr="00531C18">
          <w:t>6584</w:t>
        </w:r>
        <w:r w:rsidR="000D04FF">
          <w:t>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10257C"/>
    <w:rsid w:val="001032F4"/>
    <w:rsid w:val="0011263E"/>
    <w:rsid w:val="00131E95"/>
    <w:rsid w:val="00144813"/>
    <w:rsid w:val="0015367E"/>
    <w:rsid w:val="00160350"/>
    <w:rsid w:val="00167E13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85A66"/>
    <w:rsid w:val="003B3347"/>
    <w:rsid w:val="003C63C7"/>
    <w:rsid w:val="0040156F"/>
    <w:rsid w:val="0040731B"/>
    <w:rsid w:val="00426D08"/>
    <w:rsid w:val="00431E31"/>
    <w:rsid w:val="00443CF6"/>
    <w:rsid w:val="00457EF8"/>
    <w:rsid w:val="004652E6"/>
    <w:rsid w:val="00475C80"/>
    <w:rsid w:val="0048655B"/>
    <w:rsid w:val="0049038C"/>
    <w:rsid w:val="00497358"/>
    <w:rsid w:val="004A3C58"/>
    <w:rsid w:val="004C1256"/>
    <w:rsid w:val="004C2084"/>
    <w:rsid w:val="004C467D"/>
    <w:rsid w:val="00525FBD"/>
    <w:rsid w:val="00531C18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42B92"/>
    <w:rsid w:val="00753751"/>
    <w:rsid w:val="007711F6"/>
    <w:rsid w:val="00794F40"/>
    <w:rsid w:val="007A1913"/>
    <w:rsid w:val="007B52EC"/>
    <w:rsid w:val="007C0887"/>
    <w:rsid w:val="007D19E4"/>
    <w:rsid w:val="007E10D1"/>
    <w:rsid w:val="007E5A14"/>
    <w:rsid w:val="00804BA7"/>
    <w:rsid w:val="008219D8"/>
    <w:rsid w:val="008236DC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65031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St-6584/2015-10</izvorni_sadrzaj>
    <derivirana_varijabla naziv="DomainObject.Oznaka_1">St-6584/2015-10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6584</izvorni_sadrzaj>
    <derivirana_varijabla naziv="DomainObject.Predmet.Broj_1">6584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St-6584/2015</izvorni_sadrzaj>
    <derivirana_varijabla naziv="DomainObject.Predmet.OznakaBroj_1">St-6584/2015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MUZIKA-KULTURNO UMJETNIČKA UDRUGA GRAĐANA zastupanog po punomoćniku Boris Jelčić</izvorni_sadrzaj>
    <derivirana_varijabla naziv="DomainObject.Predmet.ProtustrankaFormated_1">  VIVA MUZIKA-KULTURNO UMJETNIČKA UDRUGA GRAĐANA zastupanog po punomoćniku Boris Jelčić</derivirana_varijabla>
  </DomainObject.Predmet.ProtustrankaFormated>
  <DomainObject.Predmet.ProtustrankaFormatedOIB>
    <izvorni_sadrzaj>  VIVA MUZIKA-KULTURNO UMJETNIČKA UDRUGA GRAĐANA, OIB 28992752182 zastupanog po punomoćniku Boris Jelčić</izvorni_sadrzaj>
    <derivirana_varijabla naziv="DomainObject.Predmet.ProtustrankaFormatedOIB_1">  VIVA MUZIKA-KULTURNO UMJETNIČKA UDRUGA GRAĐANA, OIB 28992752182 zastupanog po punomoćniku Boris Jelčić</derivirana_varijabla>
  </DomainObject.Predmet.ProtustrankaFormatedOIB>
  <DomainObject.Predmet.ProtustrankaFormatedWithAdress>
    <izvorni_sadrzaj> VIVA MUZIKA-KULTURNO UMJETNIČKA UDRUGA GRAĐANA, KOLODVORSKA 14, 44320 Kutina zastupanog po punomoćniku Boris Jelčić</izvorni_sadrzaj>
    <derivirana_varijabla naziv="DomainObject.Predmet.ProtustrankaFormatedWithAdress_1"> VIVA MUZIKA-KULTURNO UMJETNIČKA UDRUGA GRAĐANA, KOLODVORSKA 14, 44320 Kutina zastupanog po punomoćniku Boris Jelčić</derivirana_varijabla>
  </DomainObject.Predmet.ProtustrankaFormatedWithAdress>
  <DomainObject.Predmet.ProtustrankaFormatedWithAdressOIB>
    <izvorni_sadrzaj> VIVA MUZIKA-KULTURNO UMJETNIČKA UDRUGA GRAĐANA, OIB 28992752182, KOLODVORSKA 14, 44320 Kutina zastupanog po punomoćniku Boris Jelčić</izvorni_sadrzaj>
    <derivirana_varijabla naziv="DomainObject.Predmet.ProtustrankaFormatedWithAdressOIB_1"> VIVA MUZIKA-KULTURNO UMJETNIČKA UDRUGA GRAĐANA, OIB 28992752182, KOLODVORSKA 14, 44320 Kutina zastupanog po punomoćniku Boris Jelčić</derivirana_varijabla>
  </DomainObject.Predmet.ProtustrankaFormatedWithAdressOIB>
  <DomainObject.Predmet.ProtustrankaWithAdress>
    <izvorni_sadrzaj>VIVA MUZIKA-KULTURNO UMJETNIČKA UDRUGA GRAĐANA KOLODVORSKA 14, 44320 Kutina</izvorni_sadrzaj>
    <derivirana_varijabla naziv="DomainObject.Predmet.ProtustrankaWithAdress_1">VIVA MUZIKA-KULTURNO UMJETNIČKA UDRUGA GRAĐANA KOLODVORSKA 14, 44320 Kutina</derivirana_varijabla>
  </DomainObject.Predmet.ProtustrankaWithAdress>
  <DomainObject.Predmet.ProtustrankaWithAdressOIB>
    <izvorni_sadrzaj>VIVA MUZIKA-KULTURNO UMJETNIČKA UDRUGA GRAĐANA, OIB 28992752182, KOLODVORSKA 14, 44320 Kutina</izvorni_sadrzaj>
    <derivirana_varijabla naziv="DomainObject.Predmet.ProtustrankaWithAdressOIB_1">VIVA MUZIKA-KULTURNO UMJETNIČKA UDRUGA GRAĐANA, OIB 28992752182, KOLODVORSKA 14, 44320 Kutina</derivirana_varijabla>
  </DomainObject.Predmet.ProtustrankaWithAdressOIB>
  <DomainObject.Predmet.ProtustrankaNazivFormated>
    <izvorni_sadrzaj>VIVA MUZIKA-KULTURNO UMJETNIČKA UDRUGA GRAĐANA</izvorni_sadrzaj>
    <derivirana_varijabla naziv="DomainObject.Predmet.ProtustrankaNazivFormated_1">VIVA MUZIKA-KULTURNO UMJETNIČKA UDRUGA GRAĐANA</derivirana_varijabla>
  </DomainObject.Predmet.ProtustrankaNazivFormated>
  <DomainObject.Predmet.ProtustrankaNazivFormatedOIB>
    <izvorni_sadrzaj>VIVA MUZIKA-KULTURNO UMJETNIČKA UDRUGA GRAĐANA, OIB 28992752182</izvorni_sadrzaj>
    <derivirana_varijabla naziv="DomainObject.Predmet.ProtustrankaNazivFormatedOIB_1">VIVA MUZIKA-KULTURNO UMJETNIČKA UDRUGA GRAĐANA, OIB 28992752182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MUZIKA-KULTURNO UMJETNIČKA UDRUGA GRAĐANA zastupanog po punomoćniku Boris Jelčić</item>
    </izvorni_sadrzaj>
    <derivirana_varijabla naziv="DomainObject.Predmet.ProtuStrankaListFormated_1">
      <item>VIVA MUZIKA-KULTURNO UMJETNIČKA UDRUGA GRAĐANA zastupanog po punomoćniku Boris Jelčić</item>
    </derivirana_varijabla>
  </DomainObject.Predmet.ProtuStrankaListFormated>
  <DomainObject.Predmet.ProtuStrankaListFormatedOIB>
    <izvorni_sadrzaj>
      <item>VIVA MUZIKA-KULTURNO UMJETNIČKA UDRUGA GRAĐANA, OIB 28992752182 zastupanog po punomoćniku Boris Jelčić</item>
    </izvorni_sadrzaj>
    <derivirana_varijabla naziv="DomainObject.Predmet.ProtuStrankaListFormatedOIB_1">
      <item>VIVA MUZIKA-KULTURNO UMJETNIČKA UDRUGA GRAĐANA, OIB 28992752182 zastupanog po punomoćniku Boris Jelčić</item>
    </derivirana_varijabla>
  </DomainObject.Predmet.ProtuStrankaListFormatedOIB>
  <DomainObject.Predmet.ProtuStrankaListFormatedWithAdress>
    <izvorni_sadrzaj>
      <item>VIVA MUZIKA-KULTURNO UMJETNIČKA UDRUGA GRAĐANA, KOLODVORSKA 14, 44320 Kutina zastupanog po punomoćniku Boris Jelčić</item>
    </izvorni_sadrzaj>
    <derivirana_varijabla naziv="DomainObject.Predmet.ProtuStrankaListFormatedWithAdress_1">
      <item>VIVA MUZIKA-KULTURNO UMJETNIČKA UDRUGA GRAĐANA, KOLODVORSKA 14, 44320 Kutina zastupanog po punomoćniku Boris Jelčić</item>
    </derivirana_varijabla>
  </DomainObject.Predmet.ProtuStrankaListFormatedWithAdress>
  <DomainObject.Predmet.ProtuStrankaListFormatedWithAdressOIB>
    <izvorni_sadrzaj>
      <item>VIVA MUZIKA-KULTURNO UMJETNIČKA UDRUGA GRAĐANA, OIB 28992752182, KOLODVORSKA 14, 44320 Kutina zastupanog po punomoćniku Boris Jelčić</item>
    </izvorni_sadrzaj>
    <derivirana_varijabla naziv="DomainObject.Predmet.ProtuStrankaListFormatedWithAdressOIB_1">
      <item>VIVA MUZIKA-KULTURNO UMJETNIČKA UDRUGA GRAĐANA, OIB 28992752182, KOLODVORSKA 14, 44320 Kutina zastupanog po punomoćniku Boris Jelčić</item>
    </derivirana_varijabla>
  </DomainObject.Predmet.ProtuStrankaListFormatedWithAdressOIB>
  <DomainObject.Predmet.ProtuStrankaListNazivFormated>
    <izvorni_sadrzaj>
      <item>VIVA MUZIKA-KULTURNO UMJETNIČKA UDRUGA GRAĐANA</item>
    </izvorni_sadrzaj>
    <derivirana_varijabla naziv="DomainObject.Predmet.ProtuStrankaListNazivFormated_1">
      <item>VIVA MUZIKA-KULTURNO UMJETNIČKA UDRUGA GRAĐANA</item>
    </derivirana_varijabla>
  </DomainObject.Predmet.ProtuStrankaListNazivFormated>
  <DomainObject.Predmet.ProtuStrankaListNazivFormatedOIB>
    <izvorni_sadrzaj>
      <item>VIVA MUZIKA-KULTURNO UMJETNIČKA UDRUGA GRAĐANA, OIB 28992752182</item>
    </izvorni_sadrzaj>
    <derivirana_varijabla naziv="DomainObject.Predmet.ProtuStrankaListNazivFormatedOIB_1">
      <item>VIVA MUZIKA-KULTURNO UMJETNIČKA UDRUGA GRAĐANA, OIB 28992752182</item>
    </derivirana_varijabla>
  </DomainObject.Predmet.ProtuStrankaListNazivFormatedOIB>
  <DomainObject.Predmet.OstaliListFormated>
    <izvorni_sadrzaj>
      <item>Boris Jelčić punomoćnik sudionika u postupku VIVA MUZIKA-KULTURNO UMJETNIČKA UDRUGA GRAĐANA</item>
    </izvorni_sadrzaj>
    <derivirana_varijabla naziv="DomainObject.Predmet.OstaliListFormated_1">
      <item>Boris Jelčić punomoćnik sudionika u postupku VIVA MUZIKA-KULTURNO UMJETNIČKA UDRUGA GRAĐANA</item>
    </derivirana_varijabla>
  </DomainObject.Predmet.OstaliListFormated>
  <DomainObject.Predmet.OstaliListFormatedOIB>
    <izvorni_sadrzaj>
      <item>Boris Jelčić, OIB 68908351078 punomoćnik sudionika u postupku VIVA MUZIKA-KULTURNO UMJETNIČKA UDRUGA GRAĐANA</item>
    </izvorni_sadrzaj>
    <derivirana_varijabla naziv="DomainObject.Predmet.OstaliListFormatedOIB_1">
      <item>Boris Jelčić, OIB 68908351078 punomoćnik sudionika u postupku VIVA MUZIKA-KULTURNO UMJETNIČKA UDRUGA GRAĐANA</item>
    </derivirana_varijabla>
  </DomainObject.Predmet.OstaliListFormatedOIB>
  <DomainObject.Predmet.OstaliListFormatedWithAdress>
    <izvorni_sadrzaj>
      <item>Boris Jelčić, Ulica Hrvatskih Branitelja 13, 44320 Kutina punomoćnik sudionika u postupku VIVA MUZIKA-KULTURNO UMJETNIČKA UDRUGA GRAĐANA</item>
    </izvorni_sadrzaj>
    <derivirana_varijabla naziv="DomainObject.Predmet.OstaliListFormatedWithAdress_1">
      <item>Boris Jelčić, Ulica Hrvatskih Branitelja 13, 44320 Kutina punomoćnik sudionika u postupku VIVA MUZIKA-KULTURNO UMJETNIČKA UDRUGA GRAĐANA</item>
    </derivirana_varijabla>
  </DomainObject.Predmet.OstaliListFormatedWithAdress>
  <DomainObject.Predmet.OstaliListFormatedWithAdressOIB>
    <izvorni_sadrzaj>
      <item>Boris Jelčić, OIB 68908351078, Ulica Hrvatskih Branitelja 13, 44320 Kutina punomoćnik sudionika u postupku VIVA MUZIKA-KULTURNO UMJETNIČKA UDRUGA GRAĐANA</item>
    </izvorni_sadrzaj>
    <derivirana_varijabla naziv="DomainObject.Predmet.OstaliListFormatedWithAdressOIB_1">
      <item>Boris Jelčić, OIB 68908351078, Ulica Hrvatskih Branitelja 13, 44320 Kutina punomoćnik sudionika u postupku VIVA MUZIKA-KULTURNO UMJETNIČKA UDRUGA GRAĐANA</item>
    </derivirana_varijabla>
  </DomainObject.Predmet.OstaliListFormatedWithAdressOIB>
  <DomainObject.Predmet.OstaliListNazivFormated>
    <izvorni_sadrzaj>
      <item>Boris Jelčić</item>
    </izvorni_sadrzaj>
    <derivirana_varijabla naziv="DomainObject.Predmet.OstaliListNazivFormated_1">
      <item>Boris Jelčić</item>
    </derivirana_varijabla>
  </DomainObject.Predmet.OstaliListNazivFormated>
  <DomainObject.Predmet.OstaliListNazivFormatedOIB>
    <izvorni_sadrzaj>
      <item>Boris Jelčić, OIB 68908351078</item>
    </izvorni_sadrzaj>
    <derivirana_varijabla naziv="DomainObject.Predmet.OstaliListNazivFormatedOIB_1">
      <item>Boris Jelčić, OIB 68908351078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St-6584/2015-10</izvorni_sadrzaj>
    <derivirana_varijabla naziv="DomainObject.PoslovniBrojDokumenta_1">St-6584/2015-10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MUZIKA-KULTURNO UMJETNIČKA UDRUGA GRAĐANA</izvorni_sadrzaj>
    <derivirana_varijabla naziv="DomainObject.Predmet.ProtustrankaIDrugi_1">VIVA MUZIKA-KULTURNO UMJETNIČKA UDRUGA GRAĐANA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MUZIKA-KULTURNO UMJETNIČKA UDRUGA GRAĐANA, OIB 28992752182, KOLODVORSKA 14, 44320 Kutina</izvorni_sadrzaj>
    <derivirana_varijabla naziv="DomainObject.Predmet.ProtustrankaIDrugiAdressOIB_1">VIVA MUZIKA-KULTURNO UMJETNIČKA UDRUGA GRAĐANA, OIB 28992752182, KOLODVORSKA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MUZIKA-KULTURNO UMJETNIČKA UDRUGA GRAĐANA</item>
      <item>Boris Jelčić</item>
    </izvorni_sadrzaj>
    <derivirana_varijabla naziv="DomainObject.Predmet.SudioniciListNaziv_1">
      <item>FINA Regionalni centar Zagreb</item>
      <item>VIVA MUZIKA-KULTURNO UMJETNIČKA UDRUGA GRAĐANA</item>
      <item>Boris Jelčić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izvorni_sadrzaj>
    <derivirana_varijabla naziv="DomainObject.Predmet.SudioniciListAdressOIB_1">
      <item>FINA Regionalni centar Zagreb, OIB 85821130368, Trg svibanjskih žrtava 1995. 1,10000 Zagreb</item>
      <item>VIVA MUZIKA-KULTURNO UMJETNIČKA UDRUGA GRAĐANA, OIB 28992752182, KOLODVORSKA 14,44320 Kutina</item>
      <item>Boris Jelčić, OIB 68908351078, Ulica Hrvatskih Branitelja 13,44320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28992752182</item>
      <item>, OIB 68908351078</item>
    </izvorni_sadrzaj>
    <derivirana_varijabla naziv="DomainObject.Predmet.SudioniciListNazivOIB_1">
      <item>, OIB 85821130368</item>
      <item>, OIB 28992752182</item>
      <item>, OIB 68908351078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2438</properties:Characters>
  <properties:Lines>86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2016-10-13T08:28:00Z</dcterms:created>
  <dc:creator>Ivana Manestar</dc:creator>
  <cp:lastModifiedBy>Darinka Čusak</cp:lastModifiedBy>
  <cp:lastPrinted>2016-10-13T09:01:00Z</cp:lastPrinted>
  <dcterms:modified xmlns:xsi="http://www.w3.org/2001/XMLSchema-instance" xsi:type="dcterms:W3CDTF">2016-10-13T09:01:00Z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St-6584/2015-10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