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58a1" w14:paraId="4a158a1" w:rsidRDefault="00B53A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53A54" w:rsidP="00B53A54" w:rsidR="00B53A54">
      <w:pPr>
        <w:spacing w:after="0"/>
        <w:jc w:val="both"/>
      </w:pPr>
      <w:r>
        <w:t xml:space="preserve">           Republika Hrvatska</w:t>
      </w:r>
    </w:p>
    <w:p w:rsidRDefault="00B53A54" w:rsidP="00B53A54" w:rsidR="00B53A5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53A54" w:rsidP="00B53A54" w:rsidR="00B53A54" w:rsidRPr="00B53A5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Poslovni broj: 5. St-478/2017-6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53A54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MARKO BOGOVIĆ j.d.o.o. za ugostiteljstvo i usluge, Zagreb, Trg kralja Petra Svačića 1, MBS: 080919046, OIB: 22804514990, 4. travnja</w:t>
      </w:r>
      <w:r w:rsidRPr="00B53A54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MARKO BOGOVIĆ j.d.o.o. za ugostiteljstvo i usluge, Zagreb, Trg kralja Petra Svačića 1, MBS: 080919046, OIB: 22804514990,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B53A54">
        <w:rPr>
          <w:rFonts w:cs="Times New Roman" w:eastAsia="Times New Roman"/>
          <w:noProof/>
          <w:szCs w:val="20"/>
          <w:lang w:eastAsia="hr-HR"/>
        </w:rPr>
        <w:t xml:space="preserve"> model HR05 540-478-17.        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Obrazloženje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13. svibnja 2016. Trgovačkom sudu u Zagrebu podnijela prijedlog za otvaranje stečajnog postupka nad dužnikom</w:t>
      </w:r>
      <w:r w:rsidRPr="00B53A54">
        <w:rPr>
          <w:rFonts w:cs="Times New Roman" w:eastAsia="Times New Roman"/>
          <w:szCs w:val="20"/>
          <w:lang w:eastAsia="hr-HR"/>
        </w:rPr>
        <w:t xml:space="preserve"> MARKO BOGOVIĆ j.d.o.o. za ugostiteljstvo i usluge, Zagreb, Trg kralja Petra Svačića 1, koji je zaprimljen pod brojem St-4309/2016 i sukladno rješenju predsjednika Visokog trgovačkog suda Republike Hrvatske poslovni broj Su-525/17-9 od 26. lipnja 2017. ustupljen je ovom sudu na daljnji postupak.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Temeljem čl.115. st.1. SZ-a sud je rješenjem od 17. listopada 2017.</w:t>
      </w:r>
      <w:r w:rsidRPr="00B53A54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53A54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Marko Bogović, kojem je naloženo sastaviti i podnijeti sudu pisano izvješće o financijsko-gospodarskom stanju dužnika.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Calibri"/>
          <w:szCs w:val="20"/>
          <w:lang w:eastAsia="hr-HR"/>
        </w:rPr>
        <w:lastRenderedPageBreak/>
        <w:t>Z</w:t>
      </w:r>
      <w:r w:rsidRPr="00B53A54">
        <w:rPr>
          <w:rFonts w:cs="Times New Roman" w:eastAsia="Times New Roman"/>
          <w:szCs w:val="20"/>
          <w:lang w:eastAsia="hr-HR"/>
        </w:rPr>
        <w:t xml:space="preserve">akonski zastupnik dužnika Marko Bogović nije došao na ročište 9. studenog  2017. i nije podnio pisano izvješće o gospodarsko-financijskom stanju dužnika.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 xml:space="preserve"> 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B53A5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53A54" w:rsidP="00B53A54" w:rsidR="00B53A54" w:rsidRPr="00B53A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3A5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3A54" w:rsidP="00B53A54" w:rsidR="00B53A54" w:rsidRPr="00B53A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3A5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B53A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5426989"/>
      <w:docPartObj>
        <w:docPartGallery w:val="Page Numbers (Top of Page)"/>
        <w:docPartUnique/>
      </w:docPartObj>
    </w:sdtPr>
    <w:sdtContent>
      <w:p w:rsidRDefault="00B53A54" w:rsidP="00B53A54" w:rsidR="00B53A5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53A54" w:rsidP="00B53A54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>Poslovni broj: 5. St-478/2017-6</w:t>
    </w:r>
  </w:p>
  <w:p w:rsidRDefault="00B53A54" w:rsidP="00B53A54" w:rsidR="00B53A54" w:rsidRPr="00B53A54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A5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4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St-478/2017-6</izvorni_sadrzaj>
    <derivirana_varijabla naziv="DomainObject.Oznaka_1">St-478/2017-6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BOGOVIĆ j.d.o.o. za ugostiteljstvo i usluge</izvorni_sadrzaj>
    <derivirana_varijabla naziv="DomainObject.Predmet.ProtustrankaFormated_1">  MARKO BOGOVIĆ j.d.o.o. za ugostiteljstvo i usluge</derivirana_varijabla>
  </DomainObject.Predmet.ProtustrankaFormated>
  <DomainObject.Predmet.ProtustrankaFormatedOIB>
    <izvorni_sadrzaj>  MARKO BOGOVIĆ j.d.o.o. za ugostiteljstvo i usluge, OIB 22804514990</izvorni_sadrzaj>
    <derivirana_varijabla naziv="DomainObject.Predmet.ProtustrankaFormatedOIB_1">  MARKO BOGOVIĆ j.d.o.o. za ugostiteljstvo i usluge, OIB 22804514990</derivirana_varijabla>
  </DomainObject.Predmet.ProtustrankaFormatedOIB>
  <DomainObject.Predmet.ProtustrankaFormatedWithAdress>
    <izvorni_sadrzaj> MARKO BOGOVIĆ j.d.o.o. za ugostiteljstvo i usluge, Trg kralja Petra Svačića 1, 10000 Zagreb</izvorni_sadrzaj>
    <derivirana_varijabla naziv="DomainObject.Predmet.ProtustrankaFormatedWithAdress_1"> MARKO BOGOVIĆ j.d.o.o. za ugostiteljstvo i usluge, Trg kralja Petra Svačića 1, 10000 Zagreb</derivirana_varijabla>
  </DomainObject.Predmet.ProtustrankaFormatedWithAdress>
  <DomainObject.Predmet.ProtustrankaFormatedWithAdressOIB>
    <izvorni_sadrzaj> MARKO BOGOVIĆ j.d.o.o. za ugostiteljstvo i usluge, OIB 22804514990, Trg kralja Petra Svačića 1, 10000 Zagreb</izvorni_sadrzaj>
    <derivirana_varijabla naziv="DomainObject.Predmet.ProtustrankaFormatedWithAdressOIB_1"> MARKO BOGOVIĆ j.d.o.o. za ugostiteljstvo i usluge, OIB 22804514990, Trg kralja Petra Svačića 1, 10000 Zagreb</derivirana_varijabla>
  </DomainObject.Predmet.ProtustrankaFormatedWithAdressOIB>
  <DomainObject.Predmet.ProtustrankaWithAdress>
    <izvorni_sadrzaj>MARKO BOGOVIĆ j.d.o.o. za ugostiteljstvo i usluge Trg kralja Petra Svačića 1, 10000 Zagreb</izvorni_sadrzaj>
    <derivirana_varijabla naziv="DomainObject.Predmet.ProtustrankaWithAdress_1">MARKO BOGOVIĆ j.d.o.o. za ugostiteljstvo i usluge Trg kralja Petra Svačića 1, 10000 Zagreb</derivirana_varijabla>
  </DomainObject.Predmet.ProtustrankaWithAdress>
  <DomainObject.Predmet.ProtustrankaWithAdressOIB>
    <izvorni_sadrzaj>MARKO BOGOVIĆ j.d.o.o. za ugostiteljstvo i usluge, OIB 22804514990, Trg kralja Petra Svačića 1, 10000 Zagreb</izvorni_sadrzaj>
    <derivirana_varijabla naziv="DomainObject.Predmet.ProtustrankaWithAdressOIB_1">MARKO BOGOVIĆ j.d.o.o. za ugostiteljstvo i usluge, OIB 22804514990, Trg kralja Petra Svačića 1, 10000 Zagreb</derivirana_varijabla>
  </DomainObject.Predmet.ProtustrankaWithAdressOIB>
  <DomainObject.Predmet.ProtustrankaNazivFormated>
    <izvorni_sadrzaj>MARKO BOGOVIĆ j.d.o.o. za ugostiteljstvo i usluge</izvorni_sadrzaj>
    <derivirana_varijabla naziv="DomainObject.Predmet.ProtustrankaNazivFormated_1">MARKO BOGOVIĆ j.d.o.o. za ugostiteljstvo i usluge</derivirana_varijabla>
  </DomainObject.Predmet.ProtustrankaNazivFormated>
  <DomainObject.Predmet.ProtustrankaNazivFormatedOIB>
    <izvorni_sadrzaj>MARKO BOGOVIĆ j.d.o.o. za ugostiteljstvo i usluge, OIB 22804514990</izvorni_sadrzaj>
    <derivirana_varijabla naziv="DomainObject.Predmet.ProtustrankaNazivFormatedOIB_1">MARKO BOGOVIĆ j.d.o.o. za ugostiteljstvo i usluge, OIB 22804514990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BOGOVIĆ j.d.o.o. za ugostiteljstvo i usluge</item>
    </izvorni_sadrzaj>
    <derivirana_varijabla naziv="DomainObject.Predmet.ProtuStrankaListFormated_1">
      <item>MARKO BOGOVIĆ j.d.o.o. za ugostiteljstvo i usluge</item>
    </derivirana_varijabla>
  </DomainObject.Predmet.ProtuStrankaListFormated>
  <DomainObject.Predmet.ProtuStrankaListFormatedOIB>
    <izvorni_sadrzaj>
      <item>MARKO BOGOVIĆ j.d.o.o. za ugostiteljstvo i usluge, OIB 22804514990</item>
    </izvorni_sadrzaj>
    <derivirana_varijabla naziv="DomainObject.Predmet.ProtuStrankaListFormatedOIB_1">
      <item>MARKO BOGOVIĆ j.d.o.o. za ugostiteljstvo i usluge, OIB 22804514990</item>
    </derivirana_varijabla>
  </DomainObject.Predmet.ProtuStrankaListFormatedOIB>
  <DomainObject.Predmet.ProtuStrankaListFormatedWithAdress>
    <izvorni_sadrzaj>
      <item>MARKO BOGOVIĆ j.d.o.o. za ugostiteljstvo i usluge, Trg kralja Petra Svačića 1, 10000 Zagreb</item>
    </izvorni_sadrzaj>
    <derivirana_varijabla naziv="DomainObject.Predmet.ProtuStrankaListFormatedWithAdress_1">
      <item>MARKO BOGOVIĆ j.d.o.o. za ugostiteljstvo i usluge, Trg kralja Petra Svačića 1, 10000 Zagreb</item>
    </derivirana_varijabla>
  </DomainObject.Predmet.ProtuStrankaListFormatedWithAdress>
  <DomainObject.Predmet.ProtuStrankaListFormatedWithAdressOIB>
    <izvorni_sadrzaj>
      <item>MARKO BOGOVIĆ j.d.o.o. za ugostiteljstvo i usluge, OIB 22804514990, Trg kralja Petra Svačića 1, 10000 Zagreb</item>
    </izvorni_sadrzaj>
    <derivirana_varijabla naziv="DomainObject.Predmet.ProtuStrankaListFormatedWithAdressOIB_1">
      <item>MARKO BOGOVIĆ j.d.o.o. za ugostiteljstvo i usluge, OIB 22804514990, Trg kralja Petra Svačića 1, 10000 Zagreb</item>
    </derivirana_varijabla>
  </DomainObject.Predmet.ProtuStrankaListFormatedWithAdressOIB>
  <DomainObject.Predmet.ProtuStrankaListNazivFormated>
    <izvorni_sadrzaj>
      <item>MARKO BOGOVIĆ j.d.o.o. za ugostiteljstvo i usluge</item>
    </izvorni_sadrzaj>
    <derivirana_varijabla naziv="DomainObject.Predmet.ProtuStrankaListNazivFormated_1">
      <item>MARKO BOGOVIĆ j.d.o.o. za ugostiteljstvo i usluge</item>
    </derivirana_varijabla>
  </DomainObject.Predmet.ProtuStrankaListNazivFormated>
  <DomainObject.Predmet.ProtuStrankaListNazivFormatedOIB>
    <izvorni_sadrzaj>
      <item>MARKO BOGOVIĆ j.d.o.o. za ugostiteljstvo i usluge, OIB 22804514990</item>
    </izvorni_sadrzaj>
    <derivirana_varijabla naziv="DomainObject.Predmet.ProtuStrankaListNazivFormatedOIB_1">
      <item>MARKO BOGOVIĆ j.d.o.o. za ugostiteljstvo i usluge, OIB 22804514990</item>
    </derivirana_varijabla>
  </DomainObject.Predmet.ProtuStrankaListNazivFormatedOIB>
  <DomainObject.Predmet.OstaliListFormated>
    <izvorni_sadrzaj>
      <item>Marko Bogović</item>
    </izvorni_sadrzaj>
    <derivirana_varijabla naziv="DomainObject.Predmet.OstaliListFormated_1">
      <item>Marko Bogović</item>
    </derivirana_varijabla>
  </DomainObject.Predmet.OstaliListFormated>
  <DomainObject.Predmet.OstaliListFormatedOIB>
    <izvorni_sadrzaj>
      <item>Marko Bogović, OIB 06553278670</item>
    </izvorni_sadrzaj>
    <derivirana_varijabla naziv="DomainObject.Predmet.OstaliListFormatedOIB_1">
      <item>Marko Bogović, OIB 06553278670</item>
    </derivirana_varijabla>
  </DomainObject.Predmet.OstaliListFormatedOIB>
  <DomainObject.Predmet.OstaliListFormatedWithAdress>
    <izvorni_sadrzaj>
      <item>Marko Bogović, Trg Kralja Petra Svačića 1, 10000 Zagreb</item>
    </izvorni_sadrzaj>
    <derivirana_varijabla naziv="DomainObject.Predmet.OstaliListFormatedWithAdress_1">
      <item>Marko Bogović, Trg Kralja Petra Svačića 1, 10000 Zagreb</item>
    </derivirana_varijabla>
  </DomainObject.Predmet.OstaliListFormatedWithAdress>
  <DomainObject.Predmet.OstaliListFormatedWithAdressOIB>
    <izvorni_sadrzaj>
      <item>Marko Bogović, OIB 06553278670, Trg Kralja Petra Svačića 1, 10000 Zagreb</item>
    </izvorni_sadrzaj>
    <derivirana_varijabla naziv="DomainObject.Predmet.OstaliListFormatedWithAdressOIB_1">
      <item>Marko Bogović, OIB 06553278670, Trg Kralja Petra Svačića 1, 10000 Zagreb</item>
    </derivirana_varijabla>
  </DomainObject.Predmet.OstaliListFormatedWithAdressOIB>
  <DomainObject.Predmet.OstaliListNazivFormated>
    <izvorni_sadrzaj>
      <item>Marko Bogović</item>
    </izvorni_sadrzaj>
    <derivirana_varijabla naziv="DomainObject.Predmet.OstaliListNazivFormated_1">
      <item>Marko Bogović</item>
    </derivirana_varijabla>
  </DomainObject.Predmet.OstaliListNazivFormated>
  <DomainObject.Predmet.OstaliListNazivFormatedOIB>
    <izvorni_sadrzaj>
      <item>Marko Bogović, OIB 06553278670</item>
    </izvorni_sadrzaj>
    <derivirana_varijabla naziv="DomainObject.Predmet.OstaliListNazivFormatedOIB_1">
      <item>Marko Bogović, OIB 06553278670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St-478/2017-6</izvorni_sadrzaj>
    <derivirana_varijabla naziv="DomainObject.PoslovniBrojDokumenta_1">St-478/2017-6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BOGOVIĆ j.d.o.o. za ugostiteljstvo i usluge</izvorni_sadrzaj>
    <derivirana_varijabla naziv="DomainObject.Predmet.ProtustrankaIDrugi_1">MARKO BOGOVIĆ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BOGOVIĆ j.d.o.o. za ugostiteljstvo i usluge, OIB 22804514990, Trg kralja Petra Svačića 1, 10000 Zagreb</izvorni_sadrzaj>
    <derivirana_varijabla naziv="DomainObject.Predmet.ProtustrankaIDrugiAdressOIB_1">MARKO BOGOVIĆ j.d.o.o. za ugostiteljstvo i usluge, OIB 22804514990, Trg kralja Petra Svačića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BOGOVIĆ j.d.o.o. za ugostiteljstvo i usluge</item>
      <item>FINA Regionalni centar Zagreb</item>
      <item>Marko Bogović</item>
    </izvorni_sadrzaj>
    <derivirana_varijabla naziv="DomainObject.Predmet.SudioniciListNaziv_1">
      <item>MARKO BOGOVIĆ j.d.o.o. za ugostiteljstvo i usluge</item>
      <item>FINA Regionalni centar Zagreb</item>
      <item>Marko Bogović</item>
    </derivirana_varijabla>
  </DomainObject.Predmet.SudioniciListNaziv>
  <DomainObject.Predmet.SudioniciListAdressOIB>
    <izvorni_sadrzaj>
      <item>MARKO BOGOVIĆ j.d.o.o. za ugostiteljstvo i usluge, OIB 22804514990, Trg kralja Petra Svačića 1,10000 Zagreb</item>
      <item>FINA Regionalni centar Zagreb, OIB 85821130368, Trg svibanjskih žrtava 1995. br. 1,10000 Zagreb</item>
      <item>Marko Bogović, OIB 06553278670, Trg Kralja Petra Svačića 1,10000 Zagreb</item>
    </izvorni_sadrzaj>
    <derivirana_varijabla naziv="DomainObject.Predmet.SudioniciListAdressOIB_1">
      <item>MARKO BOGOVIĆ j.d.o.o. za ugostiteljstvo i usluge, OIB 22804514990, Trg kralja Petra Svačića 1,10000 Zagreb</item>
      <item>FINA Regionalni centar Zagreb, OIB 85821130368, Trg svibanjskih žrtava 1995. br. 1,10000 Zagreb</item>
      <item>Marko Bogović, OIB 06553278670, Trg Kralja Petra Svačića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0BC5B-2DA4-4FAB-BCE0-83295F769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3132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