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b9833" w14:paraId="aeb9833" w:rsidRDefault="00F9549D" w:rsidP="00910611" w:rsidR="00F9549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549D" w:rsidP="00910611" w:rsidR="00F9549D">
      <w:r>
        <w:rPr>
          <w:rFonts w:eastAsia="MS Mincho"/>
        </w:rPr>
        <w:t>REPUBLIKA HRVATSKA</w:t>
      </w:r>
    </w:p>
    <w:p w:rsidRDefault="00F9549D" w:rsidP="00910611" w:rsidR="00F9549D">
      <w:r>
        <w:rPr>
          <w:rFonts w:eastAsia="MS Mincho"/>
        </w:rPr>
        <w:t>TRGOVAČKI SUD U RIJECI</w:t>
      </w:r>
    </w:p>
    <w:p w:rsidRDefault="00F9549D" w:rsidR="00F9549D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2D7153">
        <w:t>862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r w:rsidR="00A94E4D">
        <w:t>9</w:t>
      </w:r>
      <w:r w:rsidRPr="00A94E4D">
        <w:t xml:space="preserve">. </w:t>
      </w:r>
      <w:r w:rsidR="00A94E4D">
        <w:t xml:space="preserve">lipnja </w:t>
      </w:r>
      <w:proofErr w:type="spellStart"/>
      <w:r w:rsidRPr="00A94E4D">
        <w:t>201</w:t>
      </w:r>
      <w:r w:rsidR="00A94E4D">
        <w:t>6</w:t>
      </w:r>
      <w:proofErr w:type="spellEnd"/>
      <w:r w:rsidRPr="00A94E4D">
        <w:t xml:space="preserve">. godine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  <w:rPr>
          <w:bCs/>
        </w:rPr>
      </w:pPr>
      <w:r w:rsidRPr="00A94E4D">
        <w:rPr>
          <w:bCs/>
        </w:rPr>
        <w:t xml:space="preserve">Za dužnika </w:t>
      </w:r>
      <w:r w:rsidR="002D7153">
        <w:t xml:space="preserve">SNAGA </w:t>
      </w:r>
      <w:proofErr w:type="spellStart"/>
      <w:r w:rsidR="002D7153">
        <w:t>ROMA</w:t>
      </w:r>
      <w:proofErr w:type="spellEnd"/>
      <w:r w:rsidR="002D7153">
        <w:t xml:space="preserve"> HRVATSKE (</w:t>
      </w:r>
      <w:proofErr w:type="spellStart"/>
      <w:r w:rsidR="002D7153">
        <w:t>OIB</w:t>
      </w:r>
      <w:proofErr w:type="spellEnd"/>
      <w:r w:rsidR="002D7153">
        <w:t>:</w:t>
      </w:r>
      <w:proofErr w:type="spellStart"/>
      <w:r w:rsidR="002D7153">
        <w:t>99579221121</w:t>
      </w:r>
      <w:proofErr w:type="spellEnd"/>
      <w:r w:rsidR="002D7153">
        <w:t>)</w:t>
      </w:r>
      <w:r w:rsidR="002D7153" w:rsidRPr="00F916C2">
        <w:rPr>
          <w:bCs/>
        </w:rPr>
        <w:t xml:space="preserve"> </w:t>
      </w:r>
      <w:r w:rsidR="002D7153">
        <w:rPr>
          <w:bCs/>
        </w:rPr>
        <w:t>Rijeka, Blaža Polića 2/III</w:t>
      </w:r>
      <w:r w:rsidR="002D7153" w:rsidRPr="00F916C2">
        <w:rPr>
          <w:bCs/>
        </w:rPr>
        <w:t>,</w:t>
      </w:r>
      <w:r w:rsidRPr="00A94E4D">
        <w:rPr>
          <w:bCs/>
        </w:rPr>
        <w:t>.</w:t>
      </w:r>
    </w:p>
    <w:p w:rsidRDefault="00A74730" w:rsidP="00A74730" w:rsidR="00A74730" w:rsidRPr="00A94E4D">
      <w:pPr>
        <w:ind w:left="1080"/>
        <w:jc w:val="both"/>
        <w:rPr>
          <w:bCs/>
        </w:rPr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2D7153">
        <w:t>29</w:t>
      </w:r>
      <w:proofErr w:type="spellEnd"/>
      <w:r w:rsidRPr="00A94E4D">
        <w:t xml:space="preserve">. </w:t>
      </w:r>
      <w:r w:rsidR="00DD5FC1">
        <w:t xml:space="preserve">ožujka </w:t>
      </w:r>
      <w:proofErr w:type="spellStart"/>
      <w:r w:rsidR="00A94E4D">
        <w:t>2016</w:t>
      </w:r>
      <w:proofErr w:type="spellEnd"/>
      <w:r w:rsidRPr="00A94E4D">
        <w:t xml:space="preserve">. godine iznosi </w:t>
      </w:r>
      <w:proofErr w:type="spellStart"/>
      <w:r w:rsidR="00DD5FC1">
        <w:t>10</w:t>
      </w:r>
      <w:r w:rsidR="00A94E4D">
        <w:t>.</w:t>
      </w:r>
      <w:r w:rsidR="002D7153">
        <w:t>473</w:t>
      </w:r>
      <w:proofErr w:type="spellEnd"/>
      <w:r w:rsidR="00DD5FC1">
        <w:t>,</w:t>
      </w:r>
      <w:proofErr w:type="spellStart"/>
      <w:r w:rsidR="002D7153">
        <w:t>46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2E1EFF">
        <w:t>9</w:t>
      </w:r>
      <w:r w:rsidRPr="00A94E4D">
        <w:t xml:space="preserve">. </w:t>
      </w:r>
      <w:r w:rsidR="002E1EFF">
        <w:t xml:space="preserve">lipnja </w:t>
      </w:r>
      <w:proofErr w:type="spellStart"/>
      <w:r w:rsidR="002E1EFF">
        <w:t>2016</w:t>
      </w:r>
      <w:proofErr w:type="spellEnd"/>
      <w:r w:rsidRPr="00A94E4D">
        <w:t>. godine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4D16FE" w:rsidRPr="00520908">
        <w:rPr>
          <w:sz w:val="20"/>
          <w:szCs w:val="20"/>
        </w:rPr>
        <w:t>9</w:t>
      </w:r>
      <w:r w:rsidRPr="00520908">
        <w:rPr>
          <w:sz w:val="20"/>
          <w:szCs w:val="20"/>
        </w:rPr>
        <w:t>.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.g.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E27EC8">
      <w:t>862</w:t>
    </w:r>
    <w:proofErr w:type="spellEnd"/>
    <w:r>
      <w:t>/</w:t>
    </w:r>
    <w:proofErr w:type="spellStart"/>
    <w:r>
      <w:t>2016</w:t>
    </w:r>
    <w:proofErr w:type="spellEnd"/>
    <w: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600D3"/>
    <w:rsid w:val="00153BA1"/>
    <w:rsid w:val="001A2D9E"/>
    <w:rsid w:val="001A7646"/>
    <w:rsid w:val="002D7153"/>
    <w:rsid w:val="002E1EFF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36D04"/>
    <w:rsid w:val="004D16FE"/>
    <w:rsid w:val="004D543B"/>
    <w:rsid w:val="004E7544"/>
    <w:rsid w:val="004F00E9"/>
    <w:rsid w:val="004F3206"/>
    <w:rsid w:val="00516A92"/>
    <w:rsid w:val="00520908"/>
    <w:rsid w:val="005606DB"/>
    <w:rsid w:val="00563899"/>
    <w:rsid w:val="00565AB2"/>
    <w:rsid w:val="00593C54"/>
    <w:rsid w:val="005A76AF"/>
    <w:rsid w:val="005C38A0"/>
    <w:rsid w:val="00600213"/>
    <w:rsid w:val="0060476B"/>
    <w:rsid w:val="00616E9B"/>
    <w:rsid w:val="006256EC"/>
    <w:rsid w:val="00651A5A"/>
    <w:rsid w:val="00662F7A"/>
    <w:rsid w:val="00685B7F"/>
    <w:rsid w:val="00695808"/>
    <w:rsid w:val="006E032E"/>
    <w:rsid w:val="006E15CE"/>
    <w:rsid w:val="00701902"/>
    <w:rsid w:val="00724AF5"/>
    <w:rsid w:val="0073234C"/>
    <w:rsid w:val="00783861"/>
    <w:rsid w:val="007B0EBF"/>
    <w:rsid w:val="007C3BDB"/>
    <w:rsid w:val="007E3D43"/>
    <w:rsid w:val="008A0387"/>
    <w:rsid w:val="008B08C4"/>
    <w:rsid w:val="00913415"/>
    <w:rsid w:val="00990968"/>
    <w:rsid w:val="009B26D5"/>
    <w:rsid w:val="009C0731"/>
    <w:rsid w:val="00A273BA"/>
    <w:rsid w:val="00A34165"/>
    <w:rsid w:val="00A74730"/>
    <w:rsid w:val="00A85111"/>
    <w:rsid w:val="00A872B4"/>
    <w:rsid w:val="00A94E4D"/>
    <w:rsid w:val="00AA120F"/>
    <w:rsid w:val="00B32559"/>
    <w:rsid w:val="00BA00AD"/>
    <w:rsid w:val="00BB79EE"/>
    <w:rsid w:val="00C64BA3"/>
    <w:rsid w:val="00C7229D"/>
    <w:rsid w:val="00CA6554"/>
    <w:rsid w:val="00CA7EA1"/>
    <w:rsid w:val="00D116F8"/>
    <w:rsid w:val="00D2182C"/>
    <w:rsid w:val="00D72B7F"/>
    <w:rsid w:val="00D824B0"/>
    <w:rsid w:val="00D8442C"/>
    <w:rsid w:val="00DC4BA2"/>
    <w:rsid w:val="00DD5FC1"/>
    <w:rsid w:val="00DF588D"/>
    <w:rsid w:val="00E00B60"/>
    <w:rsid w:val="00E165FF"/>
    <w:rsid w:val="00E27EC8"/>
    <w:rsid w:val="00E422BB"/>
    <w:rsid w:val="00E907ED"/>
    <w:rsid w:val="00EB11EB"/>
    <w:rsid w:val="00EB5A7D"/>
    <w:rsid w:val="00F11FCA"/>
    <w:rsid w:val="00F15304"/>
    <w:rsid w:val="00F7585B"/>
    <w:rsid w:val="00F9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5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4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4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4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4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5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4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4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4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4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St-862/2016</izvorni_sadrzaj>
    <derivirana_varijabla naziv="DomainObject.Predmet.OznakaBroj_1">St-862/2016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SNAGA ROMA HRVATSKE</izvorni_sadrzaj>
    <derivirana_varijabla naziv="DomainObject.Predmet.ProtustrankaFormated_1">  SNAGA ROMA HRVATSKE</derivirana_varijabla>
  </DomainObject.Predmet.ProtustrankaFormated>
  <DomainObject.Predmet.ProtustrankaFormatedOIB>
    <izvorni_sadrzaj>  SNAGA ROMA HRVATSKE, OIB 99579221121</izvorni_sadrzaj>
    <derivirana_varijabla naziv="DomainObject.Predmet.ProtustrankaFormatedOIB_1">  SNAGA ROMA HRVATSKE, OIB 99579221121</derivirana_varijabla>
  </DomainObject.Predmet.ProtustrankaFormatedOIB>
  <DomainObject.Predmet.ProtustrankaFormatedWithAdress>
    <izvorni_sadrzaj> SNAGA ROMA HRVATSKE, Blaža Polića 2/3, 51000 Rijeka</izvorni_sadrzaj>
    <derivirana_varijabla naziv="DomainObject.Predmet.ProtustrankaFormatedWithAdress_1"> SNAGA ROMA HRVATSKE, Blaža Polića 2/3, 51000 Rijeka</derivirana_varijabla>
  </DomainObject.Predmet.ProtustrankaFormatedWithAdress>
  <DomainObject.Predmet.ProtustrankaFormatedWithAdressOIB>
    <izvorni_sadrzaj> SNAGA ROMA HRVATSKE, OIB 99579221121, Blaža Polića 2/3, 51000 Rijeka</izvorni_sadrzaj>
    <derivirana_varijabla naziv="DomainObject.Predmet.ProtustrankaFormatedWithAdressOIB_1"> SNAGA ROMA HRVATSKE, OIB 99579221121, Blaža Polića 2/3, 51000 Rijeka</derivirana_varijabla>
  </DomainObject.Predmet.ProtustrankaFormatedWithAdressOIB>
  <DomainObject.Predmet.ProtustrankaWithAdress>
    <izvorni_sadrzaj>SNAGA ROMA HRVATSKE Blaža Polića 2/3, 51000 Rijeka</izvorni_sadrzaj>
    <derivirana_varijabla naziv="DomainObject.Predmet.ProtustrankaWithAdress_1">SNAGA ROMA HRVATSKE Blaža Polića 2/3, 51000 Rijeka</derivirana_varijabla>
  </DomainObject.Predmet.ProtustrankaWithAdress>
  <DomainObject.Predmet.ProtustrankaWithAdressOIB>
    <izvorni_sadrzaj>SNAGA ROMA HRVATSKE, OIB 99579221121, Blaža Polića 2/3, 51000 Rijeka</izvorni_sadrzaj>
    <derivirana_varijabla naziv="DomainObject.Predmet.ProtustrankaWithAdressOIB_1">SNAGA ROMA HRVATSKE, OIB 99579221121, Blaža Polića 2/3, 51000 Rijeka</derivirana_varijabla>
  </DomainObject.Predmet.ProtustrankaWithAdressOIB>
  <DomainObject.Predmet.ProtustrankaNazivFormated>
    <izvorni_sadrzaj>SNAGA ROMA HRVATSKE</izvorni_sadrzaj>
    <derivirana_varijabla naziv="DomainObject.Predmet.ProtustrankaNazivFormated_1">SNAGA ROMA HRVATSKE</derivirana_varijabla>
  </DomainObject.Predmet.ProtustrankaNazivFormated>
  <DomainObject.Predmet.ProtustrankaNazivFormatedOIB>
    <izvorni_sadrzaj>SNAGA ROMA HRVATSKE, OIB 99579221121</izvorni_sadrzaj>
    <derivirana_varijabla naziv="DomainObject.Predmet.ProtustrankaNazivFormatedOIB_1">SNAGA ROMA HRVATSKE, OIB 99579221121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SNAGA ROMA HRVATSKE</item>
    </izvorni_sadrzaj>
    <derivirana_varijabla naziv="DomainObject.Predmet.ProtuStrankaListFormated_1">
      <item>SNAGA ROMA HRVATSKE</item>
    </derivirana_varijabla>
  </DomainObject.Predmet.ProtuStrankaListFormated>
  <DomainObject.Predmet.ProtuStrankaListFormatedOIB>
    <izvorni_sadrzaj>
      <item>SNAGA ROMA HRVATSKE, OIB 99579221121</item>
    </izvorni_sadrzaj>
    <derivirana_varijabla naziv="DomainObject.Predmet.ProtuStrankaListFormatedOIB_1">
      <item>SNAGA ROMA HRVATSKE, OIB 99579221121</item>
    </derivirana_varijabla>
  </DomainObject.Predmet.ProtuStrankaListFormatedOIB>
  <DomainObject.Predmet.ProtuStrankaListFormatedWithAdress>
    <izvorni_sadrzaj>
      <item>SNAGA ROMA HRVATSKE, Blaža Polića 2/3, 51000 Rijeka</item>
    </izvorni_sadrzaj>
    <derivirana_varijabla naziv="DomainObject.Predmet.ProtuStrankaListFormatedWithAdress_1">
      <item>SNAGA ROMA HRVATSKE, Blaža Polića 2/3, 51000 Rijeka</item>
    </derivirana_varijabla>
  </DomainObject.Predmet.ProtuStrankaListFormatedWithAdress>
  <DomainObject.Predmet.ProtuStrankaListFormatedWithAdressOIB>
    <izvorni_sadrzaj>
      <item>SNAGA ROMA HRVATSKE, OIB 99579221121, Blaža Polića 2/3, 51000 Rijeka</item>
    </izvorni_sadrzaj>
    <derivirana_varijabla naziv="DomainObject.Predmet.ProtuStrankaListFormatedWithAdressOIB_1">
      <item>SNAGA ROMA HRVATSKE, OIB 99579221121, Blaža Polića 2/3, 51000 Rijeka</item>
    </derivirana_varijabla>
  </DomainObject.Predmet.ProtuStrankaListFormatedWithAdressOIB>
  <DomainObject.Predmet.ProtuStrankaListNazivFormated>
    <izvorni_sadrzaj>
      <item>SNAGA ROMA HRVATSKE</item>
    </izvorni_sadrzaj>
    <derivirana_varijabla naziv="DomainObject.Predmet.ProtuStrankaListNazivFormated_1">
      <item>SNAGA ROMA HRVATSKE</item>
    </derivirana_varijabla>
  </DomainObject.Predmet.ProtuStrankaListNazivFormated>
  <DomainObject.Predmet.ProtuStrankaListNazivFormatedOIB>
    <izvorni_sadrzaj>
      <item>SNAGA ROMA HRVATSKE, OIB 99579221121</item>
    </izvorni_sadrzaj>
    <derivirana_varijabla naziv="DomainObject.Predmet.ProtuStrankaListNazivFormatedOIB_1">
      <item>SNAGA ROMA HRVATSKE, OIB 99579221121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SNAGA ROMA HRVATSKE</izvorni_sadrzaj>
    <derivirana_varijabla naziv="DomainObject.Predmet.ProtustrankaIDrugi_1">SNAGA ROMA HRVATSKE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SNAGA ROMA HRVATSKE, OIB 99579221121, Blaža Polića 2/3, 51000 Rijeka</izvorni_sadrzaj>
    <derivirana_varijabla naziv="DomainObject.Predmet.ProtustrankaIDrugiAdressOIB_1">SNAGA ROMA HRVATSKE, OIB 99579221121, Blaža Polića 2/3,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SNAGA ROMA HRVATSKE</item>
    </izvorni_sadrzaj>
    <derivirana_varijabla naziv="DomainObject.Predmet.SudioniciListNaziv_1">
      <item>FINA  Rijeka</item>
      <item>SNAGA ROMA HRVATSKE</item>
    </derivirana_varijabla>
  </DomainObject.Predmet.SudioniciListNaziv>
  <DomainObject.Predmet.SudioniciListAdressOIB>
    <izvorni_sadrzaj>
      <item>FINA  Rijeka, OIB 85821130368, Frana Kurelca 8,51000 Rijeka</item>
      <item>SNAGA ROMA HRVATSKE, OIB 99579221121, Blaža Polića 2/3,51000 Rijeka</item>
    </izvorni_sadrzaj>
    <derivirana_varijabla naziv="DomainObject.Predmet.SudioniciListAdressOIB_1">
      <item>FINA  Rijeka, OIB 85821130368, Frana Kurelca 8,51000 Rijeka</item>
      <item>SNAGA ROMA HRVATSKE, OIB 99579221121, Blaža Polića 2/3,51000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99579221121</item>
    </izvorni_sadrzaj>
    <derivirana_varijabla naziv="DomainObject.Predmet.SudioniciListNazivOIB_1">
      <item>, OIB 85821130368</item>
      <item>, OIB 99579221121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1435</properties:Characters>
  <properties:Lines>59</properties:Lines>
  <properties:Paragraphs>23</properties:Paragraphs>
  <properties:TotalTime>2</properties:TotalTime>
  <properties:ScaleCrop>false</properties:ScaleCrop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2016-06-09T12:11:00Z</dcterms:created>
  <dc:creator>Željka Matovina</dc:creator>
  <cp:lastModifiedBy>Željka Matovina</cp:lastModifiedBy>
  <dcterms:modified xmlns:xsi="http://www.w3.org/2001/XMLSchema-instance" xsi:type="dcterms:W3CDTF">2016-06-09T12:16:00Z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