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9899" w14:paraId="6f59899" w:rsidRDefault="00F61D82" w:rsidP="00F61D82" w:rsidR="00F61D82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82" w:rsidP="00F61D82" w:rsidR="00F61D8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F61D82" w:rsidP="00F61D82" w:rsidR="00F61D8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F61D82" w:rsidP="00F61D82" w:rsidR="00F61D8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F61D82" w:rsidP="00F61D82" w:rsidR="00F61D8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61D82" w:rsidP="00F61D82" w:rsidR="00F61D82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F61D82" w:rsidP="00F61D82" w:rsidR="00F61D8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61D82" w:rsidP="00F61D82" w:rsidR="00F61D82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F61D82" w:rsidP="00F61D82" w:rsidR="00F61D8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61D82" w:rsidP="00F61D82" w:rsidR="00F61D8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61D82" w:rsidP="00F61D82" w:rsidR="00F61D82" w:rsidRPr="00813810">
      <w:pPr>
        <w:ind w:firstLine="720"/>
        <w:jc w:val="both"/>
      </w:pPr>
      <w:r w:rsidRPr="00587D44">
        <w:rPr>
          <w:szCs w:val="24"/>
        </w:rPr>
        <w:t>TRGOVAČKI SUD U ZAGREBU po sucu tog suda Mirjani Chour Hršak, kao sucu pojedincu, u predstečajnom postupku nad dužnikom CENTAR BRAČ d.o.o. sa sjedištem u Zagrebu, Ksaver 196a, O</w:t>
      </w:r>
      <w:r>
        <w:rPr>
          <w:szCs w:val="24"/>
        </w:rPr>
        <w:t>IB: 71033423032, MBS: 080716249</w:t>
      </w:r>
      <w:r w:rsidRPr="00587D44">
        <w:rPr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dana </w:t>
      </w:r>
      <w:r w:rsidR="00A91F2B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A91F2B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593A5B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F61D82" w:rsidP="00F61D82" w:rsidR="00F61D8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61D82" w:rsidP="00F61D82" w:rsidR="00F61D8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F61D82" w:rsidP="00F61D82" w:rsidR="00F61D82">
      <w:pPr>
        <w:jc w:val="both"/>
        <w:rPr>
          <w:rFonts w:cs="Times New Roman" w:eastAsia="Times New Roman"/>
          <w:szCs w:val="24"/>
          <w:lang w:eastAsia="hr-HR"/>
        </w:rPr>
      </w:pPr>
    </w:p>
    <w:p w:rsidRDefault="00F61D82" w:rsidP="00F61D82" w:rsidR="00F61D82">
      <w:pPr>
        <w:ind w:hanging="4" w:left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Vjerovnik osporene tražbine </w:t>
      </w:r>
      <w:r w:rsidR="00A91F2B">
        <w:rPr>
          <w:rFonts w:cs="Times New Roman" w:eastAsia="Times New Roman"/>
          <w:szCs w:val="24"/>
          <w:lang w:eastAsia="hr-HR"/>
        </w:rPr>
        <w:t>VELPRO-CENTAR d</w:t>
      </w:r>
      <w:r w:rsidR="00593A5B">
        <w:rPr>
          <w:rFonts w:cs="Times New Roman" w:eastAsia="Times New Roman"/>
          <w:szCs w:val="24"/>
          <w:lang w:eastAsia="hr-HR"/>
        </w:rPr>
        <w:t>.</w:t>
      </w:r>
      <w:r w:rsidR="00A91F2B">
        <w:rPr>
          <w:rFonts w:cs="Times New Roman" w:eastAsia="Times New Roman"/>
          <w:szCs w:val="24"/>
          <w:lang w:eastAsia="hr-HR"/>
        </w:rPr>
        <w:t>o.o., Zagreb, Marijana Čavića 1, OIB: 46660800468,</w:t>
      </w:r>
      <w:r>
        <w:rPr>
          <w:rFonts w:cs="Times New Roman" w:eastAsia="Times New Roman"/>
          <w:szCs w:val="24"/>
          <w:lang w:eastAsia="hr-HR"/>
        </w:rPr>
        <w:t xml:space="preserve"> upućuje se na parnicu protiv dužnika radi utvrđenja njegove osporene tražbine u roku 8 dana od pravomoćnosti ovog rješenja, odnosno od primitka drugostupanjske odluke.</w:t>
      </w:r>
    </w:p>
    <w:p w:rsidRDefault="00F61D82" w:rsidP="00F61D82" w:rsidR="00F61D82" w:rsidRPr="001D488D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</w:p>
    <w:p w:rsidRDefault="00F61D82" w:rsidP="00F61D82" w:rsidR="00F61D8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F61D82" w:rsidP="00F61D82" w:rsidR="00F61D82">
      <w:pPr>
        <w:jc w:val="both"/>
        <w:rPr>
          <w:rFonts w:cs="Times New Roman" w:eastAsia="Times New Roman"/>
          <w:szCs w:val="24"/>
          <w:lang w:eastAsia="hr-HR"/>
        </w:rPr>
      </w:pPr>
    </w:p>
    <w:p w:rsidRDefault="00F61D82" w:rsidP="00F61D82" w:rsidR="00F61D8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 je donio rješenje o utvrđenim i osporenim tražbinama u predmetnom predstečajnom postupku, te su u tom rješenju od 07. studenog 2017. godine i vjerovnici utvrđenih i osporenih tražbina, a za osporene tražbine su navedeni razlozi osporavanja, pa je tako u točki II.</w:t>
      </w:r>
      <w:r w:rsidR="006A1806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. navedena i tražbina vjerovnika </w:t>
      </w:r>
      <w:r w:rsidR="006A1806">
        <w:rPr>
          <w:rFonts w:cs="Times New Roman" w:eastAsia="Times New Roman"/>
          <w:szCs w:val="24"/>
          <w:lang w:eastAsia="hr-HR"/>
        </w:rPr>
        <w:t>VELPRO-CENTAR d</w:t>
      </w:r>
      <w:r w:rsidR="00593A5B">
        <w:rPr>
          <w:rFonts w:cs="Times New Roman" w:eastAsia="Times New Roman"/>
          <w:szCs w:val="24"/>
          <w:lang w:eastAsia="hr-HR"/>
        </w:rPr>
        <w:t>.</w:t>
      </w:r>
      <w:r w:rsidR="006A1806">
        <w:rPr>
          <w:rFonts w:cs="Times New Roman" w:eastAsia="Times New Roman"/>
          <w:szCs w:val="24"/>
          <w:lang w:eastAsia="hr-HR"/>
        </w:rPr>
        <w:t>o.o., Zagreb, Marijana Čavića 1, OIB: 46660800468</w:t>
      </w:r>
      <w:r>
        <w:rPr>
          <w:rFonts w:cs="Times New Roman" w:eastAsia="Times New Roman"/>
          <w:szCs w:val="24"/>
          <w:lang w:eastAsia="hr-HR"/>
        </w:rPr>
        <w:t xml:space="preserve">, koja je osporena za iznos od </w:t>
      </w:r>
      <w:r w:rsidR="006A1806">
        <w:rPr>
          <w:rFonts w:cs="Times New Roman" w:eastAsia="Times New Roman"/>
          <w:szCs w:val="24"/>
          <w:lang w:eastAsia="hr-HR"/>
        </w:rPr>
        <w:t>6.398.127,26</w:t>
      </w:r>
      <w:r>
        <w:rPr>
          <w:rFonts w:cs="Times New Roman" w:eastAsia="Times New Roman"/>
          <w:szCs w:val="24"/>
          <w:lang w:eastAsia="hr-HR"/>
        </w:rPr>
        <w:t xml:space="preserve"> kn iz razloga navedenih u istoj točki rješenja, a sve prema čl. 50. st. 1. </w:t>
      </w:r>
      <w:r w:rsidRPr="00F61D82">
        <w:rPr>
          <w:rFonts w:cs="Times New Roman" w:eastAsia="Times New Roman"/>
          <w:szCs w:val="24"/>
          <w:lang w:eastAsia="hr-HR"/>
        </w:rPr>
        <w:t>Stečajnog zakona (NN 71/15 i 104/2017; dalje: SZ)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F61D82" w:rsidP="00F61D82" w:rsidR="00F61D8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Odluka u izreci ovog rješenja utemeljena je na odredbi čl. 50. st. 2. SZ-a, a iz razloga što ovaj vjerovnik ne raspolaže ovršnom ispravom.</w:t>
      </w:r>
    </w:p>
    <w:p w:rsidRDefault="00F61D82" w:rsidP="00F61D82" w:rsidR="00F61D82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6A1806" w:rsidP="00F61D82" w:rsidR="00F61D8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</w:t>
      </w:r>
      <w:r w:rsidR="00F61D82">
        <w:rPr>
          <w:rFonts w:cs="Times New Roman" w:eastAsia="Times New Roman"/>
          <w:szCs w:val="24"/>
          <w:lang w:eastAsia="hr-HR"/>
        </w:rPr>
        <w:t>Zagreb</w:t>
      </w:r>
      <w:r>
        <w:rPr>
          <w:rFonts w:cs="Times New Roman" w:eastAsia="Times New Roman"/>
          <w:szCs w:val="24"/>
          <w:lang w:eastAsia="hr-HR"/>
        </w:rPr>
        <w:t>u</w:t>
      </w:r>
      <w:r w:rsidR="00F61D8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3</w:t>
      </w:r>
      <w:r w:rsidR="00F61D82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="00F61D82">
        <w:rPr>
          <w:rFonts w:cs="Times New Roman" w:eastAsia="Times New Roman"/>
          <w:szCs w:val="24"/>
          <w:lang w:eastAsia="hr-HR"/>
        </w:rPr>
        <w:t xml:space="preserve"> 201</w:t>
      </w:r>
      <w:r>
        <w:rPr>
          <w:rFonts w:cs="Times New Roman" w:eastAsia="Times New Roman"/>
          <w:szCs w:val="24"/>
          <w:lang w:eastAsia="hr-HR"/>
        </w:rPr>
        <w:t>9.</w:t>
      </w:r>
    </w:p>
    <w:p w:rsidRDefault="00F61D82" w:rsidP="00F61D82" w:rsidR="00F61D82">
      <w:pPr>
        <w:jc w:val="center"/>
        <w:rPr>
          <w:rFonts w:cs="Times New Roman" w:eastAsia="Times New Roman"/>
          <w:szCs w:val="24"/>
          <w:lang w:eastAsia="hr-HR"/>
        </w:rPr>
      </w:pPr>
    </w:p>
    <w:p w:rsidRDefault="00F61D82" w:rsidP="00F61D82" w:rsidR="00F61D8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F61D82" w:rsidP="00F61D82" w:rsidR="00F61D8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F61D82" w:rsidP="00F61D82" w:rsidR="00F61D82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DE3742">
        <w:rPr>
          <w:rFonts w:cs="Times New Roman" w:eastAsia="Times New Roman"/>
          <w:szCs w:val="24"/>
          <w:lang w:eastAsia="hr-HR"/>
        </w:rPr>
        <w:t>, v.r.</w:t>
      </w:r>
    </w:p>
    <w:p w:rsidRDefault="00F61D82" w:rsidP="00F61D82" w:rsidR="00F61D82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204A5A" w:rsidP="00204A5A" w:rsidR="00204A5A" w:rsidRPr="0005451D">
      <w:pPr>
        <w:jc w:val="both"/>
        <w:rPr>
          <w:rFonts w:cs="Times New Roman" w:eastAsia="Times New Roman"/>
          <w:szCs w:val="24"/>
          <w:lang w:eastAsia="hr-HR"/>
        </w:rPr>
      </w:pPr>
      <w:r w:rsidRPr="0005451D">
        <w:rPr>
          <w:rFonts w:cs="Times New Roman" w:eastAsia="Times New Roman"/>
          <w:szCs w:val="24"/>
          <w:lang w:eastAsia="hr-HR"/>
        </w:rPr>
        <w:t>POUKA O PRAVNOM LIJEKU:</w:t>
      </w:r>
    </w:p>
    <w:p w:rsidRDefault="00204A5A" w:rsidP="00204A5A" w:rsidR="00204A5A" w:rsidRPr="0005451D">
      <w:pPr>
        <w:jc w:val="both"/>
        <w:rPr>
          <w:rFonts w:cs="Times New Roman" w:eastAsia="Times New Roman"/>
          <w:szCs w:val="24"/>
          <w:lang w:eastAsia="hr-HR"/>
        </w:rPr>
      </w:pPr>
      <w:r w:rsidRPr="0005451D">
        <w:rPr>
          <w:rFonts w:cs="Times New Roman" w:eastAsia="Times New Roman"/>
          <w:szCs w:val="24"/>
          <w:lang w:eastAsia="hr-HR"/>
        </w:rPr>
        <w:t>Protiv ovog rješenja nezadovoljna strana može izjaviti žalbu u roku 8 dana od dana primitka rješenja. Žalba se ulaže u dva primjerka za sud i jedan za protivnu stranu, a putem ovog suda Visokom trgovačkom sudu RH.</w:t>
      </w:r>
    </w:p>
    <w:p w:rsidRDefault="00F61D82" w:rsidP="00F61D82" w:rsidR="00F61D82">
      <w:pPr>
        <w:jc w:val="both"/>
        <w:rPr>
          <w:rFonts w:cs="Times New Roman" w:eastAsia="Times New Roman"/>
          <w:szCs w:val="24"/>
          <w:lang w:eastAsia="hr-HR"/>
        </w:rPr>
      </w:pPr>
    </w:p>
    <w:p w:rsidRDefault="00DE3742" w:rsidP="00DE3742" w:rsidR="00DE3742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– ovlašteni službenik:</w:t>
      </w:r>
    </w:p>
    <w:p w:rsidRDefault="00DE3742" w:rsidP="00DE3742" w:rsidR="001E1F87">
      <w:pPr>
        <w:ind w:left="4956"/>
        <w:rPr>
          <w:rFonts w:cs="Times New Roman"/>
          <w:szCs w:val="24"/>
        </w:rPr>
      </w:pPr>
      <w:r>
        <w:rPr>
          <w:rFonts w:cs="Times New Roman"/>
          <w:szCs w:val="24"/>
        </w:rPr>
        <w:t>Natalija Perković</w:t>
      </w:r>
    </w:p>
    <w:p w:rsidRDefault="00DE3742" w:rsidP="00DE3742" w:rsidR="00DE3742">
      <w:pPr>
        <w:ind w:left="4956"/>
      </w:pPr>
    </w:p>
    <w:sectPr w:rsidSect="00E57528" w:rsidR="00DE374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D82" w:rsidP="00F61D82" w:rsidR="00F61D82">
      <w:r>
        <w:separator/>
      </w:r>
    </w:p>
  </w:endnote>
  <w:endnote w:id="0" w:type="continuationSeparator">
    <w:p w:rsidRDefault="00F61D82" w:rsidP="00F61D82" w:rsidR="00F61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D82" w:rsidP="00F61D82" w:rsidR="00F61D82">
      <w:r>
        <w:separator/>
      </w:r>
    </w:p>
  </w:footnote>
  <w:footnote w:id="0" w:type="continuationSeparator">
    <w:p w:rsidRDefault="00F61D82" w:rsidP="00F61D82" w:rsidR="00F61D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0123090"/>
      <w:docPartObj>
        <w:docPartGallery w:val="Page Numbers (Top of Page)"/>
        <w:docPartUnique/>
      </w:docPartObj>
    </w:sdtPr>
    <w:sdtEndPr/>
    <w:sdtContent>
      <w:p w:rsidRDefault="00E57528" w:rsidP="00E57528" w:rsidR="00E57528">
        <w:pPr>
          <w:pStyle w:val="Zaglavlje"/>
          <w:ind w:left="2544"/>
        </w:pPr>
        <w:r>
          <w:t xml:space="preserve">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645B">
          <w:rPr>
            <w:noProof/>
          </w:rPr>
          <w:t>2</w:t>
        </w:r>
        <w:r>
          <w:fldChar w:fldCharType="end"/>
        </w:r>
        <w:r>
          <w:t xml:space="preserve">                                           34. St-1333/2017-7</w:t>
        </w:r>
        <w:r w:rsidR="00FD5AF3">
          <w:t>5</w:t>
        </w:r>
      </w:p>
      <w:p w:rsidRDefault="00E57528" w:rsidP="00E57528" w:rsidR="00E57528">
        <w:pPr>
          <w:pStyle w:val="Zaglavlje"/>
        </w:pPr>
        <w:r>
          <w:t xml:space="preserve">   </w:t>
        </w:r>
      </w:p>
    </w:sdtContent>
  </w:sdt>
  <w:p w:rsidRDefault="00F61D82" w:rsidP="00F61D82" w:rsidR="00F61D8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528" w:rsidP="00E57528" w:rsidR="00E57528">
    <w:pPr>
      <w:pStyle w:val="Zaglavlje"/>
      <w:ind w:firstLine="3828" w:left="2544"/>
    </w:pPr>
    <w:r>
      <w:t>34. St-1333/2017-7</w:t>
    </w:r>
    <w:r w:rsidR="00FD5AF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126C08"/>
    <w:multiLevelType w:val="hybridMultilevel"/>
    <w:tmpl w:val="896A49A0"/>
    <w:lvl w:tplc="CBB8DD2C" w:ilvl="0">
      <w:start w:val="1"/>
      <w:numFmt w:val="decimal"/>
      <w:lvlText w:val="%1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F83438"/>
    <w:multiLevelType w:val="hybridMultilevel"/>
    <w:tmpl w:val="D726633E"/>
    <w:lvl w:tplc="B2A8820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67F1"/>
    <w:rsid w:val="00045FAF"/>
    <w:rsid w:val="0005710B"/>
    <w:rsid w:val="00096970"/>
    <w:rsid w:val="001033F0"/>
    <w:rsid w:val="00117BC5"/>
    <w:rsid w:val="00193FB6"/>
    <w:rsid w:val="001E1F87"/>
    <w:rsid w:val="001E67F1"/>
    <w:rsid w:val="00204A5A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93A5B"/>
    <w:rsid w:val="005C31AA"/>
    <w:rsid w:val="00624600"/>
    <w:rsid w:val="00697A50"/>
    <w:rsid w:val="006A1806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91F2B"/>
    <w:rsid w:val="00AF40C4"/>
    <w:rsid w:val="00BA536C"/>
    <w:rsid w:val="00C60B87"/>
    <w:rsid w:val="00CB3130"/>
    <w:rsid w:val="00CD0023"/>
    <w:rsid w:val="00CF6257"/>
    <w:rsid w:val="00D0645B"/>
    <w:rsid w:val="00DE3742"/>
    <w:rsid w:val="00E37745"/>
    <w:rsid w:val="00E57528"/>
    <w:rsid w:val="00EB7BCA"/>
    <w:rsid w:val="00ED46BF"/>
    <w:rsid w:val="00EE763D"/>
    <w:rsid w:val="00F03380"/>
    <w:rsid w:val="00F27AEA"/>
    <w:rsid w:val="00F61D82"/>
    <w:rsid w:val="00F856F0"/>
    <w:rsid w:val="00FD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1D8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1D8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1D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1D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1D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1D82"/>
  </w:style>
  <w:style w:styleId="Podnoje" w:type="paragraph">
    <w:name w:val="footer"/>
    <w:basedOn w:val="Normal"/>
    <w:link w:val="PodnojeChar"/>
    <w:uiPriority w:val="99"/>
    <w:unhideWhenUsed/>
    <w:rsid w:val="00F61D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1D82"/>
  </w:style>
  <w:style w:styleId="Tekstrezerviranogmjesta" w:type="character">
    <w:name w:val="Placeholder Text"/>
    <w:basedOn w:val="Zadanifontodlomka"/>
    <w:uiPriority w:val="99"/>
    <w:semiHidden/>
    <w:rsid w:val="00CB3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13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313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313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313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1D8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1D8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1D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1D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1D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1D82"/>
  </w:style>
  <w:style w:styleId="Podnoje" w:type="paragraph">
    <w:name w:val="footer"/>
    <w:basedOn w:val="Normal"/>
    <w:link w:val="PodnojeChar"/>
    <w:uiPriority w:val="99"/>
    <w:unhideWhenUsed/>
    <w:rsid w:val="00F61D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1D82"/>
  </w:style>
  <w:style w:styleId="Tekstrezerviranogmjesta" w:type="character">
    <w:name w:val="Placeholder Text"/>
    <w:basedOn w:val="Zadanifontodlomka"/>
    <w:uiPriority w:val="99"/>
    <w:semiHidden/>
    <w:rsid w:val="00CB3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1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313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31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31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upućivanje u parnicu</izvorni_sadrzaj>
    <derivirana_varijabla naziv="DomainObject.Primjedba_1">upućivanje u parnicu</derivirana_varijabla>
  </DomainObject.Primjedba>
  <DomainObject.Oznaka>
    <izvorni_sadrzaj>St-1333/2017-75</izvorni_sadrzaj>
    <derivirana_varijabla naziv="DomainObject.Oznaka_1">St-1333/2017-75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St-1333/2017</izvorni_sadrzaj>
    <derivirana_varijabla naziv="DomainObject.Predmet.OznakaBroj_1">St-1333/2017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BRAČ d.o.o. zastupanog po punomoćniku Goran Jujnović Lučić</izvorni_sadrzaj>
    <derivirana_varijabla naziv="DomainObject.Predmet.ProtustrankaFormated_1">  CENTAR BRAČ d.o.o. zastupanog po punomoćniku Goran Jujnović Lučić</derivirana_varijabla>
  </DomainObject.Predmet.ProtustrankaFormated>
  <DomainObject.Predmet.ProtustrankaFormatedOIB>
    <izvorni_sadrzaj>  CENTAR BRAČ d.o.o., OIB 71033423032 zastupanog po punomoćniku Goran Jujnović Lučić</izvorni_sadrzaj>
    <derivirana_varijabla naziv="DomainObject.Predmet.ProtustrankaFormatedOIB_1">  CENTAR BRAČ d.o.o., OIB 71033423032 zastupanog po punomoćniku Goran Jujnović Lučić</derivirana_varijabla>
  </DomainObject.Predmet.ProtustrankaFormatedOIB>
  <DomainObject.Predmet.ProtustrankaFormatedWithAdress>
    <izvorni_sadrzaj> CENTAR BRAČ d.o.o., Ksaver 196 A, 10000 Zagreb zastupanog po punomoćniku Goran Jujnović Lučić</izvorni_sadrzaj>
    <derivirana_varijabla naziv="DomainObject.Predmet.ProtustrankaFormatedWithAdress_1"> CENTAR BRAČ d.o.o., Ksaver 196 A, 10000 Zagreb zastupanog po punomoćniku Goran Jujnović Lučić</derivirana_varijabla>
  </DomainObject.Predmet.ProtustrankaFormatedWithAdress>
  <DomainObject.Predmet.ProtustrankaFormatedWithAdressOIB>
    <izvorni_sadrzaj> CENTAR BRAČ d.o.o., OIB 71033423032, Ksaver 196 A, 10000 Zagreb zastupanog po punomoćniku Goran Jujnović Lučić</izvorni_sadrzaj>
    <derivirana_varijabla naziv="DomainObject.Predmet.ProtustrankaFormatedWithAdressOIB_1"> CENTAR BRAČ d.o.o., OIB 71033423032, Ksaver 196 A, 10000 Zagreb zastupanog po punomoćniku Goran Jujnović Lučić</derivirana_varijabla>
  </DomainObject.Predmet.ProtustrankaFormatedWithAdressOIB>
  <DomainObject.Predmet.ProtustrankaWithAdress>
    <izvorni_sadrzaj>CENTAR BRAČ d.o.o. Ksaver 196 A, 10000 Zagreb</izvorni_sadrzaj>
    <derivirana_varijabla naziv="DomainObject.Predmet.ProtustrankaWithAdress_1">CENTAR BRAČ d.o.o. Ksaver 196 A, 10000 Zagreb</derivirana_varijabla>
  </DomainObject.Predmet.ProtustrankaWithAdress>
  <DomainObject.Predmet.ProtustrankaWithAdressOIB>
    <izvorni_sadrzaj>CENTAR BRAČ d.o.o., OIB 71033423032, Ksaver 196 A, 10000 Zagreb</izvorni_sadrzaj>
    <derivirana_varijabla naziv="DomainObject.Predmet.ProtustrankaWithAdressOIB_1">CENTAR BRAČ d.o.o., OIB 71033423032, Ksaver 196 A, 10000 Zagreb</derivirana_varijabla>
  </DomainObject.Predmet.ProtustrankaWithAdressOIB>
  <DomainObject.Predmet.ProtustrankaNazivFormated>
    <izvorni_sadrzaj>CENTAR BRAČ d.o.o.</izvorni_sadrzaj>
    <derivirana_varijabla naziv="DomainObject.Predmet.ProtustrankaNazivFormated_1">CENTAR BRAČ d.o.o.</derivirana_varijabla>
  </DomainObject.Predmet.ProtustrankaNazivFormated>
  <DomainObject.Predmet.ProtustrankaNazivFormatedOIB>
    <izvorni_sadrzaj>CENTAR BRAČ d.o.o., OIB 71033423032</izvorni_sadrzaj>
    <derivirana_varijabla naziv="DomainObject.Predmet.ProtustrankaNazivFormatedOIB_1">CENTAR BRAČ d.o.o., OIB 71033423032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Škaro</izvorni_sadrzaj>
    <derivirana_varijabla naziv="DomainObject.Predmet.StrankaFormated_1">  Josip Škaro</derivirana_varijabla>
  </DomainObject.Predmet.StrankaFormated>
  <DomainObject.Predmet.StrankaFormatedOIB>
    <izvorni_sadrzaj>  Josip Škaro, OIB 87466802381</izvorni_sadrzaj>
    <derivirana_varijabla naziv="DomainObject.Predmet.StrankaFormatedOIB_1">  Josip Škaro, OIB 87466802381</derivirana_varijabla>
  </DomainObject.Predmet.StrankaFormatedOIB>
  <DomainObject.Predmet.StrankaFormatedWithAdress>
    <izvorni_sadrzaj> Josip Škaro, Dubrovačka 3a, 21000 Split</izvorni_sadrzaj>
    <derivirana_varijabla naziv="DomainObject.Predmet.StrankaFormatedWithAdress_1"> Josip Škaro, Dubrovačka 3a, 21000 Split</derivirana_varijabla>
  </DomainObject.Predmet.StrankaFormatedWithAdress>
  <DomainObject.Predmet.StrankaFormatedWithAdressOIB>
    <izvorni_sadrzaj> Josip Škaro, OIB 87466802381, Dubrovačka 3a, 21000 Split</izvorni_sadrzaj>
    <derivirana_varijabla naziv="DomainObject.Predmet.StrankaFormatedWithAdressOIB_1"> Josip Škaro, OIB 87466802381, Dubrovačka 3a, 21000 Split</derivirana_varijabla>
  </DomainObject.Predmet.StrankaFormatedWithAdressOIB>
  <DomainObject.Predmet.StrankaWithAdress>
    <izvorni_sadrzaj>Josip Škaro Dubrovačka 3a,21000 Split</izvorni_sadrzaj>
    <derivirana_varijabla naziv="DomainObject.Predmet.StrankaWithAdress_1">Josip Škaro Dubrovačka 3a,21000 Split</derivirana_varijabla>
  </DomainObject.Predmet.StrankaWithAdress>
  <DomainObject.Predmet.StrankaWithAdressOIB>
    <izvorni_sadrzaj>Josip Škaro, OIB 87466802381, Dubrovačka 3a,21000 Split</izvorni_sadrzaj>
    <derivirana_varijabla naziv="DomainObject.Predmet.StrankaWithAdressOIB_1">Josip Škaro, OIB 87466802381, Dubrovačka 3a,21000 Split</derivirana_varijabla>
  </DomainObject.Predmet.StrankaWithAdressOIB>
  <DomainObject.Predmet.StrankaNazivFormated>
    <izvorni_sadrzaj>Josip Škaro</izvorni_sadrzaj>
    <derivirana_varijabla naziv="DomainObject.Predmet.StrankaNazivFormated_1">Josip Škaro</derivirana_varijabla>
  </DomainObject.Predmet.StrankaNazivFormated>
  <DomainObject.Predmet.StrankaNazivFormatedOIB>
    <izvorni_sadrzaj>Josip Škaro, OIB 87466802381</izvorni_sadrzaj>
    <derivirana_varijabla naziv="DomainObject.Predmet.StrankaNazivFormatedOIB_1">Josip Škaro, OIB 87466802381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Josip Škaro</item>
    </izvorni_sadrzaj>
    <derivirana_varijabla naziv="DomainObject.Predmet.StrankaListFormated_1">
      <item>Josip Škaro</item>
    </derivirana_varijabla>
  </DomainObject.Predmet.StrankaListFormated>
  <DomainObject.Predmet.StrankaListFormatedOIB>
    <izvorni_sadrzaj>
      <item>Josip Škaro, OIB 87466802381</item>
    </izvorni_sadrzaj>
    <derivirana_varijabla naziv="DomainObject.Predmet.StrankaListFormatedOIB_1">
      <item>Josip Škaro, OIB 87466802381</item>
    </derivirana_varijabla>
  </DomainObject.Predmet.StrankaListFormatedOIB>
  <DomainObject.Predmet.StrankaListFormatedWithAdress>
    <izvorni_sadrzaj>
      <item>Josip Škaro, Dubrovačka 3a, 21000 Split</item>
    </izvorni_sadrzaj>
    <derivirana_varijabla naziv="DomainObject.Predmet.StrankaListFormatedWithAdress_1">
      <item>Josip Škaro, Dubrovačka 3a, 21000 Split</item>
    </derivirana_varijabla>
  </DomainObject.Predmet.StrankaListFormatedWithAdress>
  <DomainObject.Predmet.StrankaListFormatedWithAdressOIB>
    <izvorni_sadrzaj>
      <item>Josip Škaro, OIB 87466802381, Dubrovačka 3a, 21000 Split</item>
    </izvorni_sadrzaj>
    <derivirana_varijabla naziv="DomainObject.Predmet.StrankaListFormatedWithAdressOIB_1">
      <item>Josip Škaro, OIB 87466802381, Dubrovačka 3a, 21000 Split</item>
    </derivirana_varijabla>
  </DomainObject.Predmet.StrankaListFormatedWithAdressOIB>
  <DomainObject.Predmet.StrankaListNazivFormated>
    <izvorni_sadrzaj>
      <item>Josip Škaro</item>
    </izvorni_sadrzaj>
    <derivirana_varijabla naziv="DomainObject.Predmet.StrankaListNazivFormated_1">
      <item>Josip Škaro</item>
    </derivirana_varijabla>
  </DomainObject.Predmet.StrankaListNazivFormated>
  <DomainObject.Predmet.StrankaListNazivFormatedOIB>
    <izvorni_sadrzaj>
      <item>Josip Škaro, OIB 87466802381</item>
    </izvorni_sadrzaj>
    <derivirana_varijabla naziv="DomainObject.Predmet.StrankaListNazivFormatedOIB_1">
      <item>Josip Škaro, OIB 87466802381</item>
    </derivirana_varijabla>
  </DomainObject.Predmet.StrankaListNazivFormatedOIB>
  <DomainObject.Predmet.ProtuStrankaListFormated>
    <izvorni_sadrzaj>
      <item>CENTAR BRAČ d.o.o. zastupanog po punomoćniku Goran Jujnović Lučić</item>
    </izvorni_sadrzaj>
    <derivirana_varijabla naziv="DomainObject.Predmet.ProtuStrankaListFormated_1">
      <item>CENTAR BRAČ d.o.o. zastupanog po punomoćniku Goran Jujnović Lučić</item>
    </derivirana_varijabla>
  </DomainObject.Predmet.ProtuStrankaListFormated>
  <DomainObject.Predmet.ProtuStrankaListFormatedOIB>
    <izvorni_sadrzaj>
      <item>CENTAR BRAČ d.o.o., OIB 71033423032 zastupanog po punomoćniku Goran Jujnović Lučić</item>
    </izvorni_sadrzaj>
    <derivirana_varijabla naziv="DomainObject.Predmet.ProtuStrankaListFormatedOIB_1">
      <item>CENTAR BRAČ d.o.o., OIB 71033423032 zastupanog po punomoćniku Goran Jujnović Lučić</item>
    </derivirana_varijabla>
  </DomainObject.Predmet.ProtuStrankaListFormatedOIB>
  <DomainObject.Predmet.ProtuStrankaListFormatedWithAdress>
    <izvorni_sadrzaj>
      <item>CENTAR BRAČ d.o.o., Ksaver 196 A, 10000 Zagreb zastupanog po punomoćniku Goran Jujnović Lučić</item>
    </izvorni_sadrzaj>
    <derivirana_varijabla naziv="DomainObject.Predmet.ProtuStrankaListFormatedWithAdress_1">
      <item>CENTAR BRAČ d.o.o., Ksaver 196 A, 10000 Zagreb zastupanog po punomoćniku Goran Jujnović Lučić</item>
    </derivirana_varijabla>
  </DomainObject.Predmet.ProtuStrankaListFormatedWithAdress>
  <DomainObject.Predmet.ProtuStrankaListFormatedWithAdressOIB>
    <izvorni_sadrzaj>
      <item>CENTAR BRAČ d.o.o., OIB 71033423032, Ksaver 196 A, 10000 Zagreb zastupanog po punomoćniku Goran Jujnović Lučić</item>
    </izvorni_sadrzaj>
    <derivirana_varijabla naziv="DomainObject.Predmet.ProtuStrankaListFormatedWithAdressOIB_1">
      <item>CENTAR BRAČ d.o.o., OIB 71033423032, Ksaver 196 A, 10000 Zagreb zastupanog po punomoćniku Goran Jujnović Lučić</item>
    </derivirana_varijabla>
  </DomainObject.Predmet.ProtuStrankaListFormatedWithAdressOIB>
  <DomainObject.Predmet.ProtuStrankaListNazivFormated>
    <izvorni_sadrzaj>
      <item>CENTAR BRAČ d.o.o.</item>
    </izvorni_sadrzaj>
    <derivirana_varijabla naziv="DomainObject.Predmet.ProtuStrankaListNazivFormated_1">
      <item>CENTAR BRAČ d.o.o.</item>
    </derivirana_varijabla>
  </DomainObject.Predmet.ProtuStrankaListNazivFormated>
  <DomainObject.Predmet.ProtuStrankaListNazivFormatedOIB>
    <izvorni_sadrzaj>
      <item>CENTAR BRAČ d.o.o., OIB 71033423032</item>
    </izvorni_sadrzaj>
    <derivirana_varijabla naziv="DomainObject.Predmet.ProtuStrankaListNazivFormatedOIB_1">
      <item>CENTAR BRAČ d.o.o., OIB 71033423032</item>
    </derivirana_varijabla>
  </DomainObject.Predmet.ProtuStrankaListNazivFormatedOIB>
  <DomainObject.Predmet.OstaliListFormated>
    <izvorni_sadrzaj>
      <item>Goran Jujnović Lučić punomoćnik sudionika u postupku CENTAR BRAČ d.o.o.</item>
      <item>Damir Batarelo</item>
    </izvorni_sadrzaj>
    <derivirana_varijabla naziv="DomainObject.Predmet.OstaliListFormated_1">
      <item>Goran Jujnović Lučić punomoćnik sudionika u postupku CENTAR BRAČ d.o.o.</item>
      <item>Damir Batarelo</item>
    </derivirana_varijabla>
  </DomainObject.Predmet.OstaliListFormated>
  <DomainObject.Predmet.OstaliListFormatedOIB>
    <izvorni_sadrzaj>
      <item>Goran Jujnović Lučić punomoćnik sudionika u postupku CENTAR BRAČ d.o.o.</item>
      <item>Damir Batarelo</item>
    </izvorni_sadrzaj>
    <derivirana_varijabla naziv="DomainObject.Predmet.OstaliListFormatedOIB_1">
      <item>Goran Jujnović Lučić punomoćnik sudionika u postupku CENTAR BRAČ d.o.o.</item>
      <item>Damir Batarelo</item>
    </derivirana_varijabla>
  </DomainObject.Predmet.OstaliListFormatedOIB>
  <DomainObject.Predmet.OstaliListFormatedWithAdress>
    <izvorni_sadrzaj>
      <item>Goran Jujnović Lučić, Strojarska cesta 20/XXII, 10000 Zagreb punomoćnik sudionika u postupku CENTAR BRAČ d.o.o.</item>
      <item>Damir Batarelo, Trg hrvatske bratske zajednice 2b/II, 21000 Split</item>
    </izvorni_sadrzaj>
    <derivirana_varijabla naziv="DomainObject.Predmet.OstaliListFormatedWithAdress_1">
      <item>Goran Jujnović Lučić, Strojarska cesta 20/XXII, 10000 Zagreb punomoćnik sudionika u postupku CENTAR BRAČ d.o.o.</item>
      <item>Damir Batarelo, Trg hrvatske bratske zajednice 2b/II, 21000 Split</item>
    </derivirana_varijabla>
  </DomainObject.Predmet.OstaliListFormatedWithAdress>
  <DomainObject.Predmet.OstaliListFormatedWithAdressOIB>
    <izvorni_sadrzaj>
      <item>Goran Jujnović Lučić, Strojarska cesta 20/XXII, 10000 Zagreb punomoćnik sudionika u postupku CENTAR BRAČ d.o.o.</item>
      <item>Damir Batarelo, Trg hrvatske bratske zajednice 2b/II, 21000 Split</item>
    </izvorni_sadrzaj>
    <derivirana_varijabla naziv="DomainObject.Predmet.OstaliListFormatedWithAdressOIB_1">
      <item>Goran Jujnović Lučić, Strojarska cesta 20/XXII, 10000 Zagreb punomoćnik sudionika u postupku CENTAR BRAČ d.o.o.</item>
      <item>Damir Batarelo, Trg hrvatske bratske zajednice 2b/II, 21000 Split</item>
    </derivirana_varijabla>
  </DomainObject.Predmet.OstaliListFormatedWithAdressOIB>
  <DomainObject.Predmet.OstaliListNazivFormated>
    <izvorni_sadrzaj>
      <item>Goran Jujnović Lučić</item>
      <item>Damir Batarelo</item>
    </izvorni_sadrzaj>
    <derivirana_varijabla naziv="DomainObject.Predmet.OstaliListNazivFormated_1">
      <item>Goran Jujnović Lučić</item>
      <item>Damir Batarelo</item>
    </derivirana_varijabla>
  </DomainObject.Predmet.OstaliListNazivFormated>
  <DomainObject.Predmet.OstaliListNazivFormatedOIB>
    <izvorni_sadrzaj>
      <item>Goran Jujnović Lučić</item>
      <item>Damir Batarelo</item>
    </izvorni_sadrzaj>
    <derivirana_varijabla naziv="DomainObject.Predmet.OstaliListNazivFormatedOIB_1">
      <item>Goran Jujnović Lučić</item>
      <item>Damir Batarelo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St-1333/2017-75</izvorni_sadrzaj>
    <derivirana_varijabla naziv="DomainObject.PoslovniBrojDokumenta_1">St-1333/2017-75</derivirana_varijabla>
  </DomainObject.PoslovniBrojDokumenta>
  <DomainObject.Predmet.StrankaIDrugi>
    <izvorni_sadrzaj>Josip Škaro</izvorni_sadrzaj>
    <derivirana_varijabla naziv="DomainObject.Predmet.StrankaIDrugi_1">Josip Škaro</derivirana_varijabla>
  </DomainObject.Predmet.StrankaIDrugi>
  <DomainObject.Predmet.ProtustrankaIDrugi>
    <izvorni_sadrzaj>CENTAR BRAČ d.o.o.</izvorni_sadrzaj>
    <derivirana_varijabla naziv="DomainObject.Predmet.ProtustrankaIDrugi_1">CENTAR BRAČ d.o.o.</derivirana_varijabla>
  </DomainObject.Predmet.ProtustrankaIDrugi>
  <DomainObject.Predmet.StrankaIDrugiAdressOIB>
    <izvorni_sadrzaj>Josip Škaro, OIB 87466802381, Dubrovačka 3a, 21000 Split</izvorni_sadrzaj>
    <derivirana_varijabla naziv="DomainObject.Predmet.StrankaIDrugiAdressOIB_1">Josip Škaro, OIB 87466802381, Dubrovačka 3a, 21000 Split</derivirana_varijabla>
  </DomainObject.Predmet.StrankaIDrugiAdressOIB>
  <DomainObject.Predmet.ProtustrankaIDrugiAdressOIB>
    <izvorni_sadrzaj>CENTAR BRAČ d.o.o., OIB 71033423032, Ksaver 196 A, 10000 Zagreb</izvorni_sadrzaj>
    <derivirana_varijabla naziv="DomainObject.Predmet.ProtustrankaIDrugiAdressOIB_1">CENTAR BRAČ d.o.o., OIB 71033423032, Ksaver 196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Škaro</item>
      <item>CENTAR BRAČ d.o.o.</item>
      <item>Goran Jujnović Lučić</item>
      <item>Damir Batarelo</item>
    </izvorni_sadrzaj>
    <derivirana_varijabla naziv="DomainObject.Predmet.SudioniciListNaziv_1">
      <item>Josip Škaro</item>
      <item>CENTAR BRAČ d.o.o.</item>
      <item>Goran Jujnović Lučić</item>
      <item>Damir Batarelo</item>
    </derivirana_varijabla>
  </DomainObject.Predmet.SudioniciListNaziv>
  <DomainObject.Predmet.SudioniciListAdressOIB>
    <izvorni_sadrzaj>
      <item>Josip Škaro, OIB 87466802381, Dubrovačka 3a,21000 Split</item>
      <item>CENTAR BRAČ d.o.o., OIB 71033423032, Ksaver 196 A,10000 Zagreb</item>
      <item>Goran Jujnović Lučić, Strojarska cesta 20/XXII,10000 Zagreb</item>
      <item>Damir Batarelo, Trg hrvatske bratske zajednice 2b/II,21000 Split</item>
    </izvorni_sadrzaj>
    <derivirana_varijabla naziv="DomainObject.Predmet.SudioniciListAdressOIB_1">
      <item>Josip Škaro, OIB 87466802381, Dubrovačka 3a,21000 Split</item>
      <item>CENTAR BRAČ d.o.o., OIB 71033423032, Ksaver 196 A,10000 Zagreb</item>
      <item>Goran Jujnović Lučić, Strojarska cesta 20/XXII,10000 Zagreb</item>
      <item>Damir Batarelo, Trg hrvatske bratske zajednice 2b/II,21000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87466802381</item>
      <item>, OIB 71033423032</item>
      <item>, OIB null</item>
      <item>, OIB null</item>
    </izvorni_sadrzaj>
    <derivirana_varijabla naziv="DomainObject.Predmet.SudioniciListNazivOIB_1">
      <item>, OIB 87466802381</item>
      <item>, OIB 71033423032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1394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2019-01-03T10:10:00Z</dcterms:created>
  <dc:creator>Vlasta Bogović Milisavljević</dc:creator>
  <cp:lastModifiedBy>Natalija Perković</cp:lastModifiedBy>
  <cp:lastPrinted>2019-01-03T12:02:00Z</cp:lastPrinted>
  <dcterms:modified xmlns:xsi="http://www.w3.org/2001/XMLSchema-instance" xsi:type="dcterms:W3CDTF">2019-01-03T12:10:00Z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St-1333/2017-75 / Odluka - Rješenje (St-1333-18_upućivanje_u_pranicu.docx)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