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dace" w14:paraId="b38dace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B46BF0">
        <w:t>493</w:t>
      </w:r>
      <w:r w:rsidR="00BC2AA3">
        <w:t>/1</w:t>
      </w:r>
      <w:r w:rsidR="004A25E5">
        <w:t>6</w:t>
      </w:r>
      <w:r w:rsidR="00BC2AA3">
        <w:t>-</w:t>
      </w:r>
      <w:r w:rsidR="00BB721E">
        <w:t>1</w:t>
      </w:r>
      <w:r w:rsidR="00B46BF0">
        <w:t>0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B46BF0">
        <w:t>ĐIGA d.o.o., Zadar, Miroslava Krleže 1/c, OIB: 76600047098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304A66">
        <w:t>13.</w:t>
      </w:r>
      <w:r w:rsidR="00057957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B46BF0">
        <w:t>ĐIGA d.o.o., Zadar, Miroslava Krleže 1/c, OIB: 76600047098</w:t>
      </w:r>
      <w:r w:rsidRPr="006A62B7">
        <w:t xml:space="preserve">, stečajni postupak otvoren je dana </w:t>
      </w:r>
      <w:r w:rsidR="00304A66">
        <w:t>13.</w:t>
      </w:r>
      <w:r w:rsidR="00057957">
        <w:t xml:space="preserve"> siječnja 2017</w:t>
      </w:r>
      <w:r w:rsidRPr="006A62B7">
        <w:t xml:space="preserve">. u </w:t>
      </w:r>
      <w:r w:rsidR="0036091F">
        <w:t>14,25 sati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1D22A4" w:rsidRPr="001D22A4">
        <w:t>Milan Macura</w:t>
      </w:r>
      <w:r w:rsidR="001D22A4">
        <w:rPr>
          <w:b/>
        </w:rPr>
        <w:t xml:space="preserve"> </w:t>
      </w:r>
      <w:r w:rsidR="001D22A4" w:rsidRPr="008E37E9">
        <w:t>iz Šibenika, Stjepana Radića 24, OIB: 25991506239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B46BF0">
        <w:t>ĐIGA d.o.o., Zadar</w:t>
      </w:r>
      <w:r w:rsidR="0036091F">
        <w:t>, Miroslava Krleže 1/c, OIB: 76600047098.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36091F">
        <w:t>izgradnji</w:t>
      </w:r>
      <w:r w:rsidRPr="00A16FFE">
        <w:t xml:space="preserve">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57957">
        <w:t>7</w:t>
      </w:r>
      <w:r w:rsidR="00DA1F02">
        <w:t xml:space="preserve">. </w:t>
      </w:r>
      <w:r w:rsidR="00B46BF0">
        <w:t>travnja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B46BF0">
        <w:t>ĐIGA d.o.o., Zadar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B46BF0">
        <w:t>493</w:t>
      </w:r>
      <w:r>
        <w:t>/</w:t>
      </w:r>
      <w:r w:rsidR="001433E2">
        <w:t>16</w:t>
      </w:r>
      <w:r>
        <w:t>-</w:t>
      </w:r>
      <w:r w:rsidR="00B46BF0">
        <w:t>9</w:t>
      </w:r>
      <w:r w:rsidRPr="006A62B7">
        <w:t xml:space="preserve"> od </w:t>
      </w:r>
      <w:r>
        <w:t xml:space="preserve">dana </w:t>
      </w:r>
      <w:r w:rsidR="00B46BF0">
        <w:t>21</w:t>
      </w:r>
      <w:r w:rsidR="00DA1F02">
        <w:t>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57957">
        <w:t>22</w:t>
      </w:r>
      <w:r w:rsidR="00B30883">
        <w:t>. travnja</w:t>
      </w:r>
      <w:r w:rsidRPr="001433E2">
        <w:t xml:space="preserve"> 2016., temeljem čega je rok za uplatu predujma istekao dana </w:t>
      </w:r>
      <w:r w:rsidR="00057957">
        <w:t>17.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057957" w:rsidP="00057957" w:rsidR="00057957" w:rsidRPr="00881C70">
      <w:pPr>
        <w:ind w:firstLine="708"/>
        <w:jc w:val="both"/>
      </w:pPr>
      <w:r w:rsidRPr="00881C70">
        <w:t>Imenovanje stečajnog upravitelja izvršeno je automatskim odabirom.</w:t>
      </w:r>
    </w:p>
    <w:p w:rsidRDefault="00057957" w:rsidP="00057957" w:rsidR="00057957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057957" w:rsidP="00057957" w:rsidR="00057957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304A66">
        <w:t>13.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057957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FC8" w:rsidR="00BF6FC8">
      <w:r>
        <w:separator/>
      </w:r>
    </w:p>
  </w:endnote>
  <w:endnote w:id="0" w:type="continuationSeparator">
    <w:p w:rsidRDefault="00BF6FC8" w:rsidR="00BF6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FC8" w:rsidR="00BF6FC8">
      <w:r>
        <w:separator/>
      </w:r>
    </w:p>
  </w:footnote>
  <w:footnote w:id="0" w:type="continuationSeparator">
    <w:p w:rsidRDefault="00BF6FC8" w:rsidR="00BF6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6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B46BF0">
      <w:t>493</w:t>
    </w:r>
    <w:r w:rsidR="005C6279">
      <w:t>/1</w:t>
    </w:r>
    <w:r w:rsidR="004A25E5">
      <w:t>6</w:t>
    </w:r>
    <w:r w:rsidR="00A83963">
      <w:t>-</w:t>
    </w:r>
    <w:r w:rsidR="00B46BF0">
      <w:t>10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0568D"/>
    <w:rsid w:val="00015DEB"/>
    <w:rsid w:val="00040296"/>
    <w:rsid w:val="00057957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1D22A4"/>
    <w:rsid w:val="00215D49"/>
    <w:rsid w:val="00216EE2"/>
    <w:rsid w:val="00236C5C"/>
    <w:rsid w:val="00272170"/>
    <w:rsid w:val="002A25D5"/>
    <w:rsid w:val="002C1F71"/>
    <w:rsid w:val="002C3F74"/>
    <w:rsid w:val="002D43DA"/>
    <w:rsid w:val="00304A66"/>
    <w:rsid w:val="00315BAD"/>
    <w:rsid w:val="0034570F"/>
    <w:rsid w:val="003466FE"/>
    <w:rsid w:val="00347F8C"/>
    <w:rsid w:val="00353B45"/>
    <w:rsid w:val="003572C6"/>
    <w:rsid w:val="0036091F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46BF0"/>
    <w:rsid w:val="00B604A8"/>
    <w:rsid w:val="00B85A8A"/>
    <w:rsid w:val="00BA5150"/>
    <w:rsid w:val="00BB0D8F"/>
    <w:rsid w:val="00BB721E"/>
    <w:rsid w:val="00BC2AA3"/>
    <w:rsid w:val="00BF6FC8"/>
    <w:rsid w:val="00C35145"/>
    <w:rsid w:val="00C843A4"/>
    <w:rsid w:val="00CD2D99"/>
    <w:rsid w:val="00CE21F4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B30B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05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05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ĐIGA  društvo s ograničenom odgovornošću za trgovinu i usluge</izvorni_sadrzaj>
    <derivirana_varijabla naziv="DomainObject.Predmet.ProtustrankaFormated_1">  ĐIGA  društvo s ograničenom odgovornošću za trgovinu i usluge</derivirana_varijabla>
  </DomainObject.Predmet.ProtustrankaFormated>
  <DomainObject.Predmet.ProtustrankaFormatedOIB>
    <izvorni_sadrzaj>  ĐIGA  društvo s ograničenom odgovornošću za trgovinu i usluge, OIB 76600047098</izvorni_sadrzaj>
    <derivirana_varijabla naziv="DomainObject.Predmet.ProtustrankaFormatedOIB_1">  ĐIGA  društvo s ograničenom odgovornošću za trgovinu i usluge, OIB 76600047098</derivirana_varijabla>
  </DomainObject.Predmet.ProtustrankaFormatedOIB>
  <DomainObject.Predmet.ProtustrankaFormatedWithAdress>
    <izvorni_sadrzaj> ĐIGA  društvo s ograničenom odgovornošću za trgovinu i usluge, Miroslava Krleže 1/c, 23000 Zadar</izvorni_sadrzaj>
    <derivirana_varijabla naziv="DomainObject.Predmet.ProtustrankaFormatedWithAdress_1"> ĐIGA  društvo s ograničenom odgovornošću za trgovinu i usluge, Miroslava Krleže 1/c, 23000 Zadar</derivirana_varijabla>
  </DomainObject.Predmet.ProtustrankaFormatedWithAdress>
  <DomainObject.Predmet.ProtustrankaFormatedWithAdressOIB>
    <izvorni_sadrzaj> ĐIGA  društvo s ograničenom odgovornošću za trgovinu i usluge, OIB 76600047098, Miroslava Krleže 1/c, 23000 Zadar</izvorni_sadrzaj>
    <derivirana_varijabla naziv="DomainObject.Predmet.ProtustrankaFormatedWithAdressOIB_1"> ĐIGA  društvo s ograničenom odgovornošću za trgovinu i usluge, OIB 76600047098, Miroslava Krleže 1/c, 23000 Zadar</derivirana_varijabla>
  </DomainObject.Predmet.ProtustrankaFormatedWithAdressOIB>
  <DomainObject.Predmet.ProtustrankaWithAdress>
    <izvorni_sadrzaj>ĐIGA  društvo s ograničenom odgovornošću za trgovinu i usluge Miroslava Krleže 1/c, 23000 Zadar</izvorni_sadrzaj>
    <derivirana_varijabla naziv="DomainObject.Predmet.ProtustrankaWithAdress_1">ĐIGA  društvo s ograničenom odgovornošću za trgovinu i usluge Miroslava Krleže 1/c, 23000 Zadar</derivirana_varijabla>
  </DomainObject.Predmet.ProtustrankaWithAdress>
  <DomainObject.Predmet.ProtustrankaWithAdressOIB>
    <izvorni_sadrzaj>ĐIGA  društvo s ograničenom odgovornošću za trgovinu i usluge, OIB 76600047098, Miroslava Krleže 1/c, 23000 Zadar</izvorni_sadrzaj>
    <derivirana_varijabla naziv="DomainObject.Predmet.ProtustrankaWithAdressOIB_1">ĐIGA  društvo s ograničenom odgovornošću za trgovinu i usluge, OIB 76600047098, Miroslava Krleže 1/c, 23000 Zadar</derivirana_varijabla>
  </DomainObject.Predmet.ProtustrankaWithAdressOIB>
  <DomainObject.Predmet.ProtustrankaNazivFormated>
    <izvorni_sadrzaj>ĐIGA  društvo s ograničenom odgovornošću za trgovinu i usluge</izvorni_sadrzaj>
    <derivirana_varijabla naziv="DomainObject.Predmet.ProtustrankaNazivFormated_1">ĐIGA  društvo s ograničenom odgovornošću za trgovinu i usluge</derivirana_varijabla>
  </DomainObject.Predmet.ProtustrankaNazivFormated>
  <DomainObject.Predmet.ProtustrankaNazivFormatedOIB>
    <izvorni_sadrzaj>ĐIGA  društvo s ograničenom odgovornošću za trgovinu i usluge, OIB 76600047098</izvorni_sadrzaj>
    <derivirana_varijabla naziv="DomainObject.Predmet.ProtustrankaNazivFormatedOIB_1">ĐIGA  društvo s ograničenom odgovornošću za trgovinu i usluge, OIB 76600047098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63634.40</izvorni_sadrzaj>
    <derivirana_varijabla naziv="DomainObject.Predmet.TrenutnaVrijednost_1">63634.40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ĐIGA  društvo s ograničenom odgovornošću za trgovinu i usluge</item>
    </izvorni_sadrzaj>
    <derivirana_varijabla naziv="DomainObject.Predmet.ProtuStrankaListFormated_1">
      <item>ĐIGA  društvo s ograničenom odgovornošću za trgovinu i usluge</item>
    </derivirana_varijabla>
  </DomainObject.Predmet.ProtuStrankaListFormated>
  <DomainObject.Predmet.ProtuStrankaListFormatedOIB>
    <izvorni_sadrzaj>
      <item>ĐIGA  društvo s ograničenom odgovornošću za trgovinu i usluge, OIB 76600047098</item>
    </izvorni_sadrzaj>
    <derivirana_varijabla naziv="DomainObject.Predmet.ProtuStrankaListFormatedOIB_1">
      <item>ĐIGA  društvo s ograničenom odgovornošću za trgovinu i usluge, OIB 76600047098</item>
    </derivirana_varijabla>
  </DomainObject.Predmet.ProtuStrankaListFormatedOIB>
  <DomainObject.Predmet.ProtuStrankaListFormatedWithAdress>
    <izvorni_sadrzaj>
      <item>ĐIGA  društvo s ograničenom odgovornošću za trgovinu i usluge, Miroslava Krleže 1/c, 23000 Zadar</item>
    </izvorni_sadrzaj>
    <derivirana_varijabla naziv="DomainObject.Predmet.ProtuStrankaListFormatedWithAdress_1">
      <item>ĐIGA  društvo s ograničenom odgovornošću za trgovinu i usluge, Miroslava Krleže 1/c, 23000 Zadar</item>
    </derivirana_varijabla>
  </DomainObject.Predmet.ProtuStrankaListFormatedWithAdress>
  <DomainObject.Predmet.ProtuStrankaListFormatedWithAdressOIB>
    <izvorni_sadrzaj>
      <item>ĐIGA  društvo s ograničenom odgovornošću za trgovinu i usluge, OIB 76600047098, Miroslava Krleže 1/c, 23000 Zadar</item>
    </izvorni_sadrzaj>
    <derivirana_varijabla naziv="DomainObject.Predmet.ProtuStrankaListFormatedWithAdressOIB_1">
      <item>ĐIGA  društvo s ograničenom odgovornošću za trgovinu i usluge, OIB 76600047098, Miroslava Krleže 1/c, 23000 Zadar</item>
    </derivirana_varijabla>
  </DomainObject.Predmet.ProtuStrankaListFormatedWithAdressOIB>
  <DomainObject.Predmet.ProtuStrankaListNazivFormated>
    <izvorni_sadrzaj>
      <item>ĐIGA  društvo s ograničenom odgovornošću za trgovinu i usluge</item>
    </izvorni_sadrzaj>
    <derivirana_varijabla naziv="DomainObject.Predmet.ProtuStrankaListNazivFormated_1">
      <item>ĐIGA  društvo s ograničenom odgovornošću za trgovinu i usluge</item>
    </derivirana_varijabla>
  </DomainObject.Predmet.ProtuStrankaListNazivFormated>
  <DomainObject.Predmet.ProtuStrankaListNazivFormatedOIB>
    <izvorni_sadrzaj>
      <item>ĐIGA  društvo s ograničenom odgovornošću za trgovinu i usluge, OIB 76600047098</item>
    </izvorni_sadrzaj>
    <derivirana_varijabla naziv="DomainObject.Predmet.ProtuStrankaListNazivFormatedOIB_1">
      <item>ĐIGA  društvo s ograničenom odgovornošću za trgovinu i usluge, OIB 76600047098</item>
    </derivirana_varijabla>
  </DomainObject.Predmet.ProtuStrankaListNazivFormatedOIB>
  <DomainObject.Predmet.OstaliListFormated>
    <izvorni_sadrzaj>
      <item>Roko Alavanja</item>
    </izvorni_sadrzaj>
    <derivirana_varijabla naziv="DomainObject.Predmet.OstaliListFormated_1">
      <item>Roko Alavanja</item>
    </derivirana_varijabla>
  </DomainObject.Predmet.OstaliListFormated>
  <DomainObject.Predmet.OstaliListFormatedOIB>
    <izvorni_sadrzaj>
      <item>Roko Alavanja, OIB 39775097836</item>
    </izvorni_sadrzaj>
    <derivirana_varijabla naziv="DomainObject.Predmet.OstaliListFormatedOIB_1">
      <item>Roko Alavanja, OIB 39775097836</item>
    </derivirana_varijabla>
  </DomainObject.Predmet.OstaliListFormatedOIB>
  <DomainObject.Predmet.OstaliListFormatedWithAdress>
    <izvorni_sadrzaj>
      <item>Roko Alavanja, Ulica Miroslava Krleže 1c, 23000 Zadar</item>
    </izvorni_sadrzaj>
    <derivirana_varijabla naziv="DomainObject.Predmet.OstaliListFormatedWithAdress_1">
      <item>Roko Alavanja, Ulica Miroslava Krleže 1c, 23000 Zadar</item>
    </derivirana_varijabla>
  </DomainObject.Predmet.OstaliListFormatedWithAdress>
  <DomainObject.Predmet.OstaliListFormatedWithAdressOIB>
    <izvorni_sadrzaj>
      <item>Roko Alavanja, OIB 39775097836, Ulica Miroslava Krleže 1c, 23000 Zadar</item>
    </izvorni_sadrzaj>
    <derivirana_varijabla naziv="DomainObject.Predmet.OstaliListFormatedWithAdressOIB_1">
      <item>Roko Alavanja, OIB 39775097836, Ulica Miroslava Krleže 1c, 23000 Zadar</item>
    </derivirana_varijabla>
  </DomainObject.Predmet.OstaliListFormatedWithAdressOIB>
  <DomainObject.Predmet.OstaliListNazivFormated>
    <izvorni_sadrzaj>
      <item>Roko Alavanja</item>
    </izvorni_sadrzaj>
    <derivirana_varijabla naziv="DomainObject.Predmet.OstaliListNazivFormated_1">
      <item>Roko Alavanja</item>
    </derivirana_varijabla>
  </DomainObject.Predmet.OstaliListNazivFormated>
  <DomainObject.Predmet.OstaliListNazivFormatedOIB>
    <izvorni_sadrzaj>
      <item>Roko Alavanja, OIB 39775097836</item>
    </izvorni_sadrzaj>
    <derivirana_varijabla naziv="DomainObject.Predmet.OstaliListNazivFormatedOIB_1">
      <item>Roko Alavanja, OIB 39775097836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ĐIGA  društvo s ograničenom odgovornošću za trgovinu i usluge</izvorni_sadrzaj>
    <derivirana_varijabla naziv="DomainObject.Predmet.ProtustrankaIDrugi_1">ĐIGA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ĐIGA  društvo s ograničenom odgovornošću za trgovinu i usluge, OIB 76600047098, Miroslava Krleže 1/c, 23000 Zadar</izvorni_sadrzaj>
    <derivirana_varijabla naziv="DomainObject.Predmet.ProtustrankaIDrugiAdressOIB_1">ĐIGA  društvo s ograničenom odgovornošću za trgovinu i usluge, OIB 76600047098, Miroslava Krleže 1/c,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ĐIGA  društvo s ograničenom odgovornošću za trgovinu i usluge</item>
      <item>Roko Alavanja</item>
    </izvorni_sadrzaj>
    <derivirana_varijabla naziv="DomainObject.Predmet.SudioniciListNaziv_1">
      <item>FINA</item>
      <item>ĐIGA  društvo s ograničenom odgovornošću za trgovinu i usluge</item>
      <item>Roko Alavanja</item>
    </derivirana_varijabla>
  </DomainObject.Predmet.SudioniciListNaziv>
  <DomainObject.Predmet.SudioniciListAdressOIB>
    <izvorni_sadrzaj>
      <item>FINA, OIB 85821130368</item>
      <item>ĐIGA  društvo s ograničenom odgovornošću za trgovinu i usluge, OIB 76600047098, Miroslava Krleže 1/c,23000 Zadar</item>
      <item>Roko Alavanja, OIB 39775097836, Ulica Miroslava Krleže 1c,23000 Zadar</item>
    </izvorni_sadrzaj>
    <derivirana_varijabla naziv="DomainObject.Predmet.SudioniciListAdressOIB_1">
      <item>FINA, OIB 85821130368</item>
      <item>ĐIGA  društvo s ograničenom odgovornošću za trgovinu i usluge, OIB 76600047098, Miroslava Krleže 1/c,23000 Zadar</item>
      <item>Roko Alavanja, OIB 39775097836, Ulica Miroslava Krleže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76600047098</item>
      <item>, OIB 39775097836</item>
    </izvorni_sadrzaj>
    <derivirana_varijabla naziv="DomainObject.Predmet.SudioniciListNazivOIB_1">
      <item>, OIB 85821130368</item>
      <item>, OIB 76600047098</item>
      <item>, OIB 39775097836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613</properties:Words>
  <properties:Characters>3220</properties:Characters>
  <properties:Lines>93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2016-12-16T09:19:00Z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