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f024" w14:paraId="8e5f024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DD7A08">
        <w:t>910/15-4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DD7A08" w:rsidRPr="00DD7A08">
        <w:t>ML ITINERIS d.o.o.</w:t>
      </w:r>
      <w:r w:rsidR="00DD7A08">
        <w:t xml:space="preserve"> Zagreb, Jarnovićeva 11</w:t>
      </w:r>
      <w:r w:rsidR="00982A36">
        <w:t xml:space="preserve">, </w:t>
      </w:r>
      <w:r w:rsidR="00AC4B5D">
        <w:t xml:space="preserve">MBS: </w:t>
      </w:r>
      <w:r w:rsidR="00DD7A08" w:rsidRPr="00DD7A08">
        <w:t>080049185</w:t>
      </w:r>
      <w:r w:rsidR="00DD7A08">
        <w:t xml:space="preserve"> </w:t>
      </w:r>
      <w:r w:rsidR="00AC4B5D">
        <w:t xml:space="preserve">OIB: </w:t>
      </w:r>
      <w:r w:rsidR="00DD7A08" w:rsidRPr="00DD7A08">
        <w:t>02324616581</w:t>
      </w:r>
      <w:r w:rsidR="007C5FF6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DD7A08">
        <w:t>Stipe Luburić, Zagreb, Kačićeva ulica 12 OIB: 381261175606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DD7A08" w:rsidRPr="00DD7A08">
        <w:t>ML ITINERIS d.o.o.</w:t>
      </w:r>
      <w:r w:rsidR="00DD7A08">
        <w:t xml:space="preserve"> Zagreb, Jarnovićeva 11, MBS: </w:t>
      </w:r>
      <w:r w:rsidR="00DD7A08" w:rsidRPr="00DD7A08">
        <w:t>080049185</w:t>
      </w:r>
      <w:r w:rsidR="00DD7A08">
        <w:t xml:space="preserve"> OIB: </w:t>
      </w:r>
      <w:r w:rsidR="00DD7A08" w:rsidRPr="00DD7A08">
        <w:t>02324616581</w:t>
      </w:r>
      <w:r w:rsidR="00DD7A08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DD7A08" w:rsidRPr="00DD7A08">
        <w:t>ML ITINERIS d.o.o.</w:t>
      </w:r>
      <w:r w:rsidR="00DD7A08">
        <w:t xml:space="preserve"> Zagreb, Jarnovićeva 11, MBS: </w:t>
      </w:r>
      <w:r w:rsidR="00DD7A08" w:rsidRPr="00DD7A08">
        <w:t>080049185</w:t>
      </w:r>
      <w:r w:rsidR="00DD7A08">
        <w:t xml:space="preserve"> OIB: </w:t>
      </w:r>
      <w:r w:rsidR="00DD7A08" w:rsidRPr="00DD7A08">
        <w:t>02324616581</w:t>
      </w:r>
      <w:r w:rsidR="00DD7A08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DD7A08">
        <w:t>240,00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4674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467452">
        <w:t>,v.r.</w:t>
      </w:r>
    </w:p>
    <w:p w:rsidRDefault="00467452" w:rsidR="004674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67452" w:rsidP="00467452" w:rsidR="00467452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67452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DD7A08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4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4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4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4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4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4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4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4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St-910/2015</izvorni_sadrzaj>
    <derivirana_varijabla naziv="DomainObject.Predmet.OznakaBroj_1">St-910/2015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ITINERIS d.o.o.</izvorni_sadrzaj>
    <derivirana_varijabla naziv="DomainObject.Predmet.ProtustrankaFormated_1">  ML ITINERIS d.o.o.</derivirana_varijabla>
  </DomainObject.Predmet.ProtustrankaFormated>
  <DomainObject.Predmet.ProtustrankaFormatedOIB>
    <izvorni_sadrzaj>  ML ITINERIS d.o.o., OIB 02324616581</izvorni_sadrzaj>
    <derivirana_varijabla naziv="DomainObject.Predmet.ProtustrankaFormatedOIB_1">  ML ITINERIS d.o.o., OIB 02324616581</derivirana_varijabla>
  </DomainObject.Predmet.ProtustrankaFormatedOIB>
  <DomainObject.Predmet.ProtustrankaFormatedWithAdress>
    <izvorni_sadrzaj> ML ITINERIS d.o.o., Jarnovićeva 11, 10000 Zagreb</izvorni_sadrzaj>
    <derivirana_varijabla naziv="DomainObject.Predmet.ProtustrankaFormatedWithAdress_1"> ML ITINERIS d.o.o., Jarnovićeva 11, 10000 Zagreb</derivirana_varijabla>
  </DomainObject.Predmet.ProtustrankaFormatedWithAdress>
  <DomainObject.Predmet.ProtustrankaFormatedWithAdressOIB>
    <izvorni_sadrzaj> ML ITINERIS d.o.o., OIB 02324616581, Jarnovićeva 11, 10000 Zagreb</izvorni_sadrzaj>
    <derivirana_varijabla naziv="DomainObject.Predmet.ProtustrankaFormatedWithAdressOIB_1"> ML ITINERIS d.o.o., OIB 02324616581, Jarnovićeva 11, 10000 Zagreb</derivirana_varijabla>
  </DomainObject.Predmet.ProtustrankaFormatedWithAdressOIB>
  <DomainObject.Predmet.ProtustrankaWithAdress>
    <izvorni_sadrzaj>ML ITINERIS d.o.o. Jarnovićeva 11, 10000 Zagreb</izvorni_sadrzaj>
    <derivirana_varijabla naziv="DomainObject.Predmet.ProtustrankaWithAdress_1">ML ITINERIS d.o.o. Jarnovićeva 11, 10000 Zagreb</derivirana_varijabla>
  </DomainObject.Predmet.ProtustrankaWithAdress>
  <DomainObject.Predmet.ProtustrankaWithAdressOIB>
    <izvorni_sadrzaj>ML ITINERIS d.o.o., OIB 02324616581, Jarnovićeva 11, 10000 Zagreb</izvorni_sadrzaj>
    <derivirana_varijabla naziv="DomainObject.Predmet.ProtustrankaWithAdressOIB_1">ML ITINERIS d.o.o., OIB 02324616581, Jarnovićeva 11, 10000 Zagreb</derivirana_varijabla>
  </DomainObject.Predmet.ProtustrankaWithAdressOIB>
  <DomainObject.Predmet.ProtustrankaNazivFormated>
    <izvorni_sadrzaj>ML ITINERIS d.o.o.</izvorni_sadrzaj>
    <derivirana_varijabla naziv="DomainObject.Predmet.ProtustrankaNazivFormated_1">ML ITINERIS d.o.o.</derivirana_varijabla>
  </DomainObject.Predmet.ProtustrankaNazivFormated>
  <DomainObject.Predmet.ProtustrankaNazivFormatedOIB>
    <izvorni_sadrzaj>ML ITINERIS d.o.o., OIB 02324616581</izvorni_sadrzaj>
    <derivirana_varijabla naziv="DomainObject.Predmet.ProtustrankaNazivFormatedOIB_1">ML ITINERIS d.o.o., OIB 02324616581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 ITINERIS d.o.o.</item>
    </izvorni_sadrzaj>
    <derivirana_varijabla naziv="DomainObject.Predmet.ProtuStrankaListFormated_1">
      <item>ML ITINERIS d.o.o.</item>
    </derivirana_varijabla>
  </DomainObject.Predmet.ProtuStrankaListFormated>
  <DomainObject.Predmet.ProtuStrankaListFormatedOIB>
    <izvorni_sadrzaj>
      <item>ML ITINERIS d.o.o., OIB 02324616581</item>
    </izvorni_sadrzaj>
    <derivirana_varijabla naziv="DomainObject.Predmet.ProtuStrankaListFormatedOIB_1">
      <item>ML ITINERIS d.o.o., OIB 02324616581</item>
    </derivirana_varijabla>
  </DomainObject.Predmet.ProtuStrankaListFormatedOIB>
  <DomainObject.Predmet.ProtuStrankaListFormatedWithAdress>
    <izvorni_sadrzaj>
      <item>ML ITINERIS d.o.o., Jarnovićeva 11, 10000 Zagreb</item>
    </izvorni_sadrzaj>
    <derivirana_varijabla naziv="DomainObject.Predmet.ProtuStrankaListFormatedWithAdress_1">
      <item>ML ITINERIS d.o.o., Jarnovićeva 11, 10000 Zagreb</item>
    </derivirana_varijabla>
  </DomainObject.Predmet.ProtuStrankaListFormatedWithAdress>
  <DomainObject.Predmet.ProtuStrankaListFormatedWithAdressOIB>
    <izvorni_sadrzaj>
      <item>ML ITINERIS d.o.o., OIB 02324616581, Jarnovićeva 11, 10000 Zagreb</item>
    </izvorni_sadrzaj>
    <derivirana_varijabla naziv="DomainObject.Predmet.ProtuStrankaListFormatedWithAdressOIB_1">
      <item>ML ITINERIS d.o.o., OIB 02324616581, Jarnovićeva 11, 10000 Zagreb</item>
    </derivirana_varijabla>
  </DomainObject.Predmet.ProtuStrankaListFormatedWithAdressOIB>
  <DomainObject.Predmet.ProtuStrankaListNazivFormated>
    <izvorni_sadrzaj>
      <item>ML ITINERIS d.o.o.</item>
    </izvorni_sadrzaj>
    <derivirana_varijabla naziv="DomainObject.Predmet.ProtuStrankaListNazivFormated_1">
      <item>ML ITINERIS d.o.o.</item>
    </derivirana_varijabla>
  </DomainObject.Predmet.ProtuStrankaListNazivFormated>
  <DomainObject.Predmet.ProtuStrankaListNazivFormatedOIB>
    <izvorni_sadrzaj>
      <item>ML ITINERIS d.o.o., OIB 02324616581</item>
    </izvorni_sadrzaj>
    <derivirana_varijabla naziv="DomainObject.Predmet.ProtuStrankaListNazivFormatedOIB_1">
      <item>ML ITINERIS d.o.o., OIB 02324616581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 ITINERIS d.o.o.</izvorni_sadrzaj>
    <derivirana_varijabla naziv="DomainObject.Predmet.ProtustrankaIDrugi_1">ML ITINERIS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 ITINERIS d.o.o., OIB 02324616581, Jarnovićeva 11, 10000 Zagreb</izvorni_sadrzaj>
    <derivirana_varijabla naziv="DomainObject.Predmet.ProtustrankaIDrugiAdressOIB_1">ML ITINERIS d.o.o., OIB 02324616581, Jarnovićeva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 ITINERIS d.o.o.</item>
    </izvorni_sadrzaj>
    <derivirana_varijabla naziv="DomainObject.Predmet.SudioniciListNaziv_1">
      <item>FINA Regionalni centar Zagreb</item>
      <item>ML ITINERIS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ML ITINERIS d.o.o., OIB 02324616581, Jarnovićeva 11,10000 Zagreb</item>
    </izvorni_sadrzaj>
    <derivirana_varijabla naziv="DomainObject.Predmet.SudioniciListAdressOIB_1">
      <item>FINA Regionalni centar Zagreb, OIB 85821130368, Trg svibanjskih žrtava 1995. 1,10000 Zagreb</item>
      <item>ML ITINERIS d.o.o., OIB 02324616581, Jarnovićeva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02324616581</item>
    </izvorni_sadrzaj>
    <derivirana_varijabla naziv="DomainObject.Predmet.SudioniciListNazivOIB_1">
      <item>, OIB 85821130368</item>
      <item>, OIB 02324616581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1960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2015-12-17T11:21:00Z</dcterms:created>
  <dc:creator>Vinka Mihalinčić</dc:creator>
  <cp:lastModifiedBy>Vinka Mihalinčić</cp:lastModifiedBy>
  <cp:lastPrinted>2015-12-17T11:16:00Z</cp:lastPrinted>
  <dcterms:modified xmlns:xsi="http://www.w3.org/2001/XMLSchema-instance" xsi:type="dcterms:W3CDTF">2015-12-17T11:21:00Z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