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9a8b40" w14:paraId="d9a8b40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AD2C96">
        <w:rPr>
          <w:rFonts w:hAnsi="Times New Roman" w:ascii="Times New Roman"/>
          <w:sz w:val="24"/>
          <w:szCs w:val="24"/>
        </w:rPr>
        <w:t>928/14</w:t>
      </w:r>
      <w:r w:rsidR="00047012">
        <w:rPr>
          <w:rFonts w:hAnsi="Times New Roman" w:ascii="Times New Roman"/>
          <w:sz w:val="24"/>
          <w:szCs w:val="24"/>
        </w:rPr>
        <w:t>-43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7842A3" w:rsidRPr="007842A3">
        <w:rPr>
          <w:rFonts w:hAnsi="Times New Roman" w:ascii="Times New Roman"/>
          <w:sz w:val="24"/>
          <w:szCs w:val="24"/>
        </w:rPr>
        <w:t>NAUTICA Hotels &amp; Resorts d.o.o. – u stečaju, Zagreb, Bužanova 36, OIB: 20011986930</w:t>
      </w:r>
      <w:r w:rsidR="007842A3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7842A3">
        <w:rPr>
          <w:rFonts w:hAnsi="Times New Roman" w:ascii="Times New Roman"/>
          <w:sz w:val="24"/>
          <w:szCs w:val="24"/>
        </w:rPr>
        <w:t>19. prosinca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7842A3">
        <w:rPr>
          <w:rFonts w:hAnsi="Times New Roman" w:ascii="Times New Roman"/>
          <w:sz w:val="24"/>
          <w:szCs w:val="24"/>
        </w:rPr>
        <w:t>6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7842A3" w:rsidRPr="007842A3">
        <w:rPr>
          <w:rFonts w:hAnsi="Times New Roman" w:ascii="Times New Roman"/>
          <w:b/>
          <w:sz w:val="24"/>
          <w:szCs w:val="24"/>
        </w:rPr>
        <w:t>1</w:t>
      </w:r>
      <w:r w:rsidR="0047723A" w:rsidRPr="0071514C">
        <w:rPr>
          <w:rFonts w:hAnsi="Times New Roman" w:ascii="Times New Roman"/>
          <w:b/>
          <w:sz w:val="24"/>
          <w:szCs w:val="24"/>
        </w:rPr>
        <w:t>5</w:t>
      </w:r>
      <w:r w:rsidR="007842A3">
        <w:rPr>
          <w:rFonts w:hAnsi="Times New Roman" w:ascii="Times New Roman"/>
          <w:b/>
          <w:sz w:val="24"/>
          <w:szCs w:val="24"/>
        </w:rPr>
        <w:t>0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.000,00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u roku koji će im </w:t>
      </w:r>
      <w:r w:rsidR="0071514C">
        <w:rPr>
          <w:rFonts w:hAnsi="Times New Roman" w:ascii="Times New Roman"/>
          <w:sz w:val="24"/>
          <w:szCs w:val="24"/>
        </w:rPr>
        <w:t xml:space="preserve">biti određen </w:t>
      </w:r>
      <w:r w:rsidRPr="00916B61">
        <w:rPr>
          <w:rFonts w:hAnsi="Times New Roman" w:ascii="Times New Roman"/>
          <w:sz w:val="24"/>
          <w:szCs w:val="24"/>
        </w:rPr>
        <w:t xml:space="preserve">posebnim </w:t>
      </w:r>
      <w:r w:rsidR="00AD5B2B" w:rsidRPr="00916B61">
        <w:rPr>
          <w:rFonts w:hAnsi="Times New Roman" w:ascii="Times New Roman"/>
          <w:sz w:val="24"/>
          <w:szCs w:val="24"/>
        </w:rPr>
        <w:t>rješenjem.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7842A3">
        <w:rPr>
          <w:rFonts w:hAnsi="Times New Roman" w:ascii="Times New Roman"/>
          <w:sz w:val="24"/>
          <w:szCs w:val="24"/>
        </w:rPr>
        <w:t xml:space="preserve">19. prosinca </w:t>
      </w:r>
      <w:r w:rsidR="0071514C">
        <w:rPr>
          <w:rFonts w:hAnsi="Times New Roman" w:ascii="Times New Roman"/>
          <w:sz w:val="24"/>
          <w:szCs w:val="24"/>
        </w:rPr>
        <w:t>201</w:t>
      </w:r>
      <w:r w:rsidR="007842A3">
        <w:rPr>
          <w:rFonts w:hAnsi="Times New Roman" w:ascii="Times New Roman"/>
          <w:sz w:val="24"/>
          <w:szCs w:val="24"/>
        </w:rPr>
        <w:t>6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047012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71514C" w:rsidP="00BE151E" w:rsidR="0071514C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047012" w:rsidP="00BE151E" w:rsidR="00047012">
      <w:pPr>
        <w:rPr>
          <w:rFonts w:hAnsi="Times New Roman" w:ascii="Times New Roman"/>
          <w:sz w:val="24"/>
          <w:szCs w:val="24"/>
        </w:rPr>
      </w:pPr>
    </w:p>
    <w:p w:rsidRDefault="00047012" w:rsidP="00BE151E" w:rsidR="00047012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47012" w:rsidP="00BE151E" w:rsidR="00047012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4701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47012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047012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47012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047012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47012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047012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047012">
      <w:pPr>
        <w:rPr>
          <w:rFonts w:hAnsi="Times New Roman" w:ascii="Times New Roman"/>
          <w:color w:themeColor="background1" w:val="FFFFFF"/>
        </w:rPr>
      </w:pPr>
      <w:r w:rsidRPr="00047012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047012">
      <w:pPr>
        <w:rPr>
          <w:rFonts w:hAnsi="Times New Roman" w:ascii="Times New Roman"/>
          <w:color w:themeColor="background1" w:val="FFFFFF"/>
        </w:rPr>
      </w:pPr>
      <w:r w:rsidRPr="00047012">
        <w:rPr>
          <w:rFonts w:hAnsi="Times New Roman" w:ascii="Times New Roman"/>
          <w:color w:themeColor="background1" w:val="FFFFFF"/>
        </w:rPr>
        <w:t>- kal. 20 d.</w:t>
      </w:r>
    </w:p>
    <w:p w:rsidRDefault="0071514C" w:rsidP="00BE151E" w:rsidR="0071514C" w:rsidRPr="0071514C">
      <w:pPr>
        <w:rPr>
          <w:rFonts w:hAnsi="Times New Roman" w:ascii="Times New Roman"/>
        </w:rPr>
      </w:pPr>
    </w:p>
    <w:p w:rsidRDefault="0071514C" w:rsidP="00450B33" w:rsidR="0071514C" w:rsidRPr="00916B61">
      <w:pPr>
        <w:rPr>
          <w:rFonts w:hAnsi="Times New Roman" w:ascii="Times New Roman"/>
          <w:b/>
          <w:sz w:val="24"/>
          <w:szCs w:val="24"/>
        </w:rPr>
      </w:pPr>
      <w:r w:rsidRPr="0071514C">
        <w:rPr>
          <w:rFonts w:hAnsi="Times New Roman" w:ascii="Times New Roman"/>
        </w:rPr>
        <w:t xml:space="preserve">             Z, </w:t>
      </w:r>
      <w:r w:rsidRPr="0071514C">
        <w:rPr>
          <w:rFonts w:hAnsi="Times New Roman" w:ascii="Times New Roman"/>
        </w:rPr>
        <w:fldChar w:fldCharType="begin"/>
      </w:r>
      <w:r w:rsidRPr="0071514C">
        <w:rPr>
          <w:rFonts w:hAnsi="Times New Roman" w:ascii="Times New Roman"/>
        </w:rPr>
        <w:instrText xml:space="preserve"> TIME \@ "d.M.yy." </w:instrText>
      </w:r>
      <w:r w:rsidRPr="0071514C">
        <w:rPr>
          <w:rFonts w:hAnsi="Times New Roman" w:ascii="Times New Roman"/>
        </w:rPr>
        <w:fldChar w:fldCharType="separate"/>
      </w:r>
      <w:r w:rsidR="00C1734E">
        <w:rPr>
          <w:rFonts w:hAnsi="Times New Roman" w:ascii="Times New Roman"/>
          <w:noProof/>
        </w:rPr>
        <w:t>20.12.16.</w:t>
      </w:r>
      <w:r w:rsidRPr="0071514C">
        <w:rPr>
          <w:rFonts w:hAnsi="Times New Roman" w:ascii="Times New Roman"/>
        </w:rPr>
        <w:fldChar w:fldCharType="end"/>
      </w:r>
      <w:r w:rsidRPr="0071514C">
        <w:rPr>
          <w:rFonts w:hAnsi="Times New Roman" w:ascii="Times New Roman"/>
        </w:rPr>
        <w:t xml:space="preserve">  Sudac:</w:t>
      </w:r>
    </w:p>
    <w:sectPr w:rsidSect="00FB64FF" w:rsidR="0071514C" w:rsidRPr="00916B6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4844" w:rsidR="00514844">
      <w:r>
        <w:separator/>
      </w:r>
    </w:p>
  </w:endnote>
  <w:endnote w:id="0" w:type="continuationSeparator">
    <w:p w:rsidRDefault="00514844" w:rsidR="00514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4844" w:rsidR="00514844">
      <w:r>
        <w:separator/>
      </w:r>
    </w:p>
  </w:footnote>
  <w:footnote w:id="0" w:type="continuationSeparator">
    <w:p w:rsidRDefault="00514844" w:rsidR="005148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C1734E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D2C96"/>
    <w:rsid w:val="00000B5F"/>
    <w:rsid w:val="000036B8"/>
    <w:rsid w:val="0000592D"/>
    <w:rsid w:val="00007AA1"/>
    <w:rsid w:val="00020BA4"/>
    <w:rsid w:val="00027233"/>
    <w:rsid w:val="0003267D"/>
    <w:rsid w:val="00042E00"/>
    <w:rsid w:val="00047012"/>
    <w:rsid w:val="0006417A"/>
    <w:rsid w:val="0006505A"/>
    <w:rsid w:val="00071D41"/>
    <w:rsid w:val="00071E1B"/>
    <w:rsid w:val="00082920"/>
    <w:rsid w:val="00083474"/>
    <w:rsid w:val="000A3AC6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14844"/>
    <w:rsid w:val="005272EF"/>
    <w:rsid w:val="00553F94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842A3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709F0"/>
    <w:rsid w:val="00AA0C7F"/>
    <w:rsid w:val="00AB314A"/>
    <w:rsid w:val="00AC4626"/>
    <w:rsid w:val="00AD2C96"/>
    <w:rsid w:val="00AD5B2B"/>
    <w:rsid w:val="00B06605"/>
    <w:rsid w:val="00B10AA7"/>
    <w:rsid w:val="00B330D1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1734E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57AA8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17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34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34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34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34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C17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34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34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34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34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St-928/2014</izvorni_sadrzaj>
    <derivirana_varijabla naziv="DomainObject.Predmet.OznakaBroj_1">St-928/2014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NAUTICA Hotels &amp; Resorts d.o.o.</izvorni_sadrzaj>
    <derivirana_varijabla naziv="DomainObject.Predmet.ProtustrankaFormated_1">  NAUTICA Hotels &amp; Resorts d.o.o.</derivirana_varijabla>
  </DomainObject.Predmet.ProtustrankaFormated>
  <DomainObject.Predmet.ProtustrankaFormatedOIB>
    <izvorni_sadrzaj>  NAUTICA Hotels &amp; Resorts d.o.o., OIB 20011986930</izvorni_sadrzaj>
    <derivirana_varijabla naziv="DomainObject.Predmet.ProtustrankaFormatedOIB_1">  NAUTICA Hotels &amp; Resorts d.o.o., OIB 20011986930</derivirana_varijabla>
  </DomainObject.Predmet.ProtustrankaFormatedOIB>
  <DomainObject.Predmet.ProtustrankaFormatedWithAdress>
    <izvorni_sadrzaj> NAUTICA Hotels &amp; Resorts d.o.o., Bužanova 36, 10000 Zagreb</izvorni_sadrzaj>
    <derivirana_varijabla naziv="DomainObject.Predmet.ProtustrankaFormatedWithAdress_1"> NAUTICA Hotels &amp; Resorts d.o.o., Bužanova 36, 10000 Zagreb</derivirana_varijabla>
  </DomainObject.Predmet.ProtustrankaFormatedWithAdress>
  <DomainObject.Predmet.ProtustrankaFormatedWithAdressOIB>
    <izvorni_sadrzaj> NAUTICA Hotels &amp; Resorts d.o.o., OIB 20011986930, Bužanova 36, 10000 Zagreb</izvorni_sadrzaj>
    <derivirana_varijabla naziv="DomainObject.Predmet.ProtustrankaFormatedWithAdressOIB_1"> NAUTICA Hotels &amp; Resorts d.o.o., OIB 20011986930, Bužanova 36, 10000 Zagreb</derivirana_varijabla>
  </DomainObject.Predmet.ProtustrankaFormatedWithAdressOIB>
  <DomainObject.Predmet.ProtustrankaWithAdress>
    <izvorni_sadrzaj>NAUTICA Hotels &amp; Resorts d.o.o. Bužanova 36, 10000 Zagreb</izvorni_sadrzaj>
    <derivirana_varijabla naziv="DomainObject.Predmet.ProtustrankaWithAdress_1">NAUTICA Hotels &amp; Resorts d.o.o. Bužanova 36, 10000 Zagreb</derivirana_varijabla>
  </DomainObject.Predmet.ProtustrankaWithAdress>
  <DomainObject.Predmet.ProtustrankaWithAdressOIB>
    <izvorni_sadrzaj>NAUTICA Hotels &amp; Resorts d.o.o., OIB 20011986930, Bužanova 36, 10000 Zagreb</izvorni_sadrzaj>
    <derivirana_varijabla naziv="DomainObject.Predmet.ProtustrankaWithAdressOIB_1">NAUTICA Hotels &amp; Resorts d.o.o., OIB 20011986930, Bužanova 36, 10000 Zagreb</derivirana_varijabla>
  </DomainObject.Predmet.ProtustrankaWithAdressOIB>
  <DomainObject.Predmet.ProtustrankaNazivFormated>
    <izvorni_sadrzaj>NAUTICA Hotels &amp; Resorts d.o.o.</izvorni_sadrzaj>
    <derivirana_varijabla naziv="DomainObject.Predmet.ProtustrankaNazivFormated_1">NAUTICA Hotels &amp; Resorts d.o.o.</derivirana_varijabla>
  </DomainObject.Predmet.ProtustrankaNazivFormated>
  <DomainObject.Predmet.ProtustrankaNazivFormatedOIB>
    <izvorni_sadrzaj>NAUTICA Hotels &amp; Resorts d.o.o., OIB 20011986930</izvorni_sadrzaj>
    <derivirana_varijabla naziv="DomainObject.Predmet.ProtustrankaNazivFormatedOIB_1">NAUTICA Hotels &amp; Resorts d.o.o., OIB 20011986930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zastupanog po punomoćniku RH ŽUPANIJSKO DRŽAVNO ODVJETNIŠTVO U ZAGREBU</izvorni_sadrzaj>
    <derivirana_varijabla naziv="DomainObject.Predmet.StrankaFormated_1">  RH MINISTARSTVO FINANCIJA POREZNA UPRAVA zastupanog po punomoćniku RH ŽUPANIJSKO DRŽAVNO ODVJETNIŠTVO U ZAGREBU</derivirana_varijabla>
  </DomainObject.Predmet.StrankaFormated>
  <DomainObject.Predmet.StrankaFormatedOIB>
    <izvorni_sadrzaj>  RH MINISTARSTVO FINANCIJA POREZNA UPRAVA, OIB 18683136487 zastupanog po punomoćniku RH ŽUPANIJSKO DRŽAVNO ODVJETNIŠTVO U ZAGREBU</izvorni_sadrzaj>
    <derivirana_varijabla naziv="DomainObject.Predmet.StrankaFormatedOIB_1">  RH MINISTARSTVO FINANCIJA POREZNA UPRAVA, OIB 18683136487 zastupanog po punomoćniku RH ŽUPANIJSKO DRŽAVNO ODVJETNIŠTVO U ZAGREBU</derivirana_varijabla>
  </DomainObject.Predmet.StrankaFormatedOIB>
  <DomainObject.Predmet.StrankaFormatedWithAdress>
    <izvorni_sadrzaj> RH MINISTARSTVO FINANCIJA POREZNA UPRAVA, Avenija Dubrovnik 32, 10000 Zagreb zastupanog po punomoćniku RH ŽUPANIJSKO DRŽAVNO ODVJETNIŠTVO U ZAGREBU</izvorni_sadrzaj>
    <derivirana_varijabla naziv="DomainObject.Predmet.StrankaFormatedWithAdress_1"> RH MINISTARSTVO FINANCIJA POREZNA UPRAVA, Avenija Dubrovnik 32, 10000 Zagreb zastupanog po punomoćniku RH ŽUPANIJSKO DRŽAVNO ODVJETNIŠTVO U ZAGREBU</derivirana_varijabla>
  </DomainObject.Predmet.StrankaFormatedWithAdress>
  <DomainObject.Predmet.StrankaFormatedWithAdressOIB>
    <izvorni_sadrzaj> RH MINISTARSTVO FINANCIJA POREZNA UPRAVA, OIB 18683136487, Avenija Dubrovnik 32, 10000 Zagreb zastupanog po punomoćniku RH ŽUPANIJSKO DRŽAVNO ODVJETNIŠTVO U ZAGREBU</izvorni_sadrzaj>
    <derivirana_varijabla naziv="DomainObject.Predmet.StrankaFormatedWithAdressOIB_1"> RH MINISTARSTVO FINANCIJA POREZNA UPRAVA, OIB 18683136487, Avenija Dubrovnik 32, 10000 Zagreb zastupanog po punomoćniku RH ŽUPANIJSKO DRŽAVNO ODVJETNIŠTVO U ZAGREBU</derivirana_varijabla>
  </DomainObject.Predmet.StrankaFormatedWithAdressOIB>
  <DomainObject.Predmet.StrankaWithAdress>
    <izvorni_sadrzaj>RH MINISTARSTVO FINANCIJA POREZNA UPRAVA Avenija Dubrovnik 32,10000 Zagreb</izvorni_sadrzaj>
    <derivirana_varijabla naziv="DomainObject.Predmet.StrankaWithAdress_1">RH MINISTARSTVO FINANCIJA POREZNA UPRAVA Avenija Dubrovnik 32,10000 Zagreb</derivirana_varijabla>
  </DomainObject.Predmet.StrankaWithAdress>
  <DomainObject.Predmet.StrankaWithAdressOIB>
    <izvorni_sadrzaj>RH MINISTARSTVO FINANCIJA POREZNA UPRAVA, OIB 18683136487, Avenija Dubrovnik 32,10000 Zagreb</izvorni_sadrzaj>
    <derivirana_varijabla naziv="DomainObject.Predmet.StrankaWithAdressOIB_1">RH MINISTARSTVO FINANCIJA POREZNA UPRAVA, OIB 18683136487, Avenija Dubrovnik 32,10000 Zagreb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RH MINISTARSTVO FINANCIJA POREZNA UPRAVA zastupanog po punomoćniku RH ŽUPANIJSKO DRŽAVNO ODVJETNIŠTVO U ZAGREBU</item>
    </izvorni_sadrzaj>
    <derivirana_varijabla naziv="DomainObject.Predmet.StrankaListFormated_1">
      <item>RH MINISTARSTVO FINANCIJA POREZNA UPRAVA zastupanog po punomoćniku RH ŽUPANIJSKO DRŽAVNO ODVJETNIŠTVO U ZAGREBU</item>
    </derivirana_varijabla>
  </DomainObject.Predmet.StrankaListFormated>
  <DomainObject.Predmet.StrankaListFormatedOIB>
    <izvorni_sadrzaj>
      <item>RH MINISTARSTVO FINANCIJA POREZNA UPRAVA, OIB 18683136487 zastupanog po punomoćniku RH ŽUPANIJSKO DRŽAVNO ODVJETNIŠTVO U ZAGREBU</item>
    </izvorni_sadrzaj>
    <derivirana_varijabla naziv="DomainObject.Predmet.StrankaListFormatedOIB_1">
      <item>RH MINISTARSTVO FINANCIJA POREZNA UPRAVA, OIB 18683136487 zastupanog po punomoćniku RH ŽUPANIJSKO DRŽAVNO ODVJETNIŠTVO U ZAGREBU</item>
    </derivirana_varijabla>
  </DomainObject.Predmet.StrankaListFormatedOIB>
  <DomainObject.Predmet.StrankaListFormatedWithAdress>
    <izvorni_sadrzaj>
      <item>RH MINISTARSTVO FINANCIJA POREZNA UPRAVA, Avenija Dubrovnik 32, 10000 Zagreb zastupanog po punomoćniku RH ŽUPANIJSKO DRŽAVNO ODVJETNIŠTVO U ZAGREBU</item>
    </izvorni_sadrzaj>
    <derivirana_varijabla naziv="DomainObject.Predmet.StrankaListFormatedWithAdress_1">
      <item>RH MINISTARSTVO FINANCIJA POREZNA UPRAVA, Avenija Dubrovnik 32, 10000 Zagreb zastupanog po punomoćniku RH ŽUPANIJSKO DRŽAVNO ODVJETNIŠTVO U ZAGREBU</item>
    </derivirana_varijabla>
  </DomainObject.Predmet.StrankaListFormatedWithAdress>
  <DomainObject.Predmet.StrankaListFormatedWithAdressOIB>
    <izvorni_sadrzaj>
      <item>RH MINISTARSTVO FINANCIJA POREZNA UPRAVA, OIB 18683136487, Avenija Dubrovnik 32, 10000 Zagreb zastupanog po punomoćniku RH ŽUPANIJSKO DRŽAVNO ODVJETNIŠTVO U ZAGREBU</item>
    </izvorni_sadrzaj>
    <derivirana_varijabla naziv="DomainObject.Predmet.StrankaListFormatedWithAdressOIB_1">
      <item>RH MINISTARSTVO FINANCIJA POREZNA UPRAVA, OIB 18683136487, Avenija Dubrovnik 32, 10000 Zagreb zastupanog po punomoćniku RH ŽUPANIJSKO DRŽAVNO ODVJETNIŠTVO U ZAGREBU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NAUTICA Hotels &amp; Resorts d.o.o.</item>
    </izvorni_sadrzaj>
    <derivirana_varijabla naziv="DomainObject.Predmet.ProtuStrankaListFormated_1">
      <item>NAUTICA Hotels &amp; Resorts d.o.o.</item>
    </derivirana_varijabla>
  </DomainObject.Predmet.ProtuStrankaListFormated>
  <DomainObject.Predmet.ProtuStrankaListFormatedOIB>
    <izvorni_sadrzaj>
      <item>NAUTICA Hotels &amp; Resorts d.o.o., OIB 20011986930</item>
    </izvorni_sadrzaj>
    <derivirana_varijabla naziv="DomainObject.Predmet.ProtuStrankaListFormatedOIB_1">
      <item>NAUTICA Hotels &amp; Resorts d.o.o., OIB 20011986930</item>
    </derivirana_varijabla>
  </DomainObject.Predmet.ProtuStrankaListFormatedOIB>
  <DomainObject.Predmet.ProtuStrankaListFormatedWithAdress>
    <izvorni_sadrzaj>
      <item>NAUTICA Hotels &amp; Resorts d.o.o., Bužanova 36, 10000 Zagreb</item>
    </izvorni_sadrzaj>
    <derivirana_varijabla naziv="DomainObject.Predmet.ProtuStrankaListFormatedWithAdress_1">
      <item>NAUTICA Hotels &amp; Resorts d.o.o., Bužanova 36, 10000 Zagreb</item>
    </derivirana_varijabla>
  </DomainObject.Predmet.ProtuStrankaListFormatedWithAdress>
  <DomainObject.Predmet.ProtuStrankaListFormatedWithAdressOIB>
    <izvorni_sadrzaj>
      <item>NAUTICA Hotels &amp; Resorts d.o.o., OIB 20011986930, Bužanova 36, 10000 Zagreb</item>
    </izvorni_sadrzaj>
    <derivirana_varijabla naziv="DomainObject.Predmet.ProtuStrankaListFormatedWithAdressOIB_1">
      <item>NAUTICA Hotels &amp; Resorts d.o.o., OIB 20011986930, Bužanova 36, 10000 Zagreb</item>
    </derivirana_varijabla>
  </DomainObject.Predmet.ProtuStrankaListFormatedWithAdressOIB>
  <DomainObject.Predmet.ProtuStrankaListNazivFormated>
    <izvorni_sadrzaj>
      <item>NAUTICA Hotels &amp; Resorts d.o.o.</item>
    </izvorni_sadrzaj>
    <derivirana_varijabla naziv="DomainObject.Predmet.ProtuStrankaListNazivFormated_1">
      <item>NAUTICA Hotels &amp; Resorts d.o.o.</item>
    </derivirana_varijabla>
  </DomainObject.Predmet.ProtuStrankaListNazivFormated>
  <DomainObject.Predmet.ProtuStrankaListNazivFormatedOIB>
    <izvorni_sadrzaj>
      <item>NAUTICA Hotels &amp; Resorts d.o.o., OIB 20011986930</item>
    </izvorni_sadrzaj>
    <derivirana_varijabla naziv="DomainObject.Predmet.ProtuStrankaListNazivFormatedOIB_1">
      <item>NAUTICA Hotels &amp; Resorts d.o.o., OIB 20011986930</item>
    </derivirana_varijabla>
  </DomainObject.Predmet.ProtuStrankaListNazivFormatedOIB>
  <DomainObject.Predmet.OstaliListFormated>
    <izvorni_sadrzaj>
      <item>RH ŽUPANIJSKO DRŽAVNO ODVJETNIŠTVO U ZAGREBU punomoćnik sudionika u postupku RH MINISTARSTVO FINANCIJA POREZNA UPRAVA</item>
      <item>Mirjana Zuzija</item>
    </izvorni_sadrzaj>
    <derivirana_varijabla naziv="DomainObject.Predmet.OstaliListFormated_1">
      <item>RH ŽUPANIJSKO DRŽAVNO ODVJETNIŠTVO U ZAGREBU punomoćnik sudionika u postupku RH MINISTARSTVO FINANCIJA POREZNA UPRAVA</item>
      <item>Mirjana Zuzija</item>
    </derivirana_varijabla>
  </DomainObject.Predmet.OstaliListFormated>
  <DomainObject.Predmet.OstaliListFormatedOIB>
    <izvorni_sadrzaj>
      <item>RH ŽUPANIJSKO DRŽAVNO ODVJETNIŠTVO U ZAGREBU, OIB 52634238587 punomoćnik sudionika u postupku RH MINISTARSTVO FINANCIJA POREZNA UPRAVA</item>
      <item>Mirjana Zuzija, OIB 26497768352</item>
    </izvorni_sadrzaj>
    <derivirana_varijabla naziv="DomainObject.Predmet.OstaliListFormatedOIB_1">
      <item>RH ŽUPANIJSKO DRŽAVNO ODVJETNIŠTVO U ZAGREBU, OIB 52634238587 punomoćnik sudionika u postupku RH MINISTARSTVO FINANCIJA POREZNA UPRAVA</item>
      <item>Mirjana Zuzija, OIB 26497768352</item>
    </derivirana_varijabla>
  </DomainObject.Predmet.OstaliListFormatedOIB>
  <DomainObject.Predmet.OstaliListFormatedWithAdress>
    <izvorni_sadrzaj>
      <item>RH ŽUPANIJSKO DRŽAVNO ODVJETNIŠTVO U ZAGREBU punomoćnik sudionika u postupku RH MINISTARSTVO FINANCIJA POREZNA UPRAVA</item>
      <item>Mirjana Zuzija, Slavka Kolara 25, 10410 Velika Gorica</item>
    </izvorni_sadrzaj>
    <derivirana_varijabla naziv="DomainObject.Predmet.OstaliListFormatedWithAdress_1">
      <item>RH ŽUPANIJSKO DRŽAVNO ODVJETNIŠTVO U ZAGREBU punomoćnik sudionika u postupku RH MINISTARSTVO FINANCIJA POREZNA UPRAVA</item>
      <item>Mirjana Zuzija, Slavka Kolara 25, 10410 Velika Gorica</item>
    </derivirana_varijabla>
  </DomainObject.Predmet.OstaliListFormatedWithAdress>
  <DomainObject.Predmet.OstaliListFormatedWithAdressOIB>
    <izvorni_sadrzaj>
      <item>RH ŽUPANIJSKO DRŽAVNO ODVJETNIŠTVO U ZAGREBU, OIB 52634238587 punomoćnik sudionika u postupku RH MINISTARSTVO FINANCIJA POREZNA UPRAVA</item>
      <item>Mirjana Zuzija, OIB 26497768352, Slavka Kolara 25, 10410 Velika Gorica</item>
    </izvorni_sadrzaj>
    <derivirana_varijabla naziv="DomainObject.Predmet.OstaliListFormatedWithAdressOIB_1">
      <item>RH ŽUPANIJSKO DRŽAVNO ODVJETNIŠTVO U ZAGREBU, OIB 52634238587 punomoćnik sudionika u postupku RH MINISTARSTVO FINANCIJA POREZNA UPRAVA</item>
      <item>Mirjana Zuzija, OIB 26497768352, Slavka Kolara 25, 10410 Velika Gorica</item>
    </derivirana_varijabla>
  </DomainObject.Predmet.OstaliListFormatedWithAdressOIB>
  <DomainObject.Predmet.OstaliListNazivFormated>
    <izvorni_sadrzaj>
      <item>RH ŽUPANIJSKO DRŽAVNO ODVJETNIŠTVO U ZAGREBU</item>
      <item>Mirjana Zuzija</item>
    </izvorni_sadrzaj>
    <derivirana_varijabla naziv="DomainObject.Predmet.OstaliListNazivFormated_1">
      <item>RH ŽUPANIJSKO DRŽAVNO ODVJETNIŠTVO U ZAGREBU</item>
      <item>Mirjana Zuzija</item>
    </derivirana_varijabla>
  </DomainObject.Predmet.OstaliListNazivFormated>
  <DomainObject.Predmet.OstaliListNazivFormatedOIB>
    <izvorni_sadrzaj>
      <item>RH ŽUPANIJSKO DRŽAVNO ODVJETNIŠTVO U ZAGREBU, OIB 52634238587</item>
      <item>Mirjana Zuzija, OIB 26497768352</item>
    </izvorni_sadrzaj>
    <derivirana_varijabla naziv="DomainObject.Predmet.OstaliListNazivFormatedOIB_1">
      <item>RH ŽUPANIJSKO DRŽAVNO ODVJETNIŠTVO U ZAGREBU, OIB 52634238587</item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NAUTICA Hotels &amp; Resorts d.o.o.</izvorni_sadrzaj>
    <derivirana_varijabla naziv="DomainObject.Predmet.ProtustrankaIDrugi_1">NAUTICA Hotels &amp; Resorts d.o.o.</derivirana_varijabla>
  </DomainObject.Predmet.ProtustrankaIDrugi>
  <DomainObject.Predmet.StrankaIDrugiAdressOIB>
    <izvorni_sadrzaj>RH MINISTARSTVO FINANCIJA POREZNA UPRAVA, OIB 18683136487, Avenija Dubrovnik 32, 10000 Zagreb</izvorni_sadrzaj>
    <derivirana_varijabla naziv="DomainObject.Predmet.StrankaIDrugiAdressOIB_1">RH MINISTARSTVO FINANCIJA POREZNA UPRAVA, OIB 18683136487, Avenija Dubrovnik 32, 10000 Zagreb</derivirana_varijabla>
  </DomainObject.Predmet.StrankaIDrugiAdressOIB>
  <DomainObject.Predmet.ProtustrankaIDrugiAdressOIB>
    <izvorni_sadrzaj>NAUTICA Hotels &amp; Resorts d.o.o., OIB 20011986930, Bužanova 36, 10000 Zagreb</izvorni_sadrzaj>
    <derivirana_varijabla naziv="DomainObject.Predmet.ProtustrankaIDrugiAdressOIB_1">NAUTICA Hotels &amp; Resorts d.o.o., OIB 20011986930, Bužanova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</item>
      <item>RH ŽUPANIJSKO DRŽAVNO ODVJETNIŠTVO U ZAGREBU</item>
      <item>NAUTICA Hotels &amp; Resorts d.o.o.</item>
      <item>Mirjana Zuzija</item>
    </izvorni_sadrzaj>
    <derivirana_varijabla naziv="DomainObject.Predmet.SudioniciListNaziv_1">
      <item>RH MINISTARSTVO FINANCIJA POREZNA UPRAVA</item>
      <item>RH ŽUPANIJSKO DRŽAVNO ODVJETNIŠTVO U ZAGREBU</item>
      <item>NAUTICA Hotels &amp; Resorts d.o.o.</item>
      <item>Mirjana Zuzija</item>
    </derivirana_varijabla>
  </DomainObject.Predmet.SudioniciListNaziv>
  <DomainObject.Predmet.SudioniciListAdressOIB>
    <izvorni_sadrzaj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izvorni_sadrzaj>
    <derivirana_varijabla naziv="DomainObject.Predmet.SudioniciListAdressOIB_1">
      <item>RH MINISTARSTVO FINANCIJA POREZNA UPRAVA, OIB 18683136487, Avenija Dubrovnik 32,10000 Zagreb</item>
      <item>RH ŽUPANIJSKO DRŽAVNO ODVJETNIŠTVO U ZAGREBU, OIB 52634238587</item>
      <item>NAUTICA Hotels &amp; Resorts d.o.o., OIB 20011986930, Bužanova 36,10000 Zagreb</item>
      <item>Mirjana Zuzija, OIB 26497768352,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20011986930</item>
      <item>, OIB 26497768352</item>
    </izvorni_sadrzaj>
    <derivirana_varijabla naziv="DomainObject.Predmet.SudioniciListNazivOIB_1">
      <item>, OIB 18683136487</item>
      <item>, OIB 52634238587</item>
      <item>, OIB 20011986930</item>
      <item>, OIB 26497768352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208</properties:Words>
  <properties:Characters>983</properties:Characters>
  <properties:Lines>48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2016-12-20T10:20:00Z</dcterms:created>
  <dc:creator>MK</dc:creator>
  <cp:lastModifiedBy>Sonja Pilić</cp:lastModifiedBy>
  <cp:lastPrinted>2016-12-20T10:21:00Z</cp:lastPrinted>
  <dcterms:modified xmlns:xsi="http://www.w3.org/2001/XMLSchema-instance" xsi:type="dcterms:W3CDTF">2016-12-20T10:23:00Z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