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c6d0" w14:paraId="daac6d0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337C86">
        <w:rPr>
          <w:szCs w:val="24"/>
        </w:rPr>
        <w:t>316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5C2F3D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337C86">
        <w:t xml:space="preserve">ERGOS </w:t>
      </w:r>
      <w:r w:rsidR="00337C86" w:rsidRPr="00337280">
        <w:t>d.o.o.</w:t>
      </w:r>
      <w:r w:rsidR="00337C86">
        <w:t>, Koprivnica, Ivana Meštrovića 24a</w:t>
      </w:r>
      <w:r w:rsidR="00337C86" w:rsidRPr="00F42E4A">
        <w:t xml:space="preserve">, MBS: </w:t>
      </w:r>
      <w:r w:rsidR="00337C86" w:rsidRPr="008B3029">
        <w:t>010066437</w:t>
      </w:r>
      <w:r w:rsidR="00337C86" w:rsidRPr="00F42E4A">
        <w:t xml:space="preserve">, OIB: </w:t>
      </w:r>
      <w:r w:rsidR="00337C86" w:rsidRPr="008B3029">
        <w:t>95691927072</w:t>
      </w:r>
      <w:r w:rsidR="000571E3" w:rsidRPr="00BF11A3">
        <w:t xml:space="preserve">, dana </w:t>
      </w:r>
      <w:r w:rsidR="00337C86">
        <w:t>21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337C86">
        <w:t xml:space="preserve">ERGOS </w:t>
      </w:r>
      <w:r w:rsidR="00337C86" w:rsidRPr="00337280">
        <w:t>d.o.o.</w:t>
      </w:r>
      <w:r w:rsidR="00337C86">
        <w:t>, Koprivnica, Ivana Meštrovića 24a</w:t>
      </w:r>
      <w:r w:rsidR="00337C86" w:rsidRPr="00F42E4A">
        <w:t xml:space="preserve">, MBS: </w:t>
      </w:r>
      <w:r w:rsidR="00337C86" w:rsidRPr="008B3029">
        <w:t>010066437</w:t>
      </w:r>
      <w:r w:rsidR="00337C86" w:rsidRPr="00F42E4A">
        <w:t xml:space="preserve">, OIB: </w:t>
      </w:r>
      <w:r w:rsidR="00337C86" w:rsidRPr="008B3029">
        <w:t>95691927072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337C86">
        <w:rPr>
          <w:szCs w:val="24"/>
        </w:rPr>
        <w:t>21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337C86">
        <w:t xml:space="preserve">ERGOS </w:t>
      </w:r>
      <w:r w:rsidR="00337C86" w:rsidRPr="00337280">
        <w:t>d.o.o.</w:t>
      </w:r>
      <w:r w:rsidR="00337C86">
        <w:t>, Koprivnica, Ivana Meštrovića 24a</w:t>
      </w:r>
      <w:r w:rsidR="00337C86" w:rsidRPr="00F42E4A">
        <w:t xml:space="preserve">, MBS: </w:t>
      </w:r>
      <w:r w:rsidR="00337C86" w:rsidRPr="008B3029">
        <w:t>010066437</w:t>
      </w:r>
      <w:r w:rsidR="00337C86" w:rsidRPr="00F42E4A">
        <w:t xml:space="preserve">, OIB: </w:t>
      </w:r>
      <w:r w:rsidR="00337C86" w:rsidRPr="008B3029">
        <w:t>95691927072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337C86" w:rsidRPr="00337C86">
        <w:t>Nikola Remenar, Velika Gorica, Dubrovačka 14, OIB:48313195864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337C86">
        <w:t xml:space="preserve">ERGOS </w:t>
      </w:r>
      <w:r w:rsidR="00337C86" w:rsidRPr="00337280">
        <w:t>d.o.o.</w:t>
      </w:r>
      <w:r w:rsidR="00337C86">
        <w:t>, Koprivnica, Ivana Meštrovića 24a</w:t>
      </w:r>
      <w:r w:rsidR="00337C86" w:rsidRPr="00F42E4A">
        <w:t xml:space="preserve">, MBS: </w:t>
      </w:r>
      <w:r w:rsidR="00337C86" w:rsidRPr="008B3029">
        <w:t>010066437</w:t>
      </w:r>
      <w:r w:rsidR="00337C86" w:rsidRPr="00F42E4A">
        <w:t xml:space="preserve">, OIB: </w:t>
      </w:r>
      <w:r w:rsidR="00337C86" w:rsidRPr="008B3029">
        <w:t>95691927072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>
      <w:pPr>
        <w:jc w:val="center"/>
        <w:rPr>
          <w:szCs w:val="24"/>
        </w:rPr>
      </w:pPr>
    </w:p>
    <w:p w:rsidRDefault="00337C86" w:rsidP="00964C7D" w:rsidR="00337C86" w:rsidRPr="00BF11A3">
      <w:pPr>
        <w:jc w:val="center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>je dana</w:t>
      </w:r>
      <w:r w:rsidR="00F12C71">
        <w:rPr>
          <w:szCs w:val="24"/>
        </w:rPr>
        <w:t xml:space="preserve"> </w:t>
      </w:r>
      <w:r w:rsidR="00337C86">
        <w:rPr>
          <w:szCs w:val="24"/>
        </w:rPr>
        <w:t>26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F12C71" w:rsidP="00CE3446" w:rsidR="00F12C71" w:rsidRPr="00BF11A3">
      <w:pPr>
        <w:jc w:val="both"/>
        <w:rPr>
          <w:szCs w:val="24"/>
        </w:rPr>
      </w:pPr>
    </w:p>
    <w:p w:rsidRDefault="0003420A" w:rsidP="0003420A" w:rsidR="00337C86">
      <w:pPr>
        <w:jc w:val="both"/>
        <w:rPr>
          <w:szCs w:val="24"/>
        </w:rPr>
      </w:pPr>
      <w:r w:rsidRPr="00BF11A3">
        <w:rPr>
          <w:szCs w:val="24"/>
        </w:rPr>
        <w:tab/>
      </w:r>
    </w:p>
    <w:p w:rsidRDefault="00337C86" w:rsidP="0003420A" w:rsidR="007A75CE" w:rsidRPr="00BF11A3">
      <w:pPr>
        <w:jc w:val="both"/>
        <w:rPr>
          <w:szCs w:val="24"/>
        </w:rPr>
      </w:pPr>
      <w:r>
        <w:rPr>
          <w:szCs w:val="24"/>
        </w:rPr>
        <w:lastRenderedPageBreak/>
        <w:tab/>
      </w:r>
      <w:r w:rsidR="0003420A" w:rsidRPr="00BF11A3">
        <w:rPr>
          <w:szCs w:val="24"/>
        </w:rPr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337C86">
        <w:rPr>
          <w:szCs w:val="24"/>
        </w:rPr>
        <w:t>21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185335" w:rsidR="00185335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185335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F12C71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337C86">
        <w:t xml:space="preserve">ERGOS </w:t>
      </w:r>
      <w:r w:rsidR="00337C86" w:rsidRPr="00337280">
        <w:t>d.o.o.</w:t>
      </w:r>
      <w:r w:rsidR="00337C86">
        <w:t>, Koprivnica, Ivana Meštrovića 24a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F12C71">
        <w:rPr>
          <w:szCs w:val="24"/>
        </w:rPr>
        <w:t>Koprivnica</w:t>
      </w:r>
      <w:r w:rsidR="00B625D1" w:rsidRPr="00BF11A3">
        <w:rPr>
          <w:szCs w:val="24"/>
        </w:rPr>
        <w:t xml:space="preserve">, </w:t>
      </w:r>
      <w:r w:rsidR="00F12C71">
        <w:rPr>
          <w:szCs w:val="24"/>
        </w:rPr>
        <w:t>Ulica Hrvatske državnosti 7</w:t>
      </w:r>
    </w:p>
    <w:p w:rsidRDefault="00DF4B3F" w:rsidP="00337C86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337C86" w:rsidRPr="00337C86">
        <w:t>Nikola Remenar, Velika Gorica</w:t>
      </w:r>
      <w:r w:rsidR="00337C86">
        <w:t>, Dubrovačka 14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5335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337C86">
      <w:t>316</w:t>
    </w:r>
    <w:r w:rsidR="00B8373D" w:rsidRPr="00BF11A3">
      <w:t>/201</w:t>
    </w:r>
    <w:r w:rsidR="007B11AD">
      <w:t>6</w:t>
    </w:r>
    <w:r w:rsidR="00B8373D" w:rsidRPr="00BF11A3">
      <w:t>-</w:t>
    </w:r>
    <w:r w:rsidR="005C2F3D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85335"/>
    <w:rsid w:val="001B52FA"/>
    <w:rsid w:val="001D2D22"/>
    <w:rsid w:val="001E2F99"/>
    <w:rsid w:val="001E7157"/>
    <w:rsid w:val="002254FE"/>
    <w:rsid w:val="00255595"/>
    <w:rsid w:val="002A2B19"/>
    <w:rsid w:val="002A6059"/>
    <w:rsid w:val="00337C86"/>
    <w:rsid w:val="00351AF0"/>
    <w:rsid w:val="003732E8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C2F3D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15645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12C71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3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33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3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3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3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33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3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3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ERGOS društvo s ograničenom odgovornošću za poslovno savjetovanje i računovodstvene usluge</izvorni_sadrzaj>
    <derivirana_varijabla naziv="DomainObject.Predmet.ProtustrankaFormated_1">  ERGOS društvo s ograničenom odgovornošću za poslovno savjetovanje i računovodstvene usluge</derivirana_varijabla>
  </DomainObject.Predmet.ProtustrankaFormated>
  <DomainObject.Predmet.ProtustrankaFormatedOIB>
    <izvorni_sadrzaj>  ERGOS društvo s ograničenom odgovornošću za poslovno savjetovanje i računovodstvene usluge, OIB 95691927072</izvorni_sadrzaj>
    <derivirana_varijabla naziv="DomainObject.Predmet.ProtustrankaFormatedOIB_1">  ERGOS društvo s ograničenom odgovornošću za poslovno savjetovanje i računovodstvene usluge, OIB 95691927072</derivirana_varijabla>
  </DomainObject.Predmet.ProtustrankaFormatedOIB>
  <DomainObject.Predmet.ProtustrankaFormatedWithAdress>
    <izvorni_sadrzaj> ERGOS društvo s ograničenom odgovornošću za poslovno savjetovanje i računovodstvene usluge, Ivana Meštrovića 24/a, 48000 Koprivnica</izvorni_sadrzaj>
    <derivirana_varijabla naziv="DomainObject.Predmet.ProtustrankaFormatedWithAdress_1"> ERGOS društvo s ograničenom odgovornošću za poslovno savjetovanje i računovodstvene usluge, Ivana Meštrovića 24/a, 48000 Koprivnica</derivirana_varijabla>
  </DomainObject.Predmet.ProtustrankaFormatedWithAdress>
  <DomainObject.Predmet.ProtustrankaFormatedWithAdressOIB>
    <izvorni_sadrzaj> ERGOS društvo s ograničenom odgovornošću za poslovno savjetovanje i računovodstvene usluge, OIB 95691927072, Ivana Meštrovića 24/a, 48000 Koprivnica</izvorni_sadrzaj>
    <derivirana_varijabla naziv="DomainObject.Predmet.ProtustrankaFormatedWithAdressOIB_1"> ERGOS društvo s ograničenom odgovornošću za poslovno savjetovanje i računovodstvene usluge, OIB 95691927072, Ivana Meštrovića 24/a, 48000 Koprivnica</derivirana_varijabla>
  </DomainObject.Predmet.ProtustrankaFormatedWithAdressOIB>
  <DomainObject.Predmet.ProtustrankaWithAdress>
    <izvorni_sadrzaj>ERGOS društvo s ograničenom odgovornošću za poslovno savjetovanje i računovodstvene usluge Ivana Meštrovića 24/a, 48000 Koprivnica</izvorni_sadrzaj>
    <derivirana_varijabla naziv="DomainObject.Predmet.ProtustrankaWithAdress_1">ERGOS društvo s ograničenom odgovornošću za poslovno savjetovanje i računovodstvene usluge Ivana Meštrovića 24/a, 48000 Koprivnica</derivirana_varijabla>
  </DomainObject.Predmet.ProtustrankaWithAdress>
  <DomainObject.Predmet.ProtustrankaWithAdressOIB>
    <izvorni_sadrzaj>ERGOS društvo s ograničenom odgovornošću za poslovno savjetovanje i računovodstvene usluge, OIB 95691927072, Ivana Meštrovića 24/a, 48000 Koprivnica</izvorni_sadrzaj>
    <derivirana_varijabla naziv="DomainObject.Predmet.ProtustrankaWithAdressOIB_1">ERGOS društvo s ograničenom odgovornošću za poslovno savjetovanje i računovodstvene usluge, OIB 95691927072, Ivana Meštrovića 24/a, 48000 Koprivnica</derivirana_varijabla>
  </DomainObject.Predmet.ProtustrankaWithAdressOIB>
  <DomainObject.Predmet.ProtustrankaNazivFormated>
    <izvorni_sadrzaj>ERGOS društvo s ograničenom odgovornošću za poslovno savjetovanje i računovodstvene usluge</izvorni_sadrzaj>
    <derivirana_varijabla naziv="DomainObject.Predmet.ProtustrankaNazivFormated_1">ERGOS društvo s ograničenom odgovornošću za poslovno savjetovanje i računovodstvene usluge</derivirana_varijabla>
  </DomainObject.Predmet.ProtustrankaNazivFormated>
  <DomainObject.Predmet.ProtustrankaNazivFormatedOIB>
    <izvorni_sadrzaj>ERGOS društvo s ograničenom odgovornošću za poslovno savjetovanje i računovodstvene usluge, OIB 95691927072</izvorni_sadrzaj>
    <derivirana_varijabla naziv="DomainObject.Predmet.ProtustrankaNazivFormatedOIB_1">ERGOS društvo s ograničenom odgovornošću za poslovno savjetovanje i računovodstvene usluge, OIB 95691927072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743.45</izvorni_sadrzaj>
    <derivirana_varijabla naziv="DomainObject.Predmet.TrenutnaVrijednost_1">743.45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ERGOS društvo s ograničenom odgovornošću za poslovno savjetovanje i računovodstvene usluge</item>
    </izvorni_sadrzaj>
    <derivirana_varijabla naziv="DomainObject.Predmet.ProtuStrankaListFormated_1">
      <item>ERGOS društvo s ograničenom odgovornošću za poslovno savjetovanje i računovodstvene usluge</item>
    </derivirana_varijabla>
  </DomainObject.Predmet.ProtuStrankaListFormated>
  <DomainObject.Predmet.ProtuStrankaListFormatedOIB>
    <izvorni_sadrzaj>
      <item>ERGOS društvo s ograničenom odgovornošću za poslovno savjetovanje i računovodstvene usluge, OIB 95691927072</item>
    </izvorni_sadrzaj>
    <derivirana_varijabla naziv="DomainObject.Predmet.ProtuStrankaListFormatedOIB_1">
      <item>ERGOS društvo s ograničenom odgovornošću za poslovno savjetovanje i računovodstvene usluge, OIB 95691927072</item>
    </derivirana_varijabla>
  </DomainObject.Predmet.ProtuStrankaListFormatedOIB>
  <DomainObject.Predmet.ProtuStrankaListFormatedWithAdress>
    <izvorni_sadrzaj>
      <item>ERGOS društvo s ograničenom odgovornošću za poslovno savjetovanje i računovodstvene usluge, Ivana Meštrovića 24/a, 48000 Koprivnica</item>
    </izvorni_sadrzaj>
    <derivirana_varijabla naziv="DomainObject.Predmet.ProtuStrankaListFormatedWithAdress_1">
      <item>ERGOS društvo s ograničenom odgovornošću za poslovno savjetovanje i računovodstvene usluge, Ivana Meštrovića 24/a, 48000 Koprivnica</item>
    </derivirana_varijabla>
  </DomainObject.Predmet.ProtuStrankaListFormatedWithAdress>
  <DomainObject.Predmet.ProtuStrankaListFormatedWithAdressOIB>
    <izvorni_sadrzaj>
      <item>ERGOS društvo s ograničenom odgovornošću za poslovno savjetovanje i računovodstvene usluge, OIB 95691927072, Ivana Meštrovića 24/a, 48000 Koprivnica</item>
    </izvorni_sadrzaj>
    <derivirana_varijabla naziv="DomainObject.Predmet.ProtuStrankaListFormatedWithAdressOIB_1">
      <item>ERGOS društvo s ograničenom odgovornošću za poslovno savjetovanje i računovodstvene usluge, OIB 95691927072, Ivana Meštrovića 24/a, 48000 Koprivnica</item>
    </derivirana_varijabla>
  </DomainObject.Predmet.ProtuStrankaListFormatedWithAdressOIB>
  <DomainObject.Predmet.ProtuStrankaListNazivFormated>
    <izvorni_sadrzaj>
      <item>ERGOS društvo s ograničenom odgovornošću za poslovno savjetovanje i računovodstvene usluge</item>
    </izvorni_sadrzaj>
    <derivirana_varijabla naziv="DomainObject.Predmet.ProtuStrankaListNazivFormated_1">
      <item>ERGOS društvo s ograničenom odgovornošću za poslovno savjetovanje i računovodstvene usluge</item>
    </derivirana_varijabla>
  </DomainObject.Predmet.ProtuStrankaListNazivFormated>
  <DomainObject.Predmet.ProtuStrankaListNazivFormatedOIB>
    <izvorni_sadrzaj>
      <item>ERGOS društvo s ograničenom odgovornošću za poslovno savjetovanje i računovodstvene usluge, OIB 95691927072</item>
    </izvorni_sadrzaj>
    <derivirana_varijabla naziv="DomainObject.Predmet.ProtuStrankaListNazivFormatedOIB_1">
      <item>ERGOS društvo s ograničenom odgovornošću za poslovno savjetovanje i računovodstvene usluge, OIB 95691927072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ERGOS društvo s ograničenom odgovornošću za poslovno savjetovanje i računovodstvene usluge</izvorni_sadrzaj>
    <derivirana_varijabla naziv="DomainObject.Predmet.ProtustrankaIDrugi_1">ERGOS društvo s ograničenom odgovornošću za poslovno savjetovanje i računovodstvene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ERGOS društvo s ograničenom odgovornošću za poslovno savjetovanje i računovodstvene usluge, OIB 95691927072, Ivana Meštrovića 24/a, 48000 Koprivnica</izvorni_sadrzaj>
    <derivirana_varijabla naziv="DomainObject.Predmet.ProtustrankaIDrugiAdressOIB_1">ERGOS društvo s ograničenom odgovornošću za poslovno savjetovanje i računovodstvene usluge, OIB 95691927072, Ivana Meštrovića 24/a,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ERGOS društvo s ograničenom odgovornošću za poslovno savjetovanje i računovodstvene usluge</item>
      <item>E-oglasna ploča</item>
      <item>Sudski registar</item>
    </izvorni_sadrzaj>
    <derivirana_varijabla naziv="DomainObject.Predmet.SudioniciListNaziv_1">
      <item>Financijska agencija</item>
      <item>ERGOS društvo s ograničenom odgovornošću za poslovno savjetovanje i računovodstvene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ERGOS društvo s ograničenom odgovornošću za poslovno savjetovanje i računovodstvene usluge, OIB 95691927072, Ivana Meštrovića 24/a,48000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ERGOS društvo s ograničenom odgovornošću za poslovno savjetovanje i računovodstvene usluge, OIB 95691927072, Ivana Meštrovića 24/a,48000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95691927072</item>
      <item>, OIB null</item>
      <item>, OIB null</item>
    </izvorni_sadrzaj>
    <derivirana_varijabla naziv="DomainObject.Predmet.SudioniciListNazivOIB_1">
      <item>, OIB 85821130368</item>
      <item>, OIB 95691927072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E7F3A-9E7E-450F-8F6E-FB4B891E1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2971</properties:Characters>
  <properties:Lines>90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2016-04-21T06:23:00Z</dcterms:created>
  <dc:creator>Ljubica Makovec</dc:creator>
  <cp:lastModifiedBy>Nevenka Vuković</cp:lastModifiedBy>
  <cp:lastPrinted>2016-04-08T06:10:00Z</cp:lastPrinted>
  <dcterms:modified xmlns:xsi="http://www.w3.org/2001/XMLSchema-instance" xsi:type="dcterms:W3CDTF">2016-04-21T06:28:00Z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