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2627" w14:paraId="8782627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</w:t>
      </w:r>
      <w:r w:rsidR="00987562">
        <w:rPr>
          <w:sz w:val="24"/>
        </w:rPr>
        <w:t xml:space="preserve">           </w:t>
      </w:r>
      <w:r w:rsidR="00F72B5D">
        <w:rPr>
          <w:sz w:val="24"/>
        </w:rPr>
        <w:t xml:space="preserve"> </w:t>
      </w:r>
      <w:r w:rsidR="00077152">
        <w:rPr>
          <w:sz w:val="24"/>
        </w:rPr>
        <w:t xml:space="preserve"> </w:t>
      </w:r>
      <w:r w:rsidR="009A2D35" w:rsidRPr="00A15D5C">
        <w:rPr>
          <w:b/>
          <w:sz w:val="24"/>
        </w:rPr>
        <w:t xml:space="preserve">Broj: </w:t>
      </w:r>
      <w:r w:rsidR="00A15D5C" w:rsidRPr="00A15D5C">
        <w:rPr>
          <w:b/>
          <w:sz w:val="24"/>
        </w:rPr>
        <w:t>1/</w:t>
      </w:r>
      <w:r w:rsidR="009A2D35" w:rsidRPr="00A15D5C">
        <w:rPr>
          <w:b/>
          <w:sz w:val="24"/>
        </w:rPr>
        <w:t>St-</w:t>
      </w:r>
      <w:r w:rsidR="00987562">
        <w:rPr>
          <w:b/>
          <w:sz w:val="24"/>
        </w:rPr>
        <w:t>261/2012-250</w:t>
      </w:r>
    </w:p>
    <w:p w:rsidRDefault="006C08B8" w:rsidR="006C08B8">
      <w:pPr>
        <w:rPr>
          <w:sz w:val="24"/>
        </w:rPr>
      </w:pPr>
    </w:p>
    <w:p w:rsidRDefault="006C08B8" w:rsidR="006C08B8" w:rsidRPr="00AA771C">
      <w:pPr>
        <w:rPr>
          <w:sz w:val="24"/>
        </w:rPr>
      </w:pP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 xml:space="preserve">na ročište za diobu </w:t>
      </w:r>
      <w:proofErr w:type="spellStart"/>
      <w:r w:rsidRPr="00AA771C">
        <w:rPr>
          <w:sz w:val="24"/>
        </w:rPr>
        <w:t>kupovnine</w:t>
      </w:r>
      <w:proofErr w:type="spellEnd"/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5F0C29" w:rsidR="00582861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dužnika </w:t>
      </w:r>
      <w:r w:rsidR="00987562">
        <w:rPr>
          <w:sz w:val="24"/>
        </w:rPr>
        <w:t>IZGRADNJA d.o.o. u stečaju Slavonski Brod</w:t>
      </w:r>
      <w:r w:rsidR="006571A4">
        <w:rPr>
          <w:sz w:val="24"/>
        </w:rPr>
        <w:t>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</w:t>
      </w:r>
      <w:proofErr w:type="spellStart"/>
      <w:r w:rsidR="00BC4E18">
        <w:rPr>
          <w:sz w:val="24"/>
        </w:rPr>
        <w:t>kupovnine</w:t>
      </w:r>
      <w:proofErr w:type="spellEnd"/>
      <w:r w:rsidR="00BC4E18">
        <w:rPr>
          <w:sz w:val="24"/>
        </w:rPr>
        <w:t xml:space="preserve"> </w:t>
      </w:r>
      <w:r w:rsidR="00F72B5D">
        <w:rPr>
          <w:sz w:val="24"/>
        </w:rPr>
        <w:t xml:space="preserve">za </w:t>
      </w:r>
      <w:r w:rsidR="00B119E9">
        <w:rPr>
          <w:sz w:val="24"/>
        </w:rPr>
        <w:t>nekretnin</w:t>
      </w:r>
      <w:r w:rsidR="00F72B5D">
        <w:rPr>
          <w:sz w:val="24"/>
        </w:rPr>
        <w:t>e</w:t>
      </w:r>
      <w:r w:rsidR="00B119E9">
        <w:rPr>
          <w:sz w:val="24"/>
        </w:rPr>
        <w:t xml:space="preserve"> stečajnog dužnika </w:t>
      </w:r>
      <w:r w:rsidR="009B501F">
        <w:rPr>
          <w:sz w:val="24"/>
        </w:rPr>
        <w:t>i to</w:t>
      </w:r>
      <w:r w:rsidR="00582861">
        <w:rPr>
          <w:sz w:val="24"/>
        </w:rPr>
        <w:t>:</w:t>
      </w:r>
    </w:p>
    <w:p w:rsidRDefault="00A15D5C" w:rsidP="005F0C29" w:rsidR="00A15D5C">
      <w:pPr>
        <w:ind w:firstLine="720"/>
        <w:jc w:val="both"/>
        <w:rPr>
          <w:sz w:val="24"/>
        </w:rPr>
      </w:pPr>
    </w:p>
    <w:p w:rsidRDefault="00A15D5C" w:rsidP="00A15D5C" w:rsidR="00A15D5C" w:rsidRPr="00A15D5C">
      <w:pPr>
        <w:ind w:left="360"/>
        <w:rPr>
          <w:sz w:val="24"/>
          <w:szCs w:val="24"/>
        </w:rPr>
      </w:pPr>
      <w:r w:rsidRPr="00A15D5C">
        <w:rPr>
          <w:sz w:val="24"/>
          <w:szCs w:val="24"/>
        </w:rPr>
        <w:t xml:space="preserve">etažno vlasništvo u stambeno poslovnoj zgradi izgrađenoj na kč.br.3624, upisana u </w:t>
      </w:r>
      <w:proofErr w:type="spellStart"/>
      <w:r w:rsidRPr="00A15D5C">
        <w:rPr>
          <w:sz w:val="24"/>
          <w:szCs w:val="24"/>
        </w:rPr>
        <w:t>zk.ul</w:t>
      </w:r>
      <w:proofErr w:type="spellEnd"/>
      <w:r w:rsidRPr="00A15D5C">
        <w:rPr>
          <w:sz w:val="24"/>
          <w:szCs w:val="24"/>
        </w:rPr>
        <w:t xml:space="preserve">. 12224 k.o. Slavonski Brod, poduložak 63, </w:t>
      </w:r>
    </w:p>
    <w:p w:rsidRDefault="00A15D5C" w:rsidP="00A15D5C" w:rsidR="00A15D5C" w:rsidRPr="00A15D5C">
      <w:pPr>
        <w:ind w:left="360"/>
        <w:rPr>
          <w:color w:val="000000"/>
          <w:sz w:val="24"/>
          <w:szCs w:val="24"/>
        </w:rPr>
      </w:pPr>
      <w:r w:rsidRPr="00A15D5C">
        <w:rPr>
          <w:sz w:val="24"/>
          <w:szCs w:val="24"/>
        </w:rPr>
        <w:t>63.ETAŽA 430/10000,</w:t>
      </w:r>
      <w:r w:rsidRPr="00A15D5C">
        <w:rPr>
          <w:color w:val="000000"/>
          <w:sz w:val="24"/>
          <w:szCs w:val="24"/>
        </w:rPr>
        <w:t xml:space="preserve"> koju čini tavansk</w:t>
      </w:r>
      <w:r w:rsidR="009B501F">
        <w:rPr>
          <w:color w:val="000000"/>
          <w:sz w:val="24"/>
          <w:szCs w:val="24"/>
        </w:rPr>
        <w:t>i prostor 2, površine 148,40 m2,</w:t>
      </w:r>
    </w:p>
    <w:p w:rsidRDefault="00AA64C8" w:rsidP="005F0C29" w:rsidR="00FA28B3" w:rsidRPr="00A15D5C">
      <w:pPr>
        <w:ind w:firstLine="720"/>
        <w:jc w:val="both"/>
        <w:rPr>
          <w:sz w:val="24"/>
          <w:szCs w:val="24"/>
        </w:rPr>
      </w:pPr>
      <w:r w:rsidRPr="00A15D5C">
        <w:rPr>
          <w:sz w:val="24"/>
          <w:szCs w:val="24"/>
        </w:rPr>
        <w:t xml:space="preserve"> </w:t>
      </w:r>
      <w:r w:rsidR="00F72B5D" w:rsidRPr="00A15D5C">
        <w:rPr>
          <w:sz w:val="24"/>
          <w:szCs w:val="24"/>
        </w:rPr>
        <w:t xml:space="preserve"> </w:t>
      </w:r>
      <w:r w:rsidR="00B509E5" w:rsidRPr="00A15D5C">
        <w:rPr>
          <w:sz w:val="24"/>
          <w:szCs w:val="24"/>
        </w:rPr>
        <w:t xml:space="preserve">u iznosu od </w:t>
      </w:r>
      <w:r w:rsidR="00A15D5C" w:rsidRPr="00A15D5C">
        <w:rPr>
          <w:sz w:val="24"/>
          <w:szCs w:val="24"/>
        </w:rPr>
        <w:t>28.500</w:t>
      </w:r>
      <w:r w:rsidRPr="00A15D5C">
        <w:rPr>
          <w:sz w:val="24"/>
          <w:szCs w:val="24"/>
        </w:rPr>
        <w:t>,00</w:t>
      </w:r>
      <w:r w:rsidR="00B509E5" w:rsidRPr="00A15D5C">
        <w:rPr>
          <w:sz w:val="24"/>
          <w:szCs w:val="24"/>
        </w:rPr>
        <w:t xml:space="preserve"> kn.</w:t>
      </w:r>
      <w:r w:rsidR="00FA28B3" w:rsidRPr="00A15D5C">
        <w:rPr>
          <w:sz w:val="24"/>
          <w:szCs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A15D5C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13.travnja</w:t>
      </w:r>
      <w:r w:rsidR="00582861">
        <w:rPr>
          <w:b/>
          <w:sz w:val="24"/>
        </w:rPr>
        <w:t xml:space="preserve"> 2018.g</w:t>
      </w:r>
      <w:r w:rsidR="001D7A60">
        <w:rPr>
          <w:b/>
          <w:sz w:val="24"/>
        </w:rPr>
        <w:t>.</w:t>
      </w:r>
      <w:r w:rsidR="00F1778D">
        <w:rPr>
          <w:b/>
          <w:sz w:val="24"/>
        </w:rPr>
        <w:t xml:space="preserve"> </w:t>
      </w:r>
      <w:r w:rsidR="00BD0349">
        <w:rPr>
          <w:b/>
          <w:sz w:val="24"/>
        </w:rPr>
        <w:t xml:space="preserve"> u </w:t>
      </w:r>
      <w:r>
        <w:rPr>
          <w:b/>
          <w:sz w:val="24"/>
        </w:rPr>
        <w:t>09,30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proofErr w:type="spellStart"/>
      <w:r w:rsidR="000C3690">
        <w:rPr>
          <w:b/>
          <w:sz w:val="24"/>
        </w:rPr>
        <w:t>Slav.Brod</w:t>
      </w:r>
      <w:proofErr w:type="spellEnd"/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15D5C" w:rsidP="00582861" w:rsidR="00507415" w:rsidRPr="00582861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07415" w:rsidRPr="00582861">
        <w:rPr>
          <w:sz w:val="24"/>
        </w:rPr>
        <w:t>Brodu,</w:t>
      </w:r>
      <w:r w:rsidR="00CD312B" w:rsidRPr="00582861">
        <w:rPr>
          <w:sz w:val="24"/>
        </w:rPr>
        <w:t xml:space="preserve"> </w:t>
      </w:r>
      <w:r>
        <w:rPr>
          <w:sz w:val="24"/>
        </w:rPr>
        <w:t>27.ožujka 2018</w:t>
      </w:r>
      <w:r w:rsidR="00507415" w:rsidRPr="00582861">
        <w:rPr>
          <w:sz w:val="24"/>
        </w:rPr>
        <w:t>.g.</w:t>
      </w:r>
    </w:p>
    <w:p w:rsidRDefault="00F72B5D" w:rsidR="00F72B5D">
      <w:pPr>
        <w:rPr>
          <w:sz w:val="24"/>
        </w:rPr>
      </w:pPr>
    </w:p>
    <w:p w:rsidRDefault="00F72B5D" w:rsidR="00F72B5D">
      <w:pPr>
        <w:rPr>
          <w:sz w:val="24"/>
        </w:rPr>
      </w:pPr>
    </w:p>
    <w:p w:rsidRDefault="00507415" w:rsidP="00DA5D48" w:rsidR="00DA5D48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582861">
        <w:rPr>
          <w:sz w:val="24"/>
        </w:rPr>
        <w:t xml:space="preserve"> STEČAJNA</w:t>
      </w:r>
      <w:r>
        <w:rPr>
          <w:sz w:val="24"/>
        </w:rPr>
        <w:t xml:space="preserve"> SU</w:t>
      </w:r>
      <w:r w:rsidR="00582861">
        <w:rPr>
          <w:sz w:val="24"/>
        </w:rPr>
        <w:t>TKINJA</w:t>
      </w:r>
      <w:r>
        <w:rPr>
          <w:sz w:val="24"/>
        </w:rPr>
        <w:t xml:space="preserve">:   </w:t>
      </w:r>
      <w:r w:rsidR="00BC4E18">
        <w:rPr>
          <w:sz w:val="24"/>
        </w:rPr>
        <w:tab/>
      </w:r>
      <w:r w:rsidR="00A636CD">
        <w:rPr>
          <w:sz w:val="24"/>
        </w:rPr>
        <w:t xml:space="preserve"> </w:t>
      </w:r>
      <w:r w:rsidR="00BC4E18">
        <w:rPr>
          <w:sz w:val="24"/>
        </w:rPr>
        <w:tab/>
      </w:r>
      <w:r w:rsidR="00BC4E18">
        <w:rPr>
          <w:sz w:val="24"/>
        </w:rPr>
        <w:tab/>
      </w:r>
      <w:r w:rsidR="00BC4E18">
        <w:rPr>
          <w:sz w:val="24"/>
        </w:rPr>
        <w:tab/>
      </w:r>
      <w:r w:rsidR="00BC4E18">
        <w:rPr>
          <w:sz w:val="24"/>
        </w:rPr>
        <w:tab/>
      </w:r>
      <w:r w:rsidR="00BC4E18">
        <w:rPr>
          <w:sz w:val="24"/>
        </w:rPr>
        <w:tab/>
      </w:r>
      <w:r w:rsidR="00BC4E18">
        <w:rPr>
          <w:sz w:val="24"/>
        </w:rPr>
        <w:tab/>
        <w:t xml:space="preserve">    </w:t>
      </w:r>
      <w:r w:rsidR="00CD312B">
        <w:rPr>
          <w:sz w:val="24"/>
        </w:rPr>
        <w:tab/>
      </w:r>
      <w:r w:rsidR="00BC4E18"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r w:rsidR="00DA5D48">
        <w:rPr>
          <w:sz w:val="24"/>
        </w:rPr>
        <w:t xml:space="preserve">            </w:t>
      </w:r>
      <w:r w:rsidR="00CD312B">
        <w:rPr>
          <w:sz w:val="24"/>
        </w:rPr>
        <w:t>Vesna Vukelić</w:t>
      </w:r>
      <w:r w:rsidR="00222939">
        <w:rPr>
          <w:sz w:val="24"/>
        </w:rPr>
        <w:t xml:space="preserve"> 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1. </w:t>
      </w:r>
      <w:proofErr w:type="spellStart"/>
      <w:r>
        <w:t>steč.</w:t>
      </w:r>
      <w:r w:rsidR="007A3381">
        <w:t>upravitelju</w:t>
      </w:r>
      <w:proofErr w:type="spellEnd"/>
    </w:p>
    <w:p w:rsidRDefault="007A3381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            </w:t>
      </w:r>
      <w:proofErr w:type="spellStart"/>
      <w:r w:rsidR="003465C6">
        <w:t>Razlučnom</w:t>
      </w:r>
      <w:proofErr w:type="spellEnd"/>
      <w:r w:rsidR="003465C6">
        <w:t xml:space="preserve"> vjerovniku</w:t>
      </w:r>
      <w:r>
        <w:t xml:space="preserve"> </w:t>
      </w:r>
    </w:p>
    <w:p w:rsidRDefault="007A3381" w:rsidP="00B821B8" w:rsidR="007A3381">
      <w:pPr>
        <w:overflowPunct/>
        <w:autoSpaceDE/>
        <w:autoSpaceDN/>
        <w:adjustRightInd/>
        <w:ind w:left="540"/>
        <w:textAlignment w:val="auto"/>
      </w:pPr>
      <w:r>
        <w:t xml:space="preserve">2 </w:t>
      </w:r>
      <w:r w:rsidR="00A15D5C">
        <w:t xml:space="preserve">RH Ministarstvo financija, po ŽDO Građansko-upravni odjel </w:t>
      </w:r>
      <w:proofErr w:type="spellStart"/>
      <w:r w:rsidR="00A15D5C">
        <w:t>Slav.Brod</w:t>
      </w:r>
      <w:proofErr w:type="spellEnd"/>
      <w:r w:rsidR="00F72B5D">
        <w:t xml:space="preserve"> </w:t>
      </w:r>
    </w:p>
    <w:p w:rsidRDefault="00302435" w:rsidP="00B821B8" w:rsidR="00302435">
      <w:pPr>
        <w:overflowPunct/>
        <w:autoSpaceDE/>
        <w:autoSpaceDN/>
        <w:adjustRightInd/>
        <w:ind w:left="540"/>
        <w:textAlignment w:val="auto"/>
      </w:pP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C43A98"/>
    <w:multiLevelType w:val="hybridMultilevel"/>
    <w:tmpl w:val="9812898E"/>
    <w:lvl w:tplc="DB4A60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2371B"/>
    <w:rsid w:val="000326E9"/>
    <w:rsid w:val="00042524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D43"/>
    <w:rsid w:val="002E11A3"/>
    <w:rsid w:val="00302435"/>
    <w:rsid w:val="003465C6"/>
    <w:rsid w:val="003C2361"/>
    <w:rsid w:val="00411B60"/>
    <w:rsid w:val="004270C6"/>
    <w:rsid w:val="004801EE"/>
    <w:rsid w:val="004A5D7F"/>
    <w:rsid w:val="004A5E77"/>
    <w:rsid w:val="004D15D4"/>
    <w:rsid w:val="004D73B9"/>
    <w:rsid w:val="004F3694"/>
    <w:rsid w:val="00507415"/>
    <w:rsid w:val="00507A61"/>
    <w:rsid w:val="00530B19"/>
    <w:rsid w:val="00561755"/>
    <w:rsid w:val="00562F27"/>
    <w:rsid w:val="00570BDC"/>
    <w:rsid w:val="005825A3"/>
    <w:rsid w:val="00582861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C08B8"/>
    <w:rsid w:val="006E146D"/>
    <w:rsid w:val="006F2CF7"/>
    <w:rsid w:val="00700D70"/>
    <w:rsid w:val="0071181F"/>
    <w:rsid w:val="007136CC"/>
    <w:rsid w:val="00715CF3"/>
    <w:rsid w:val="00723D33"/>
    <w:rsid w:val="007A3381"/>
    <w:rsid w:val="007B4BB1"/>
    <w:rsid w:val="007C550C"/>
    <w:rsid w:val="007D1623"/>
    <w:rsid w:val="007E195E"/>
    <w:rsid w:val="00875371"/>
    <w:rsid w:val="008C0561"/>
    <w:rsid w:val="008E50C1"/>
    <w:rsid w:val="008F1B23"/>
    <w:rsid w:val="009171E3"/>
    <w:rsid w:val="00943447"/>
    <w:rsid w:val="00957DB9"/>
    <w:rsid w:val="00963784"/>
    <w:rsid w:val="00987562"/>
    <w:rsid w:val="009A2CE1"/>
    <w:rsid w:val="009A2D35"/>
    <w:rsid w:val="009A5550"/>
    <w:rsid w:val="009B501F"/>
    <w:rsid w:val="009C1122"/>
    <w:rsid w:val="00A15D5C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A64C8"/>
    <w:rsid w:val="00AA771C"/>
    <w:rsid w:val="00AB116D"/>
    <w:rsid w:val="00AC1EF7"/>
    <w:rsid w:val="00AC40E6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24755"/>
    <w:rsid w:val="00C46BA6"/>
    <w:rsid w:val="00C80B5A"/>
    <w:rsid w:val="00CA0278"/>
    <w:rsid w:val="00CA5BCF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5D48"/>
    <w:rsid w:val="00DA70C4"/>
    <w:rsid w:val="00DE0D19"/>
    <w:rsid w:val="00E0202F"/>
    <w:rsid w:val="00E20531"/>
    <w:rsid w:val="00E26CAD"/>
    <w:rsid w:val="00E67FE0"/>
    <w:rsid w:val="00E73DE3"/>
    <w:rsid w:val="00E777B6"/>
    <w:rsid w:val="00EA2ED3"/>
    <w:rsid w:val="00EA4AA3"/>
    <w:rsid w:val="00EE1EF9"/>
    <w:rsid w:val="00EE3504"/>
    <w:rsid w:val="00F1778D"/>
    <w:rsid w:val="00F2466F"/>
    <w:rsid w:val="00F515D4"/>
    <w:rsid w:val="00F72B5D"/>
    <w:rsid w:val="00F72F53"/>
    <w:rsid w:val="00F7700A"/>
    <w:rsid w:val="00F834DA"/>
    <w:rsid w:val="00FA28B3"/>
    <w:rsid w:val="00FB6971"/>
    <w:rsid w:val="00FC5417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286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828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St-261/2012-250</izvorni_sadrzaj>
    <derivirana_varijabla naziv="DomainObject.Oznaka_1">St-261/2012-250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IV, V  dio u kal.</izvorni_sadrzaj>
    <derivirana_varijabla naziv="DomainObject.Predmet.PrimjedbaSuca_1">I,II i III dio kod Dubi
IV, V  dio u kal.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>St-261/2012-250</izvorni_sadrzaj>
    <derivirana_varijabla naziv="DomainObject.PoslovniBrojDokumenta_1">St-261/2012-250</derivirana_varijabla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228</properties:Words>
  <properties:Characters>1265</properties:Characters>
  <properties:Lines>44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2018-03-27T09:18:00Z</dcterms:created>
  <dc:creator>Trgovacki sud</dc:creator>
  <cp:lastModifiedBy>wsadmin</cp:lastModifiedBy>
  <cp:lastPrinted>2018-03-27T09:28:00Z</cp:lastPrinted>
  <dcterms:modified xmlns:xsi="http://www.w3.org/2001/XMLSchema-instance" xsi:type="dcterms:W3CDTF">2018-03-27T09:28:00Z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St-261/2012-250 / Odluka - Ostalo (DIOBA_KUPOVNINE.docx)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