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b9a1" w14:paraId="5d1b9a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3132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St-1744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GUSTEKOV POSEL j.d.o.o.</w:t>
      </w:r>
      <w:r w:rsidR="002D57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D5756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93a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D5756" w:rsidRPr="002957CA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080820136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D5756" w:rsidRPr="002957CA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27741715213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GUSTEKOV POSEL j.d.o.o.</w:t>
      </w:r>
      <w:r w:rsidR="002D57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D5756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93a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D5756" w:rsidRPr="002957CA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080820136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D5756" w:rsidRPr="002957CA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27741715213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00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7D2A99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7D2A99">
        <w:rPr>
          <w:rFonts w:cs="Times New Roman" w:eastAsia="Times New Roman" w:hAnsi="Times New Roman" w:ascii="Times New Roman"/>
          <w:sz w:val="24"/>
          <w:szCs w:val="24"/>
          <w:lang w:eastAsia="hr-HR"/>
        </w:rPr>
        <w:t>Šimuna Starčevića 7</w:t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D2A99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GUSTEKOV POSEL j.d.o.o.</w:t>
      </w:r>
      <w:r w:rsidR="002D57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D5756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93a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D5756" w:rsidRPr="002957CA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080820136</w:t>
      </w:r>
      <w:r w:rsidR="002D575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D5756" w:rsidRPr="002957CA">
        <w:t xml:space="preserve"> </w:t>
      </w:r>
      <w:r w:rsidR="002D5756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27741715213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05.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E39C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31324">
      <w:rPr>
        <w:rFonts w:cs="Times New Roman" w:hAnsi="Times New Roman" w:ascii="Times New Roman"/>
        <w:sz w:val="24"/>
        <w:szCs w:val="24"/>
      </w:rPr>
      <w:tab/>
      <w:t>22. St-1744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8717D"/>
    <w:rsid w:val="002B5FFE"/>
    <w:rsid w:val="002D5756"/>
    <w:rsid w:val="00393011"/>
    <w:rsid w:val="003A1F20"/>
    <w:rsid w:val="003C0253"/>
    <w:rsid w:val="0050115D"/>
    <w:rsid w:val="00552C1A"/>
    <w:rsid w:val="0059603A"/>
    <w:rsid w:val="00604F51"/>
    <w:rsid w:val="006A7C4C"/>
    <w:rsid w:val="00741848"/>
    <w:rsid w:val="007659BE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E39C4"/>
    <w:rsid w:val="009F7260"/>
    <w:rsid w:val="00A15DB0"/>
    <w:rsid w:val="00A3609A"/>
    <w:rsid w:val="00A362F8"/>
    <w:rsid w:val="00AE5B6E"/>
    <w:rsid w:val="00BA36F5"/>
    <w:rsid w:val="00BE3395"/>
    <w:rsid w:val="00BF0F60"/>
    <w:rsid w:val="00C537FD"/>
    <w:rsid w:val="00C64D92"/>
    <w:rsid w:val="00C9607A"/>
    <w:rsid w:val="00CA6C01"/>
    <w:rsid w:val="00DA38AC"/>
    <w:rsid w:val="00DC1676"/>
    <w:rsid w:val="00DE5400"/>
    <w:rsid w:val="00DE71BE"/>
    <w:rsid w:val="00E737E4"/>
    <w:rsid w:val="00EC61CA"/>
    <w:rsid w:val="00ED300E"/>
    <w:rsid w:val="00F47FCE"/>
    <w:rsid w:val="00F83F15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E3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9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E39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E39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E39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E3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9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E39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E39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E39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St-1744/2015</izvorni_sadrzaj>
    <derivirana_varijabla naziv="DomainObject.Predmet.OznakaBroj_1">St-1744/2015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GUSTEKOV POSEL j.d.o.o.</izvorni_sadrzaj>
    <derivirana_varijabla naziv="DomainObject.Predmet.ProtustrankaFormated_1">  GUSTEKOV POSEL j.d.o.o.</derivirana_varijabla>
  </DomainObject.Predmet.ProtustrankaFormated>
  <DomainObject.Predmet.ProtustrankaFormatedOIB>
    <izvorni_sadrzaj>  GUSTEKOV POSEL j.d.o.o., OIB 27741715213</izvorni_sadrzaj>
    <derivirana_varijabla naziv="DomainObject.Predmet.ProtustrankaFormatedOIB_1">  GUSTEKOV POSEL j.d.o.o., OIB 27741715213</derivirana_varijabla>
  </DomainObject.Predmet.ProtustrankaFormatedOIB>
  <DomainObject.Predmet.ProtustrankaFormatedWithAdress>
    <izvorni_sadrzaj> GUSTEKOV POSEL j.d.o.o., Vlaška 93 A, 10000 Zagreb</izvorni_sadrzaj>
    <derivirana_varijabla naziv="DomainObject.Predmet.ProtustrankaFormatedWithAdress_1"> GUSTEKOV POSEL j.d.o.o., Vlaška 93 A, 10000 Zagreb</derivirana_varijabla>
  </DomainObject.Predmet.ProtustrankaFormatedWithAdress>
  <DomainObject.Predmet.ProtustrankaFormatedWithAdressOIB>
    <izvorni_sadrzaj> GUSTEKOV POSEL j.d.o.o., OIB 27741715213, Vlaška 93 A, 10000 Zagreb</izvorni_sadrzaj>
    <derivirana_varijabla naziv="DomainObject.Predmet.ProtustrankaFormatedWithAdressOIB_1"> GUSTEKOV POSEL j.d.o.o., OIB 27741715213, Vlaška 93 A, 10000 Zagreb</derivirana_varijabla>
  </DomainObject.Predmet.ProtustrankaFormatedWithAdressOIB>
  <DomainObject.Predmet.ProtustrankaWithAdress>
    <izvorni_sadrzaj>GUSTEKOV POSEL j.d.o.o. Vlaška 93 A, 10000 Zagreb</izvorni_sadrzaj>
    <derivirana_varijabla naziv="DomainObject.Predmet.ProtustrankaWithAdress_1">GUSTEKOV POSEL j.d.o.o. Vlaška 93 A, 10000 Zagreb</derivirana_varijabla>
  </DomainObject.Predmet.ProtustrankaWithAdress>
  <DomainObject.Predmet.ProtustrankaWithAdressOIB>
    <izvorni_sadrzaj>GUSTEKOV POSEL j.d.o.o., OIB 27741715213, Vlaška 93 A, 10000 Zagreb</izvorni_sadrzaj>
    <derivirana_varijabla naziv="DomainObject.Predmet.ProtustrankaWithAdressOIB_1">GUSTEKOV POSEL j.d.o.o., OIB 27741715213, Vlaška 93 A, 10000 Zagreb</derivirana_varijabla>
  </DomainObject.Predmet.ProtustrankaWithAdressOIB>
  <DomainObject.Predmet.ProtustrankaNazivFormated>
    <izvorni_sadrzaj>GUSTEKOV POSEL j.d.o.o.</izvorni_sadrzaj>
    <derivirana_varijabla naziv="DomainObject.Predmet.ProtustrankaNazivFormated_1">GUSTEKOV POSEL j.d.o.o.</derivirana_varijabla>
  </DomainObject.Predmet.ProtustrankaNazivFormated>
  <DomainObject.Predmet.ProtustrankaNazivFormatedOIB>
    <izvorni_sadrzaj>GUSTEKOV POSEL j.d.o.o., OIB 27741715213</izvorni_sadrzaj>
    <derivirana_varijabla naziv="DomainObject.Predmet.ProtustrankaNazivFormatedOIB_1">GUSTEKOV POSEL j.d.o.o., OIB 27741715213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GUSTEKOV POSEL j.d.o.o.</item>
    </izvorni_sadrzaj>
    <derivirana_varijabla naziv="DomainObject.Predmet.ProtuStrankaListFormated_1">
      <item>GUSTEKOV POSEL j.d.o.o.</item>
    </derivirana_varijabla>
  </DomainObject.Predmet.ProtuStrankaListFormated>
  <DomainObject.Predmet.ProtuStrankaListFormatedOIB>
    <izvorni_sadrzaj>
      <item>GUSTEKOV POSEL j.d.o.o., OIB 27741715213</item>
    </izvorni_sadrzaj>
    <derivirana_varijabla naziv="DomainObject.Predmet.ProtuStrankaListFormatedOIB_1">
      <item>GUSTEKOV POSEL j.d.o.o., OIB 27741715213</item>
    </derivirana_varijabla>
  </DomainObject.Predmet.ProtuStrankaListFormatedOIB>
  <DomainObject.Predmet.ProtuStrankaListFormatedWithAdress>
    <izvorni_sadrzaj>
      <item>GUSTEKOV POSEL j.d.o.o., Vlaška 93 A, 10000 Zagreb</item>
    </izvorni_sadrzaj>
    <derivirana_varijabla naziv="DomainObject.Predmet.ProtuStrankaListFormatedWithAdress_1">
      <item>GUSTEKOV POSEL j.d.o.o., Vlaška 93 A, 10000 Zagreb</item>
    </derivirana_varijabla>
  </DomainObject.Predmet.ProtuStrankaListFormatedWithAdress>
  <DomainObject.Predmet.ProtuStrankaListFormatedWithAdressOIB>
    <izvorni_sadrzaj>
      <item>GUSTEKOV POSEL j.d.o.o., OIB 27741715213, Vlaška 93 A, 10000 Zagreb</item>
    </izvorni_sadrzaj>
    <derivirana_varijabla naziv="DomainObject.Predmet.ProtuStrankaListFormatedWithAdressOIB_1">
      <item>GUSTEKOV POSEL j.d.o.o., OIB 27741715213, Vlaška 93 A, 10000 Zagreb</item>
    </derivirana_varijabla>
  </DomainObject.Predmet.ProtuStrankaListFormatedWithAdressOIB>
  <DomainObject.Predmet.ProtuStrankaListNazivFormated>
    <izvorni_sadrzaj>
      <item>GUSTEKOV POSEL j.d.o.o.</item>
    </izvorni_sadrzaj>
    <derivirana_varijabla naziv="DomainObject.Predmet.ProtuStrankaListNazivFormated_1">
      <item>GUSTEKOV POSEL j.d.o.o.</item>
    </derivirana_varijabla>
  </DomainObject.Predmet.ProtuStrankaListNazivFormated>
  <DomainObject.Predmet.ProtuStrankaListNazivFormatedOIB>
    <izvorni_sadrzaj>
      <item>GUSTEKOV POSEL j.d.o.o., OIB 27741715213</item>
    </izvorni_sadrzaj>
    <derivirana_varijabla naziv="DomainObject.Predmet.ProtuStrankaListNazivFormatedOIB_1">
      <item>GUSTEKOV POSEL j.d.o.o., OIB 27741715213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GUSTEKOV POSEL j.d.o.o.</izvorni_sadrzaj>
    <derivirana_varijabla naziv="DomainObject.Predmet.ProtustrankaIDrugi_1">GUSTEKOV POSEL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GUSTEKOV POSEL j.d.o.o., OIB 27741715213, Vlaška 93 A, 10000 Zagreb</izvorni_sadrzaj>
    <derivirana_varijabla naziv="DomainObject.Predmet.ProtustrankaIDrugiAdressOIB_1">GUSTEKOV POSEL j.d.o.o., OIB 27741715213, Vlaška 93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GUSTEKOV POSEL j.d.o.o.</item>
    </izvorni_sadrzaj>
    <derivirana_varijabla naziv="DomainObject.Predmet.SudioniciListNaziv_1">
      <item>FINA Regionalni centar Zagreb</item>
      <item>GUSTEKOV POSEL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GUSTEKOV POSEL j.d.o.o., OIB 27741715213, Vlaška 93 A,10000 Zagreb</item>
    </izvorni_sadrzaj>
    <derivirana_varijabla naziv="DomainObject.Predmet.SudioniciListAdressOIB_1">
      <item>FINA Regionalni centar Zagreb, OIB 85821130368, Trg svibanjskih žrtava 1995. 1,10000 Zagreb</item>
      <item>GUSTEKOV POSEL j.d.o.o., OIB 27741715213, Vlaška 93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27741715213</item>
    </izvorni_sadrzaj>
    <derivirana_varijabla naziv="DomainObject.Predmet.SudioniciListNazivOIB_1">
      <item>, OIB 85821130368</item>
      <item>, OIB 27741715213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2780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2016-02-05T10:22:00Z</dcterms:created>
  <dc:creator>Ivan Turčić</dc:creator>
  <cp:lastModifiedBy>Ivan Turčić</cp:lastModifiedBy>
  <dcterms:modified xmlns:xsi="http://www.w3.org/2001/XMLSchema-instance" xsi:type="dcterms:W3CDTF">2016-02-05T10:28:00Z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