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F1F5D" w:rsidR="008613BD" w:rsidP="00572798" w:rsidRDefault="008613BD" w14:paraId="8c8f8bb" w14:textId="8c8f8bb">
      <w:pPr>
        <w:tabs>
          <w:tab w:val="left" w:pos="6150"/>
        </w:tabs>
        <w15:collapsed w:val="false"/>
        <w:rPr>
          <w:rStyle w:val="Istaknuto"/>
          <w:rFonts w:ascii="Arial" w:hAnsi="Arial" w:cs="Arial"/>
        </w:rPr>
      </w:pPr>
      <w:bookmarkStart w:name="_GoBack" w:id="0"/>
      <w:bookmarkEnd w:id="0"/>
    </w:p>
    <w:p w:rsidRPr="001F1F5D" w:rsidR="00325398" w:rsidP="006D0AD6" w:rsidRDefault="00CB0338">
      <w:pPr>
        <w:rPr>
          <w:rFonts w:ascii="Arial" w:hAnsi="Arial" w:cs="Arial"/>
        </w:rPr>
      </w:pPr>
      <w:r w:rsidRPr="001F1F5D">
        <w:rPr>
          <w:rFonts w:ascii="Arial" w:hAnsi="Arial" w:cs="Arial"/>
        </w:rPr>
        <w:t xml:space="preserve">       </w:t>
      </w:r>
      <w:r w:rsidRPr="001F1F5D" w:rsidR="00E3040A">
        <w:rPr>
          <w:rFonts w:ascii="Arial" w:hAnsi="Arial" w:cs="Arial"/>
        </w:rPr>
        <w:t xml:space="preserve"> </w:t>
      </w:r>
      <w:r w:rsidRPr="001F1F5D">
        <w:rPr>
          <w:rFonts w:ascii="Arial" w:hAnsi="Arial" w:cs="Arial"/>
        </w:rPr>
        <w:t xml:space="preserve"> </w:t>
      </w:r>
      <w:r w:rsidRPr="001F1F5D" w:rsidR="00E3040A">
        <w:rPr>
          <w:rFonts w:ascii="Arial" w:hAnsi="Arial" w:cs="Arial"/>
        </w:rPr>
        <w:t xml:space="preserve"> </w:t>
      </w:r>
      <w:r w:rsidRPr="001F1F5D" w:rsidR="00325398">
        <w:rPr>
          <w:rFonts w:ascii="Arial" w:hAnsi="Arial" w:cs="Arial"/>
        </w:rPr>
        <w:t xml:space="preserve"> </w:t>
      </w:r>
      <w:r w:rsidRPr="001F1F5D">
        <w:rPr>
          <w:rFonts w:ascii="Arial" w:hAnsi="Arial" w:cs="Arial"/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1F5D" w:rsidR="00325398">
        <w:rPr>
          <w:rFonts w:ascii="Arial" w:hAnsi="Arial" w:cs="Arial"/>
        </w:rPr>
        <w:t xml:space="preserve">           </w:t>
      </w:r>
      <w:r w:rsidRPr="001F1F5D" w:rsidR="006D0AD6">
        <w:rPr>
          <w:rFonts w:ascii="Arial" w:hAnsi="Arial" w:cs="Arial"/>
        </w:rPr>
        <w:t xml:space="preserve"> </w:t>
      </w:r>
      <w:r w:rsidRPr="001F1F5D" w:rsidR="00325398">
        <w:rPr>
          <w:rFonts w:ascii="Arial" w:hAnsi="Arial" w:cs="Arial"/>
        </w:rPr>
        <w:t xml:space="preserve">  </w:t>
      </w:r>
      <w:r w:rsidRPr="001F1F5D" w:rsidR="006D0AD6">
        <w:rPr>
          <w:rFonts w:ascii="Arial" w:hAnsi="Arial" w:cs="Arial"/>
        </w:rPr>
        <w:t xml:space="preserve">                                              </w:t>
      </w:r>
      <w:r w:rsidRPr="001F1F5D" w:rsidR="00686452">
        <w:rPr>
          <w:rFonts w:ascii="Arial" w:hAnsi="Arial" w:cs="Arial"/>
        </w:rPr>
        <w:t xml:space="preserve">         </w:t>
      </w:r>
      <w:r w:rsidR="00510DF7">
        <w:rPr>
          <w:rFonts w:ascii="Arial" w:hAnsi="Arial" w:cs="Arial"/>
        </w:rPr>
        <w:t xml:space="preserve"> </w:t>
      </w:r>
      <w:r w:rsidRPr="001F1F5D" w:rsidR="00686452">
        <w:rPr>
          <w:rFonts w:ascii="Arial" w:hAnsi="Arial" w:cs="Arial"/>
        </w:rPr>
        <w:t xml:space="preserve">         </w:t>
      </w:r>
      <w:r w:rsidR="00261190">
        <w:rPr>
          <w:rFonts w:ascii="Arial" w:hAnsi="Arial" w:cs="Arial"/>
        </w:rPr>
        <w:t xml:space="preserve">   </w:t>
      </w:r>
      <w:r w:rsidR="00BD2E00">
        <w:rPr>
          <w:rFonts w:ascii="Arial" w:hAnsi="Arial" w:cs="Arial"/>
        </w:rPr>
        <w:t xml:space="preserve"> </w:t>
      </w:r>
      <w:r w:rsidR="00A71B33">
        <w:rPr>
          <w:rFonts w:ascii="Arial" w:hAnsi="Arial" w:cs="Arial"/>
        </w:rPr>
        <w:t xml:space="preserve"> </w:t>
      </w:r>
      <w:r w:rsidR="00BD2E00">
        <w:rPr>
          <w:rFonts w:ascii="Arial" w:hAnsi="Arial" w:cs="Arial"/>
        </w:rPr>
        <w:t xml:space="preserve"> </w:t>
      </w:r>
      <w:r w:rsidRPr="001F1F5D" w:rsidR="006D0AD6">
        <w:rPr>
          <w:rFonts w:ascii="Arial" w:hAnsi="Arial" w:cs="Arial"/>
        </w:rPr>
        <w:t>75. St-</w:t>
      </w:r>
      <w:r w:rsidR="00B83C4D">
        <w:rPr>
          <w:rFonts w:ascii="Arial" w:hAnsi="Arial" w:cs="Arial"/>
        </w:rPr>
        <w:t>22</w:t>
      </w:r>
      <w:r w:rsidR="00DA4AAD">
        <w:rPr>
          <w:rFonts w:ascii="Arial" w:hAnsi="Arial" w:cs="Arial"/>
        </w:rPr>
        <w:t>6</w:t>
      </w:r>
      <w:r w:rsidRPr="001F1F5D" w:rsidR="0074565F">
        <w:rPr>
          <w:rFonts w:ascii="Arial" w:hAnsi="Arial" w:cs="Arial"/>
        </w:rPr>
        <w:t>/</w:t>
      </w:r>
      <w:r w:rsidRPr="001F1F5D" w:rsidR="00CC3258">
        <w:rPr>
          <w:rFonts w:ascii="Arial" w:hAnsi="Arial" w:cs="Arial"/>
        </w:rPr>
        <w:t>202</w:t>
      </w:r>
      <w:r w:rsidR="00C41411">
        <w:rPr>
          <w:rFonts w:ascii="Arial" w:hAnsi="Arial" w:cs="Arial"/>
        </w:rPr>
        <w:t>4</w:t>
      </w:r>
    </w:p>
    <w:p w:rsidRPr="001F1F5D" w:rsidR="00CB0338" w:rsidRDefault="00CB0338">
      <w:pPr>
        <w:rPr>
          <w:rFonts w:ascii="Arial" w:hAnsi="Arial" w:cs="Arial"/>
        </w:rPr>
      </w:pPr>
      <w:r w:rsidRPr="001F1F5D">
        <w:rPr>
          <w:rFonts w:ascii="Arial" w:hAnsi="Arial" w:cs="Arial"/>
        </w:rPr>
        <w:t xml:space="preserve">    Republika Hrvatska</w:t>
      </w:r>
    </w:p>
    <w:p w:rsidRPr="001F1F5D" w:rsidR="00CB0338" w:rsidRDefault="00CB0338">
      <w:pPr>
        <w:rPr>
          <w:rFonts w:ascii="Arial" w:hAnsi="Arial" w:cs="Arial"/>
        </w:rPr>
      </w:pPr>
      <w:r w:rsidRPr="001F1F5D">
        <w:rPr>
          <w:rFonts w:ascii="Arial" w:hAnsi="Arial" w:cs="Arial"/>
        </w:rPr>
        <w:t>Trgovački sud u Zagrebu</w:t>
      </w:r>
    </w:p>
    <w:p w:rsidRPr="0008408C" w:rsidR="0008408C" w:rsidRDefault="0008408C">
      <w:pPr>
        <w:rPr>
          <w:rFonts w:ascii="Arial" w:hAnsi="Arial" w:cs="Arial"/>
        </w:rPr>
      </w:pPr>
      <w:r w:rsidRPr="0008408C">
        <w:rPr>
          <w:rFonts w:ascii="Arial" w:hAnsi="Arial" w:cs="Arial"/>
        </w:rPr>
        <w:t>Trg Johna Fitzgeralda Kennedyja 11, Zagreb</w:t>
      </w:r>
    </w:p>
    <w:p w:rsidRPr="001F1F5D" w:rsidR="00CB0338" w:rsidRDefault="00CB0338">
      <w:pPr>
        <w:tabs>
          <w:tab w:val="center" w:pos="2340"/>
          <w:tab w:val="left" w:pos="6480"/>
        </w:tabs>
        <w:jc w:val="both"/>
        <w:rPr>
          <w:rFonts w:ascii="Arial" w:hAnsi="Arial" w:cs="Arial"/>
        </w:rPr>
      </w:pPr>
    </w:p>
    <w:p w:rsidRPr="001F1F5D" w:rsidR="00ED6AA8" w:rsidP="00325398" w:rsidRDefault="00ED6AA8">
      <w:pPr>
        <w:rPr>
          <w:rFonts w:ascii="Arial" w:hAnsi="Arial" w:cs="Arial"/>
        </w:rPr>
      </w:pPr>
    </w:p>
    <w:p w:rsidRPr="001F1F5D" w:rsidR="00325398" w:rsidP="00325398" w:rsidRDefault="00325398">
      <w:pPr>
        <w:rPr>
          <w:rFonts w:ascii="Arial" w:hAnsi="Arial" w:cs="Arial"/>
        </w:rPr>
      </w:pPr>
    </w:p>
    <w:p w:rsidRPr="001F1F5D" w:rsidR="00ED6AA8" w:rsidP="00CB0338" w:rsidRDefault="00325398">
      <w:pPr>
        <w:jc w:val="both"/>
        <w:rPr>
          <w:rFonts w:ascii="Arial" w:hAnsi="Arial" w:cs="Arial"/>
        </w:rPr>
      </w:pPr>
      <w:r w:rsidRPr="001F1F5D">
        <w:rPr>
          <w:rFonts w:ascii="Arial" w:hAnsi="Arial" w:cs="Arial"/>
        </w:rPr>
        <w:t xml:space="preserve"> </w:t>
      </w:r>
      <w:r w:rsidRPr="001F1F5D" w:rsidR="00ED6AA8">
        <w:rPr>
          <w:rFonts w:ascii="Arial" w:hAnsi="Arial" w:cs="Arial"/>
        </w:rPr>
        <w:tab/>
      </w:r>
      <w:r w:rsidRPr="001F1F5D">
        <w:rPr>
          <w:rFonts w:ascii="Arial" w:hAnsi="Arial" w:cs="Arial"/>
        </w:rPr>
        <w:t>TRGOVAČKI SUD U ZAGREBU, u skraćenom stečajnom postupku</w:t>
      </w:r>
      <w:r w:rsidRPr="001F1F5D" w:rsidR="008155EE">
        <w:rPr>
          <w:rFonts w:ascii="Arial" w:hAnsi="Arial" w:cs="Arial"/>
        </w:rPr>
        <w:t xml:space="preserve"> pod poslovnim brojem St-</w:t>
      </w:r>
      <w:r w:rsidR="00B83C4D">
        <w:rPr>
          <w:rFonts w:ascii="Arial" w:hAnsi="Arial" w:cs="Arial"/>
        </w:rPr>
        <w:t>22</w:t>
      </w:r>
      <w:r w:rsidR="00DA4AAD">
        <w:rPr>
          <w:rFonts w:ascii="Arial" w:hAnsi="Arial" w:cs="Arial"/>
        </w:rPr>
        <w:t>6</w:t>
      </w:r>
      <w:r w:rsidRPr="001F1F5D" w:rsidR="008D5FD2">
        <w:rPr>
          <w:rFonts w:ascii="Arial" w:hAnsi="Arial" w:cs="Arial"/>
        </w:rPr>
        <w:t>/</w:t>
      </w:r>
      <w:r w:rsidR="00C41411">
        <w:rPr>
          <w:rFonts w:ascii="Arial" w:hAnsi="Arial" w:cs="Arial"/>
        </w:rPr>
        <w:t>2024</w:t>
      </w:r>
      <w:r w:rsidRPr="001F1F5D" w:rsidR="001F6933">
        <w:rPr>
          <w:rFonts w:ascii="Arial" w:hAnsi="Arial" w:cs="Arial"/>
        </w:rPr>
        <w:t>,</w:t>
      </w:r>
      <w:r w:rsidRPr="001F1F5D">
        <w:rPr>
          <w:rFonts w:ascii="Arial" w:hAnsi="Arial" w:cs="Arial"/>
        </w:rPr>
        <w:t xml:space="preserve"> temeljem odredbe članka </w:t>
      </w:r>
      <w:r w:rsidRPr="001F1F5D" w:rsidR="00AC4528">
        <w:rPr>
          <w:rFonts w:ascii="Arial" w:hAnsi="Arial" w:cs="Arial"/>
        </w:rPr>
        <w:t>430.</w:t>
      </w:r>
      <w:r w:rsidRPr="001F1F5D">
        <w:rPr>
          <w:rFonts w:ascii="Arial" w:hAnsi="Arial" w:cs="Arial"/>
        </w:rPr>
        <w:t xml:space="preserve"> Stečajnog zakona</w:t>
      </w:r>
      <w:r w:rsidRPr="001F1F5D" w:rsidR="008155EE">
        <w:rPr>
          <w:rFonts w:ascii="Arial" w:hAnsi="Arial" w:cs="Arial"/>
        </w:rPr>
        <w:t xml:space="preserve"> </w:t>
      </w:r>
      <w:r w:rsidR="00A36835">
        <w:rPr>
          <w:rFonts w:ascii="Arial" w:hAnsi="Arial" w:cs="Arial"/>
        </w:rPr>
        <w:t>(N</w:t>
      </w:r>
      <w:r w:rsidRPr="001F1F5D">
        <w:rPr>
          <w:rFonts w:ascii="Arial" w:hAnsi="Arial" w:cs="Arial"/>
        </w:rPr>
        <w:t xml:space="preserve">N. br. </w:t>
      </w:r>
      <w:r w:rsidR="00A45D4C">
        <w:rPr>
          <w:rFonts w:ascii="Arial" w:hAnsi="Arial" w:cs="Arial"/>
        </w:rPr>
        <w:t>71/15</w:t>
      </w:r>
      <w:r w:rsidRPr="001F1F5D" w:rsidR="00127FCF">
        <w:rPr>
          <w:rFonts w:ascii="Arial" w:hAnsi="Arial" w:cs="Arial"/>
        </w:rPr>
        <w:t>,</w:t>
      </w:r>
      <w:r w:rsidRPr="001F1F5D" w:rsidR="00A5615E">
        <w:rPr>
          <w:rFonts w:ascii="Arial" w:hAnsi="Arial" w:cs="Arial"/>
        </w:rPr>
        <w:t xml:space="preserve"> </w:t>
      </w:r>
      <w:r w:rsidRPr="001F1F5D" w:rsidR="00127FCF">
        <w:rPr>
          <w:rFonts w:ascii="Arial" w:hAnsi="Arial" w:cs="Arial"/>
        </w:rPr>
        <w:t>104/17 i 36/22 -</w:t>
      </w:r>
      <w:r w:rsidRPr="001F1F5D" w:rsidR="00856366">
        <w:rPr>
          <w:rFonts w:ascii="Arial" w:hAnsi="Arial" w:cs="Arial"/>
        </w:rPr>
        <w:t xml:space="preserve"> dalje SZ</w:t>
      </w:r>
      <w:r w:rsidRPr="001F1F5D">
        <w:rPr>
          <w:rFonts w:ascii="Arial" w:hAnsi="Arial" w:cs="Arial"/>
        </w:rPr>
        <w:t>)</w:t>
      </w:r>
      <w:r w:rsidRPr="001F1F5D" w:rsidR="008155EE">
        <w:rPr>
          <w:rFonts w:ascii="Arial" w:hAnsi="Arial" w:cs="Arial"/>
        </w:rPr>
        <w:t>,</w:t>
      </w:r>
      <w:r w:rsidRPr="001F1F5D">
        <w:rPr>
          <w:rFonts w:ascii="Arial" w:hAnsi="Arial" w:cs="Arial"/>
        </w:rPr>
        <w:t xml:space="preserve"> dana </w:t>
      </w:r>
      <w:r w:rsidR="0083621D">
        <w:rPr>
          <w:rFonts w:ascii="Arial" w:hAnsi="Arial" w:cs="Arial"/>
        </w:rPr>
        <w:t>2</w:t>
      </w:r>
      <w:r w:rsidR="00334A30">
        <w:rPr>
          <w:rFonts w:ascii="Arial" w:hAnsi="Arial" w:cs="Arial"/>
        </w:rPr>
        <w:t>6</w:t>
      </w:r>
      <w:r w:rsidR="00BB199F">
        <w:rPr>
          <w:rFonts w:ascii="Arial" w:hAnsi="Arial" w:cs="Arial"/>
        </w:rPr>
        <w:t>. veljače 2024</w:t>
      </w:r>
      <w:r w:rsidRPr="001F1F5D" w:rsidR="00590AEF">
        <w:rPr>
          <w:rFonts w:ascii="Arial" w:hAnsi="Arial" w:cs="Arial"/>
        </w:rPr>
        <w:t>.</w:t>
      </w:r>
      <w:r w:rsidRPr="001F1F5D">
        <w:rPr>
          <w:rFonts w:ascii="Arial" w:hAnsi="Arial" w:cs="Arial"/>
        </w:rPr>
        <w:t>,</w:t>
      </w:r>
      <w:r w:rsidRPr="001F1F5D" w:rsidR="00F034D3">
        <w:rPr>
          <w:rFonts w:ascii="Arial" w:hAnsi="Arial" w:cs="Arial"/>
        </w:rPr>
        <w:t xml:space="preserve"> </w:t>
      </w:r>
      <w:r w:rsidRPr="001F1F5D">
        <w:rPr>
          <w:rFonts w:ascii="Arial" w:hAnsi="Arial" w:cs="Arial"/>
        </w:rPr>
        <w:t>objavljuje</w:t>
      </w:r>
      <w:r w:rsidRPr="001F1F5D" w:rsidR="008155EE">
        <w:rPr>
          <w:rFonts w:ascii="Arial" w:hAnsi="Arial" w:cs="Arial"/>
        </w:rPr>
        <w:t>:</w:t>
      </w:r>
    </w:p>
    <w:p w:rsidRPr="001F1F5D" w:rsidR="00CB0338" w:rsidP="00CB0338" w:rsidRDefault="00CB0338">
      <w:pPr>
        <w:jc w:val="both"/>
        <w:rPr>
          <w:rFonts w:ascii="Arial" w:hAnsi="Arial" w:cs="Arial"/>
        </w:rPr>
      </w:pPr>
    </w:p>
    <w:p w:rsidRPr="001F1F5D" w:rsidR="00325398" w:rsidP="00325398" w:rsidRDefault="00325398">
      <w:pPr>
        <w:jc w:val="center"/>
        <w:rPr>
          <w:rFonts w:ascii="Arial" w:hAnsi="Arial" w:cs="Arial"/>
        </w:rPr>
      </w:pPr>
      <w:r w:rsidRPr="001F1F5D">
        <w:rPr>
          <w:rFonts w:ascii="Arial" w:hAnsi="Arial" w:cs="Arial"/>
        </w:rPr>
        <w:t>O G L A S</w:t>
      </w:r>
    </w:p>
    <w:p w:rsidRPr="001F1F5D" w:rsidR="00325398" w:rsidP="008E1E10" w:rsidRDefault="00325398">
      <w:pPr>
        <w:ind w:left="851" w:hanging="425"/>
        <w:rPr>
          <w:rFonts w:ascii="Arial" w:hAnsi="Arial" w:cs="Arial"/>
          <w:b/>
        </w:rPr>
      </w:pPr>
    </w:p>
    <w:p w:rsidRPr="00DA4AAD" w:rsidR="00B15FC6" w:rsidP="00DA4AAD" w:rsidRDefault="008155EE">
      <w:pPr>
        <w:pStyle w:val="Odlomakpopisa"/>
        <w:numPr>
          <w:ilvl w:val="0"/>
          <w:numId w:val="5"/>
        </w:numPr>
        <w:ind w:left="993" w:hanging="567"/>
        <w:jc w:val="both"/>
        <w:rPr>
          <w:rFonts w:ascii="Arial" w:hAnsi="Arial" w:cs="Arial"/>
        </w:rPr>
      </w:pPr>
      <w:r w:rsidRPr="00B15FC6">
        <w:rPr>
          <w:rFonts w:ascii="Arial" w:hAnsi="Arial" w:cs="Arial"/>
        </w:rPr>
        <w:t>Z</w:t>
      </w:r>
      <w:r w:rsidRPr="00B15FC6" w:rsidR="00D66226">
        <w:rPr>
          <w:rFonts w:ascii="Arial" w:hAnsi="Arial" w:cs="Arial"/>
        </w:rPr>
        <w:t xml:space="preserve">a </w:t>
      </w:r>
      <w:r w:rsidRPr="00B15FC6" w:rsidR="00AC4528">
        <w:rPr>
          <w:rFonts w:ascii="Arial" w:hAnsi="Arial" w:cs="Arial"/>
        </w:rPr>
        <w:t>dužnik</w:t>
      </w:r>
      <w:r w:rsidRPr="00B15FC6" w:rsidR="00D66226">
        <w:rPr>
          <w:rFonts w:ascii="Arial" w:hAnsi="Arial" w:cs="Arial"/>
        </w:rPr>
        <w:t>a</w:t>
      </w:r>
      <w:r w:rsidRPr="00B15FC6" w:rsidR="00586D6A">
        <w:rPr>
          <w:rFonts w:ascii="Arial" w:hAnsi="Arial" w:cs="Arial"/>
        </w:rPr>
        <w:t xml:space="preserve"> </w:t>
      </w:r>
      <w:r w:rsidRPr="00120D01" w:rsidR="00120D01">
        <w:rPr>
          <w:rFonts w:ascii="Arial" w:hAnsi="Arial" w:cs="Arial"/>
        </w:rPr>
        <w:t xml:space="preserve">AMAZONA PRIJEVOZ j.d.o.o., </w:t>
      </w:r>
      <w:r w:rsidR="00DA4AAD">
        <w:rPr>
          <w:rFonts w:ascii="Arial" w:hAnsi="Arial" w:cs="Arial"/>
        </w:rPr>
        <w:t xml:space="preserve">Zagreb, Poljana </w:t>
      </w:r>
      <w:r w:rsidRPr="00DA4AAD" w:rsidR="00120D01">
        <w:rPr>
          <w:rFonts w:ascii="Arial" w:hAnsi="Arial" w:cs="Arial"/>
        </w:rPr>
        <w:t xml:space="preserve">Jurja Andrassyja 3, </w:t>
      </w:r>
      <w:r w:rsidRPr="00DA4AAD" w:rsidR="00DA4AAD">
        <w:rPr>
          <w:rFonts w:ascii="Arial" w:hAnsi="Arial" w:cs="Arial"/>
        </w:rPr>
        <w:t xml:space="preserve">OIB: 66915399423. </w:t>
      </w:r>
    </w:p>
    <w:p w:rsidRPr="00E04804" w:rsidR="00E04804" w:rsidP="00B15FC6" w:rsidRDefault="00FF262A">
      <w:pPr>
        <w:pStyle w:val="Odlomakpopisa"/>
        <w:ind w:left="993"/>
        <w:jc w:val="both"/>
        <w:rPr>
          <w:rFonts w:ascii="Arial" w:hAnsi="Arial" w:cs="Arial"/>
        </w:rPr>
      </w:pPr>
      <w:r w:rsidRPr="00B15FC6">
        <w:rPr>
          <w:rFonts w:ascii="Arial" w:hAnsi="Arial" w:cs="Arial"/>
        </w:rPr>
        <w:t xml:space="preserve"> </w:t>
      </w:r>
    </w:p>
    <w:p w:rsidRPr="00BF12DC" w:rsidR="007A1D91" w:rsidP="002669A1" w:rsidRDefault="00AC4528">
      <w:pPr>
        <w:pStyle w:val="Odlomakpopisa"/>
        <w:numPr>
          <w:ilvl w:val="0"/>
          <w:numId w:val="5"/>
        </w:numPr>
        <w:ind w:left="993" w:hanging="567"/>
        <w:jc w:val="both"/>
        <w:rPr>
          <w:rFonts w:ascii="Arial" w:hAnsi="Arial" w:cs="Arial"/>
        </w:rPr>
      </w:pPr>
      <w:r w:rsidRPr="00BF12DC">
        <w:rPr>
          <w:rFonts w:ascii="Arial" w:hAnsi="Arial" w:cs="Arial"/>
        </w:rPr>
        <w:t xml:space="preserve">Iznos duga evidentiran na temelju neizvršenih osnova za plaćanje </w:t>
      </w:r>
      <w:r w:rsidRPr="00BF12DC" w:rsidR="00D66226">
        <w:rPr>
          <w:rFonts w:ascii="Arial" w:hAnsi="Arial" w:cs="Arial"/>
        </w:rPr>
        <w:t>je</w:t>
      </w:r>
      <w:r w:rsidRPr="00BF12DC" w:rsidR="000320FA">
        <w:rPr>
          <w:rFonts w:ascii="Arial" w:hAnsi="Arial" w:cs="Arial"/>
        </w:rPr>
        <w:t xml:space="preserve"> </w:t>
      </w:r>
      <w:r w:rsidR="00DA4AAD">
        <w:rPr>
          <w:rFonts w:ascii="Arial" w:hAnsi="Arial" w:cs="Arial"/>
        </w:rPr>
        <w:t xml:space="preserve">89.345,22 </w:t>
      </w:r>
      <w:r w:rsidRPr="00BF12DC" w:rsidR="00621F40">
        <w:rPr>
          <w:rFonts w:ascii="Arial" w:hAnsi="Arial" w:cs="Arial"/>
        </w:rPr>
        <w:t>EUR</w:t>
      </w:r>
      <w:r w:rsidR="00CD698B">
        <w:rPr>
          <w:rFonts w:ascii="Arial" w:hAnsi="Arial" w:cs="Arial"/>
        </w:rPr>
        <w:t xml:space="preserve">. </w:t>
      </w:r>
      <w:r w:rsidRPr="00BF12DC" w:rsidR="005E4CBE">
        <w:rPr>
          <w:rFonts w:ascii="Arial" w:hAnsi="Arial" w:cs="Arial"/>
        </w:rPr>
        <w:t xml:space="preserve"> </w:t>
      </w:r>
      <w:r w:rsidRPr="00BF12DC" w:rsidR="000320FA">
        <w:rPr>
          <w:rFonts w:ascii="Arial" w:hAnsi="Arial" w:cs="Arial"/>
        </w:rPr>
        <w:t xml:space="preserve">  </w:t>
      </w:r>
    </w:p>
    <w:p w:rsidRPr="00BF12DC" w:rsidR="00AC4528" w:rsidP="002669A1" w:rsidRDefault="007A1D91">
      <w:pPr>
        <w:ind w:left="993" w:hanging="567"/>
        <w:jc w:val="both"/>
        <w:rPr>
          <w:rFonts w:ascii="Arial" w:hAnsi="Arial" w:cs="Arial"/>
        </w:rPr>
      </w:pPr>
      <w:r w:rsidRPr="00BF12DC">
        <w:rPr>
          <w:rFonts w:ascii="Arial" w:hAnsi="Arial" w:cs="Arial"/>
        </w:rPr>
        <w:t xml:space="preserve"> </w:t>
      </w:r>
      <w:r w:rsidRPr="00BF12DC" w:rsidR="00AC4528">
        <w:rPr>
          <w:rFonts w:ascii="Arial" w:hAnsi="Arial" w:cs="Arial"/>
        </w:rPr>
        <w:t xml:space="preserve"> </w:t>
      </w:r>
    </w:p>
    <w:p w:rsidRPr="001F1F5D"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  <w:rPr>
          <w:rFonts w:ascii="Arial" w:hAnsi="Arial" w:cs="Arial"/>
        </w:rPr>
      </w:pPr>
      <w:r w:rsidRPr="001F1F5D">
        <w:rPr>
          <w:rFonts w:ascii="Arial" w:hAnsi="Arial" w:cs="Arial"/>
        </w:rPr>
        <w:t>Pozivaju se osobe ovlaštene za zastupanje dužnika po zakonu u roku</w:t>
      </w:r>
      <w:r w:rsidRPr="001F1F5D" w:rsidR="00413F4C">
        <w:rPr>
          <w:rFonts w:ascii="Arial" w:hAnsi="Arial" w:cs="Arial"/>
        </w:rPr>
        <w:t xml:space="preserve"> </w:t>
      </w:r>
      <w:r w:rsidRPr="001F1F5D">
        <w:rPr>
          <w:rFonts w:ascii="Arial" w:hAnsi="Arial" w:cs="Arial"/>
        </w:rPr>
        <w:t>15 dana od dana objave oglasa</w:t>
      </w:r>
      <w:r w:rsidRPr="001F1F5D" w:rsidR="00413F4C">
        <w:rPr>
          <w:rFonts w:ascii="Arial" w:hAnsi="Arial" w:cs="Arial"/>
        </w:rPr>
        <w:t>, pozivom na gornji broj spisa,</w:t>
      </w:r>
      <w:r w:rsidRPr="001F1F5D">
        <w:rPr>
          <w:rFonts w:ascii="Arial" w:hAnsi="Arial" w:cs="Arial"/>
        </w:rPr>
        <w:t xml:space="preserve"> podnijeti sudu javnobilježnički ovjerovljen popis imovine i obveza na propisanom obrascu</w:t>
      </w:r>
      <w:r w:rsidRPr="001F1F5D" w:rsidR="005F4627">
        <w:rPr>
          <w:rFonts w:ascii="Arial" w:hAnsi="Arial" w:cs="Arial"/>
        </w:rPr>
        <w:t>.</w:t>
      </w:r>
    </w:p>
    <w:p w:rsidRPr="001F1F5D" w:rsidR="00D01B78" w:rsidP="002A011D" w:rsidRDefault="00D01B78">
      <w:pPr>
        <w:ind w:firstLine="720"/>
        <w:jc w:val="both"/>
        <w:rPr>
          <w:rFonts w:ascii="Arial" w:hAnsi="Arial" w:cs="Arial"/>
        </w:rPr>
      </w:pPr>
    </w:p>
    <w:p w:rsidRPr="001F1F5D"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  <w:rPr>
          <w:rFonts w:ascii="Arial" w:hAnsi="Arial" w:cs="Arial"/>
        </w:rPr>
      </w:pPr>
      <w:r w:rsidRPr="001F1F5D">
        <w:rPr>
          <w:rFonts w:ascii="Arial" w:hAnsi="Arial" w:cs="Arial"/>
        </w:rPr>
        <w:t>Pozivaju se vjerovnici dužnika najkasnije u roku od 45 dana od dana objave ovog oglasa</w:t>
      </w:r>
      <w:r w:rsidRPr="001F1F5D" w:rsidR="00413F4C">
        <w:rPr>
          <w:rFonts w:ascii="Arial" w:hAnsi="Arial" w:cs="Arial"/>
        </w:rPr>
        <w:t>,</w:t>
      </w:r>
      <w:r w:rsidRPr="001F1F5D">
        <w:rPr>
          <w:rFonts w:ascii="Arial" w:hAnsi="Arial" w:cs="Arial"/>
        </w:rPr>
        <w:t xml:space="preserve"> </w:t>
      </w:r>
      <w:r w:rsidRPr="001F1F5D" w:rsidR="00D01B78">
        <w:rPr>
          <w:rFonts w:ascii="Arial" w:hAnsi="Arial" w:cs="Arial"/>
        </w:rPr>
        <w:t>pozivom na gornji broj spisa</w:t>
      </w:r>
      <w:r w:rsidRPr="001F1F5D" w:rsidR="00413F4C">
        <w:rPr>
          <w:rFonts w:ascii="Arial" w:hAnsi="Arial" w:cs="Arial"/>
        </w:rPr>
        <w:t>,</w:t>
      </w:r>
      <w:r w:rsidRPr="001F1F5D" w:rsidR="00D01B78">
        <w:rPr>
          <w:rFonts w:ascii="Arial" w:hAnsi="Arial" w:cs="Arial"/>
        </w:rPr>
        <w:t xml:space="preserve"> </w:t>
      </w:r>
      <w:r w:rsidRPr="001F1F5D">
        <w:rPr>
          <w:rFonts w:ascii="Arial" w:hAnsi="Arial" w:cs="Arial"/>
        </w:rPr>
        <w:t>predložiti otvaranje stečajnog postupka</w:t>
      </w:r>
      <w:r w:rsidRPr="001F1F5D" w:rsidR="001F6933">
        <w:rPr>
          <w:rFonts w:ascii="Arial" w:hAnsi="Arial" w:cs="Arial"/>
        </w:rPr>
        <w:t>, te po pozivu suda predujmiti sredstva za namirenje troškova postupka</w:t>
      </w:r>
      <w:r w:rsidRPr="001F1F5D">
        <w:rPr>
          <w:rFonts w:ascii="Arial" w:hAnsi="Arial" w:cs="Arial"/>
        </w:rPr>
        <w:t>.</w:t>
      </w:r>
    </w:p>
    <w:p w:rsidRPr="001F1F5D" w:rsidR="00D01B78" w:rsidP="002A011D" w:rsidRDefault="00D01B78">
      <w:pPr>
        <w:pStyle w:val="Odlomakpopisa"/>
        <w:jc w:val="both"/>
        <w:rPr>
          <w:rFonts w:ascii="Arial" w:hAnsi="Arial" w:cs="Arial"/>
        </w:rPr>
      </w:pPr>
    </w:p>
    <w:p w:rsidRPr="001F1F5D"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  <w:rPr>
          <w:rFonts w:ascii="Arial" w:hAnsi="Arial" w:cs="Arial"/>
        </w:rPr>
      </w:pPr>
      <w:r w:rsidRPr="001F1F5D">
        <w:rPr>
          <w:rFonts w:ascii="Arial" w:hAnsi="Arial" w:cs="Arial"/>
        </w:rPr>
        <w:t>UPOZORENJE:</w:t>
      </w:r>
    </w:p>
    <w:p w:rsidRPr="001F1F5D" w:rsidR="00F034D3" w:rsidP="002A011D" w:rsidRDefault="00D01B78">
      <w:pPr>
        <w:pStyle w:val="Odlomakpopisa"/>
        <w:ind w:left="993"/>
        <w:jc w:val="both"/>
        <w:rPr>
          <w:rFonts w:ascii="Arial" w:hAnsi="Arial" w:cs="Arial"/>
        </w:rPr>
      </w:pPr>
      <w:r w:rsidRPr="001F1F5D">
        <w:rPr>
          <w:rFonts w:ascii="Arial" w:hAnsi="Arial" w:cs="Arial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1F1F5D" w:rsidR="00F034D3">
        <w:rPr>
          <w:rFonts w:ascii="Arial" w:hAnsi="Arial" w:cs="Arial"/>
        </w:rPr>
        <w:t xml:space="preserve">ili </w:t>
      </w:r>
      <w:r w:rsidRPr="001F1F5D">
        <w:rPr>
          <w:rFonts w:ascii="Arial" w:hAnsi="Arial" w:cs="Arial"/>
        </w:rPr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1F1F5D" w:rsidR="00D66226" w:rsidP="002A011D" w:rsidRDefault="00D01B78">
      <w:pPr>
        <w:pStyle w:val="Odlomakpopisa"/>
        <w:ind w:left="993"/>
        <w:jc w:val="both"/>
        <w:rPr>
          <w:rFonts w:ascii="Arial" w:hAnsi="Arial" w:cs="Arial"/>
        </w:rPr>
      </w:pPr>
      <w:r w:rsidRPr="001F1F5D">
        <w:rPr>
          <w:rFonts w:ascii="Arial" w:hAnsi="Arial" w:cs="Arial"/>
        </w:rPr>
        <w:t xml:space="preserve">U </w:t>
      </w:r>
      <w:r w:rsidRPr="001F1F5D" w:rsidR="00F034D3">
        <w:rPr>
          <w:rFonts w:ascii="Arial" w:hAnsi="Arial" w:cs="Arial"/>
        </w:rPr>
        <w:t>t</w:t>
      </w:r>
      <w:r w:rsidRPr="001F1F5D">
        <w:rPr>
          <w:rFonts w:ascii="Arial" w:hAnsi="Arial" w:cs="Arial"/>
        </w:rPr>
        <w:t>om slučaju sud će po službenoj dužnosti donijeti rješenje o otvaranju i zaključenju skraćenog stečajnog postupka</w:t>
      </w:r>
      <w:r w:rsidRPr="001F1F5D" w:rsidR="001F6933">
        <w:rPr>
          <w:rFonts w:ascii="Arial" w:hAnsi="Arial" w:cs="Arial"/>
        </w:rPr>
        <w:t>.</w:t>
      </w:r>
    </w:p>
    <w:p w:rsidRPr="001F1F5D" w:rsidR="008155EE" w:rsidP="002A011D" w:rsidRDefault="008155EE">
      <w:pPr>
        <w:jc w:val="both"/>
        <w:rPr>
          <w:rFonts w:ascii="Arial" w:hAnsi="Arial" w:cs="Arial"/>
        </w:rPr>
      </w:pPr>
    </w:p>
    <w:p w:rsidRPr="001F1F5D" w:rsidR="00325398" w:rsidP="00474B0C" w:rsidRDefault="00E300FA">
      <w:pPr>
        <w:jc w:val="center"/>
        <w:rPr>
          <w:rFonts w:ascii="Arial" w:hAnsi="Arial" w:cs="Arial"/>
        </w:rPr>
      </w:pPr>
      <w:r w:rsidRPr="001F1F5D">
        <w:rPr>
          <w:rFonts w:ascii="Arial" w:hAnsi="Arial" w:cs="Arial"/>
        </w:rPr>
        <w:t xml:space="preserve">U </w:t>
      </w:r>
      <w:r w:rsidRPr="001F1F5D" w:rsidR="00325398">
        <w:rPr>
          <w:rFonts w:ascii="Arial" w:hAnsi="Arial" w:cs="Arial"/>
        </w:rPr>
        <w:t>Zagreb</w:t>
      </w:r>
      <w:r w:rsidRPr="001F1F5D">
        <w:rPr>
          <w:rFonts w:ascii="Arial" w:hAnsi="Arial" w:cs="Arial"/>
        </w:rPr>
        <w:t>u</w:t>
      </w:r>
      <w:r w:rsidRPr="001F1F5D" w:rsidR="00325398">
        <w:rPr>
          <w:rFonts w:ascii="Arial" w:hAnsi="Arial" w:cs="Arial"/>
        </w:rPr>
        <w:t>,</w:t>
      </w:r>
      <w:r w:rsidRPr="001F1F5D" w:rsidR="00590AEF">
        <w:rPr>
          <w:rFonts w:ascii="Arial" w:hAnsi="Arial" w:cs="Arial"/>
        </w:rPr>
        <w:t xml:space="preserve"> </w:t>
      </w:r>
      <w:r w:rsidR="002669A1">
        <w:rPr>
          <w:rFonts w:ascii="Arial" w:hAnsi="Arial" w:cs="Arial"/>
        </w:rPr>
        <w:t>26</w:t>
      </w:r>
      <w:r w:rsidR="00CD698B">
        <w:rPr>
          <w:rFonts w:ascii="Arial" w:hAnsi="Arial" w:cs="Arial"/>
        </w:rPr>
        <w:t>. veljače</w:t>
      </w:r>
      <w:r w:rsidRPr="001F1F5D" w:rsidR="00CB2CD5">
        <w:rPr>
          <w:rFonts w:ascii="Arial" w:hAnsi="Arial" w:cs="Arial"/>
        </w:rPr>
        <w:t xml:space="preserve"> 202</w:t>
      </w:r>
      <w:r w:rsidR="00CD698B">
        <w:rPr>
          <w:rFonts w:ascii="Arial" w:hAnsi="Arial" w:cs="Arial"/>
        </w:rPr>
        <w:t>4</w:t>
      </w:r>
      <w:r w:rsidRPr="001F1F5D" w:rsidR="00590AEF">
        <w:rPr>
          <w:rFonts w:ascii="Arial" w:hAnsi="Arial" w:cs="Arial"/>
        </w:rPr>
        <w:t>.</w:t>
      </w:r>
      <w:r w:rsidRPr="001F1F5D" w:rsidR="00E5092D">
        <w:rPr>
          <w:rFonts w:ascii="Arial" w:hAnsi="Arial" w:cs="Arial"/>
        </w:rPr>
        <w:t xml:space="preserve"> godine</w:t>
      </w:r>
    </w:p>
    <w:p w:rsidRPr="001F1F5D" w:rsidR="00325398" w:rsidP="00325398" w:rsidRDefault="00325398">
      <w:pPr>
        <w:rPr>
          <w:rFonts w:ascii="Arial" w:hAnsi="Arial" w:cs="Arial"/>
        </w:rPr>
      </w:pPr>
    </w:p>
    <w:p w:rsidRPr="001F1F5D" w:rsidR="00404E04" w:rsidP="00404E04" w:rsidRDefault="00404E04">
      <w:pPr>
        <w:tabs>
          <w:tab w:val="center" w:pos="7200"/>
        </w:tabs>
        <w:jc w:val="both"/>
        <w:rPr>
          <w:rFonts w:ascii="Arial" w:hAnsi="Arial" w:cs="Arial"/>
          <w:bCs/>
        </w:rPr>
      </w:pPr>
      <w:r w:rsidRPr="001F1F5D">
        <w:rPr>
          <w:rFonts w:ascii="Arial" w:hAnsi="Arial" w:cs="Arial"/>
        </w:rPr>
        <w:t xml:space="preserve">                                                                                                           </w:t>
      </w:r>
      <w:r w:rsidRPr="001F1F5D">
        <w:rPr>
          <w:rFonts w:ascii="Arial" w:hAnsi="Arial" w:cs="Arial"/>
          <w:bCs/>
        </w:rPr>
        <w:t>Sudac:</w:t>
      </w:r>
    </w:p>
    <w:p w:rsidRPr="001F1F5D" w:rsidR="00404E04" w:rsidP="00404E04" w:rsidRDefault="00404E04">
      <w:pPr>
        <w:pStyle w:val="Tijeloteksta"/>
        <w:tabs>
          <w:tab w:val="center" w:pos="7080"/>
        </w:tabs>
        <w:spacing w:after="0"/>
        <w:rPr>
          <w:rFonts w:ascii="Arial" w:hAnsi="Arial" w:cs="Arial"/>
        </w:rPr>
      </w:pPr>
      <w:r w:rsidRPr="001F1F5D">
        <w:rPr>
          <w:rFonts w:ascii="Arial" w:hAnsi="Arial" w:cs="Arial"/>
        </w:rPr>
        <w:tab/>
        <w:t xml:space="preserve">                </w:t>
      </w:r>
      <w:r w:rsidRPr="001F1F5D" w:rsidR="00052410">
        <w:rPr>
          <w:rFonts w:ascii="Arial" w:hAnsi="Arial" w:cs="Arial"/>
        </w:rPr>
        <w:t xml:space="preserve">Sanda Jeromela </w:t>
      </w:r>
    </w:p>
    <w:p w:rsidRPr="001F1F5D" w:rsidR="00404E04" w:rsidP="00404E04" w:rsidRDefault="00404E04">
      <w:pPr>
        <w:pStyle w:val="Tijeloteksta"/>
        <w:tabs>
          <w:tab w:val="center" w:pos="7080"/>
        </w:tabs>
        <w:spacing w:after="0"/>
        <w:rPr>
          <w:rFonts w:ascii="Arial" w:hAnsi="Arial" w:cs="Arial"/>
        </w:rPr>
      </w:pPr>
    </w:p>
    <w:p w:rsidRPr="001F1F5D" w:rsidR="00404E04" w:rsidP="00910A89" w:rsidRDefault="00404E04">
      <w:pPr>
        <w:rPr>
          <w:rFonts w:ascii="Arial" w:hAnsi="Arial" w:cs="Arial"/>
        </w:rPr>
      </w:pPr>
      <w:r w:rsidRPr="001F1F5D">
        <w:rPr>
          <w:rFonts w:ascii="Arial" w:hAnsi="Arial" w:cs="Arial"/>
        </w:rPr>
        <w:t xml:space="preserve">DNA: </w:t>
      </w:r>
    </w:p>
    <w:p w:rsidRPr="001F1F5D" w:rsidR="00910A89" w:rsidP="00910A89" w:rsidRDefault="00910A89">
      <w:pPr>
        <w:rPr>
          <w:rFonts w:ascii="Arial" w:hAnsi="Arial" w:cs="Arial"/>
        </w:rPr>
      </w:pPr>
      <w:r w:rsidRPr="001F1F5D">
        <w:rPr>
          <w:rFonts w:ascii="Arial" w:hAnsi="Arial" w:cs="Arial"/>
        </w:rPr>
        <w:t xml:space="preserve">- </w:t>
      </w:r>
      <w:r w:rsidRPr="001F1F5D" w:rsidR="00577E3A">
        <w:rPr>
          <w:rFonts w:ascii="Arial" w:hAnsi="Arial" w:cs="Arial"/>
        </w:rPr>
        <w:t xml:space="preserve">e - </w:t>
      </w:r>
      <w:r w:rsidRPr="001F1F5D">
        <w:rPr>
          <w:rFonts w:ascii="Arial" w:hAnsi="Arial" w:cs="Arial"/>
        </w:rPr>
        <w:t>oglasna ploča</w:t>
      </w:r>
      <w:r w:rsidRPr="001F1F5D" w:rsidR="00577E3A">
        <w:rPr>
          <w:rFonts w:ascii="Arial" w:hAnsi="Arial" w:cs="Arial"/>
        </w:rPr>
        <w:t xml:space="preserve"> 45 dana</w:t>
      </w:r>
    </w:p>
    <w:sectPr w:rsidRPr="001F1F5D" w:rsidR="00910A89" w:rsidSect="00CB0338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E0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1DE9"/>
    <w:rsid w:val="00002192"/>
    <w:rsid w:val="000320FA"/>
    <w:rsid w:val="00035877"/>
    <w:rsid w:val="00046BC1"/>
    <w:rsid w:val="00052410"/>
    <w:rsid w:val="00053A3A"/>
    <w:rsid w:val="000546CF"/>
    <w:rsid w:val="000556F7"/>
    <w:rsid w:val="00062CB6"/>
    <w:rsid w:val="00064AD4"/>
    <w:rsid w:val="00066362"/>
    <w:rsid w:val="0007056B"/>
    <w:rsid w:val="00076636"/>
    <w:rsid w:val="0008408C"/>
    <w:rsid w:val="00085273"/>
    <w:rsid w:val="0009522F"/>
    <w:rsid w:val="000A2DCC"/>
    <w:rsid w:val="000A3535"/>
    <w:rsid w:val="000A78F4"/>
    <w:rsid w:val="000B5A3A"/>
    <w:rsid w:val="000C2A08"/>
    <w:rsid w:val="000D084E"/>
    <w:rsid w:val="000D1243"/>
    <w:rsid w:val="000D1996"/>
    <w:rsid w:val="000D387C"/>
    <w:rsid w:val="000D4FD4"/>
    <w:rsid w:val="000D5FAF"/>
    <w:rsid w:val="000E0DA7"/>
    <w:rsid w:val="000E291B"/>
    <w:rsid w:val="000F0197"/>
    <w:rsid w:val="000F1138"/>
    <w:rsid w:val="00105C27"/>
    <w:rsid w:val="00107024"/>
    <w:rsid w:val="00107036"/>
    <w:rsid w:val="00111057"/>
    <w:rsid w:val="00113C6B"/>
    <w:rsid w:val="00114EAD"/>
    <w:rsid w:val="00116F77"/>
    <w:rsid w:val="00117563"/>
    <w:rsid w:val="001208D5"/>
    <w:rsid w:val="00120D01"/>
    <w:rsid w:val="00123AB6"/>
    <w:rsid w:val="001260D1"/>
    <w:rsid w:val="00127FCF"/>
    <w:rsid w:val="00132D85"/>
    <w:rsid w:val="001335A5"/>
    <w:rsid w:val="00140154"/>
    <w:rsid w:val="00145606"/>
    <w:rsid w:val="00145D75"/>
    <w:rsid w:val="00147133"/>
    <w:rsid w:val="001474F4"/>
    <w:rsid w:val="0014765C"/>
    <w:rsid w:val="00151DA4"/>
    <w:rsid w:val="00161FFB"/>
    <w:rsid w:val="0016568B"/>
    <w:rsid w:val="00167F78"/>
    <w:rsid w:val="001731D7"/>
    <w:rsid w:val="00174E17"/>
    <w:rsid w:val="001751D8"/>
    <w:rsid w:val="00185571"/>
    <w:rsid w:val="00186AF0"/>
    <w:rsid w:val="00190DF2"/>
    <w:rsid w:val="00196FE2"/>
    <w:rsid w:val="00197347"/>
    <w:rsid w:val="001A1ABF"/>
    <w:rsid w:val="001A2E42"/>
    <w:rsid w:val="001B068A"/>
    <w:rsid w:val="001B194D"/>
    <w:rsid w:val="001B1C0F"/>
    <w:rsid w:val="001B3C40"/>
    <w:rsid w:val="001B494C"/>
    <w:rsid w:val="001B5BD3"/>
    <w:rsid w:val="001B69A9"/>
    <w:rsid w:val="001C05FE"/>
    <w:rsid w:val="001C0982"/>
    <w:rsid w:val="001C35E8"/>
    <w:rsid w:val="001C7211"/>
    <w:rsid w:val="001D030F"/>
    <w:rsid w:val="001D1163"/>
    <w:rsid w:val="001D3430"/>
    <w:rsid w:val="001D67EA"/>
    <w:rsid w:val="001E0E34"/>
    <w:rsid w:val="001E1131"/>
    <w:rsid w:val="001E30BB"/>
    <w:rsid w:val="001E3352"/>
    <w:rsid w:val="001E50FB"/>
    <w:rsid w:val="001F13FA"/>
    <w:rsid w:val="001F1F5D"/>
    <w:rsid w:val="001F2B6E"/>
    <w:rsid w:val="001F5753"/>
    <w:rsid w:val="001F6933"/>
    <w:rsid w:val="00201DC9"/>
    <w:rsid w:val="00201EC4"/>
    <w:rsid w:val="00204EEF"/>
    <w:rsid w:val="00205E5E"/>
    <w:rsid w:val="0021004B"/>
    <w:rsid w:val="00210C05"/>
    <w:rsid w:val="00213FE9"/>
    <w:rsid w:val="00214728"/>
    <w:rsid w:val="00215713"/>
    <w:rsid w:val="0021620E"/>
    <w:rsid w:val="0022616C"/>
    <w:rsid w:val="00230A63"/>
    <w:rsid w:val="002320EC"/>
    <w:rsid w:val="00233E9F"/>
    <w:rsid w:val="00246251"/>
    <w:rsid w:val="002505E6"/>
    <w:rsid w:val="00252304"/>
    <w:rsid w:val="002564B7"/>
    <w:rsid w:val="00256900"/>
    <w:rsid w:val="0025737B"/>
    <w:rsid w:val="00260005"/>
    <w:rsid w:val="00261190"/>
    <w:rsid w:val="00263D6D"/>
    <w:rsid w:val="00264D19"/>
    <w:rsid w:val="002669A1"/>
    <w:rsid w:val="00292276"/>
    <w:rsid w:val="002972F7"/>
    <w:rsid w:val="00297330"/>
    <w:rsid w:val="00297E94"/>
    <w:rsid w:val="002A011D"/>
    <w:rsid w:val="002A0400"/>
    <w:rsid w:val="002A51C3"/>
    <w:rsid w:val="002A58B7"/>
    <w:rsid w:val="002A5E61"/>
    <w:rsid w:val="002A6AAE"/>
    <w:rsid w:val="002B31B4"/>
    <w:rsid w:val="002B41BA"/>
    <w:rsid w:val="002C010A"/>
    <w:rsid w:val="002C2271"/>
    <w:rsid w:val="002C3898"/>
    <w:rsid w:val="002C5DF1"/>
    <w:rsid w:val="002D15D9"/>
    <w:rsid w:val="002E2FF7"/>
    <w:rsid w:val="002E3E29"/>
    <w:rsid w:val="002F0949"/>
    <w:rsid w:val="002F0B75"/>
    <w:rsid w:val="002F16A0"/>
    <w:rsid w:val="002F417D"/>
    <w:rsid w:val="002F4EA7"/>
    <w:rsid w:val="003017BB"/>
    <w:rsid w:val="00301E9F"/>
    <w:rsid w:val="00303942"/>
    <w:rsid w:val="003050DC"/>
    <w:rsid w:val="00312E90"/>
    <w:rsid w:val="00320143"/>
    <w:rsid w:val="00324C57"/>
    <w:rsid w:val="00324CAB"/>
    <w:rsid w:val="00324DEA"/>
    <w:rsid w:val="00325398"/>
    <w:rsid w:val="00325EA7"/>
    <w:rsid w:val="00326505"/>
    <w:rsid w:val="00331740"/>
    <w:rsid w:val="003336FB"/>
    <w:rsid w:val="00334A30"/>
    <w:rsid w:val="003363EA"/>
    <w:rsid w:val="00357457"/>
    <w:rsid w:val="003603E9"/>
    <w:rsid w:val="0036294A"/>
    <w:rsid w:val="00367CC3"/>
    <w:rsid w:val="00367CD1"/>
    <w:rsid w:val="00370697"/>
    <w:rsid w:val="00371BCE"/>
    <w:rsid w:val="00371DD2"/>
    <w:rsid w:val="00376DED"/>
    <w:rsid w:val="00376EF5"/>
    <w:rsid w:val="0038246E"/>
    <w:rsid w:val="00386B1E"/>
    <w:rsid w:val="003870DD"/>
    <w:rsid w:val="003A3E29"/>
    <w:rsid w:val="003B3AC0"/>
    <w:rsid w:val="003B4F2A"/>
    <w:rsid w:val="003B6EB9"/>
    <w:rsid w:val="003C1542"/>
    <w:rsid w:val="003C6F1C"/>
    <w:rsid w:val="003C7D16"/>
    <w:rsid w:val="003D35F9"/>
    <w:rsid w:val="003D3807"/>
    <w:rsid w:val="003D3902"/>
    <w:rsid w:val="003D6644"/>
    <w:rsid w:val="003E1167"/>
    <w:rsid w:val="003E3A15"/>
    <w:rsid w:val="003E45CF"/>
    <w:rsid w:val="003E61E6"/>
    <w:rsid w:val="003F054F"/>
    <w:rsid w:val="003F3A18"/>
    <w:rsid w:val="003F4AF5"/>
    <w:rsid w:val="003F6F8E"/>
    <w:rsid w:val="00401130"/>
    <w:rsid w:val="00404E04"/>
    <w:rsid w:val="004121FC"/>
    <w:rsid w:val="00413F4C"/>
    <w:rsid w:val="00417A70"/>
    <w:rsid w:val="0042415C"/>
    <w:rsid w:val="00426912"/>
    <w:rsid w:val="00433041"/>
    <w:rsid w:val="004360F9"/>
    <w:rsid w:val="00436F92"/>
    <w:rsid w:val="00437416"/>
    <w:rsid w:val="004406B0"/>
    <w:rsid w:val="00444598"/>
    <w:rsid w:val="00446AF2"/>
    <w:rsid w:val="00446B66"/>
    <w:rsid w:val="00446D41"/>
    <w:rsid w:val="00453A1D"/>
    <w:rsid w:val="00455624"/>
    <w:rsid w:val="00464AA0"/>
    <w:rsid w:val="00471529"/>
    <w:rsid w:val="0047411D"/>
    <w:rsid w:val="00474B0C"/>
    <w:rsid w:val="00475DD1"/>
    <w:rsid w:val="00481B62"/>
    <w:rsid w:val="00482DA1"/>
    <w:rsid w:val="00485D08"/>
    <w:rsid w:val="00493F8C"/>
    <w:rsid w:val="004949CF"/>
    <w:rsid w:val="004963D1"/>
    <w:rsid w:val="00496BEF"/>
    <w:rsid w:val="004A26DD"/>
    <w:rsid w:val="004A3299"/>
    <w:rsid w:val="004A3331"/>
    <w:rsid w:val="004A4DFD"/>
    <w:rsid w:val="004A7757"/>
    <w:rsid w:val="004B337A"/>
    <w:rsid w:val="004B3DC3"/>
    <w:rsid w:val="004C2D76"/>
    <w:rsid w:val="004C33E4"/>
    <w:rsid w:val="004D2BEF"/>
    <w:rsid w:val="004D3165"/>
    <w:rsid w:val="004D3A94"/>
    <w:rsid w:val="004D7C50"/>
    <w:rsid w:val="004E55EA"/>
    <w:rsid w:val="004F3962"/>
    <w:rsid w:val="004F5246"/>
    <w:rsid w:val="004F52E7"/>
    <w:rsid w:val="004F5358"/>
    <w:rsid w:val="004F76C1"/>
    <w:rsid w:val="00505522"/>
    <w:rsid w:val="00505C77"/>
    <w:rsid w:val="00507C8B"/>
    <w:rsid w:val="00507C9C"/>
    <w:rsid w:val="00510DF7"/>
    <w:rsid w:val="00523AD0"/>
    <w:rsid w:val="0052474D"/>
    <w:rsid w:val="00532618"/>
    <w:rsid w:val="0053311E"/>
    <w:rsid w:val="00533666"/>
    <w:rsid w:val="0053382E"/>
    <w:rsid w:val="0053446F"/>
    <w:rsid w:val="0053581F"/>
    <w:rsid w:val="00537F0A"/>
    <w:rsid w:val="00541B29"/>
    <w:rsid w:val="005421A7"/>
    <w:rsid w:val="00542831"/>
    <w:rsid w:val="00557C29"/>
    <w:rsid w:val="00561B8D"/>
    <w:rsid w:val="00563F78"/>
    <w:rsid w:val="00564260"/>
    <w:rsid w:val="005644D7"/>
    <w:rsid w:val="00567CBA"/>
    <w:rsid w:val="00572798"/>
    <w:rsid w:val="00573C18"/>
    <w:rsid w:val="005760B3"/>
    <w:rsid w:val="00577E3A"/>
    <w:rsid w:val="0058228E"/>
    <w:rsid w:val="005831FF"/>
    <w:rsid w:val="00583C79"/>
    <w:rsid w:val="00586D6A"/>
    <w:rsid w:val="00590AEF"/>
    <w:rsid w:val="00591994"/>
    <w:rsid w:val="0059223C"/>
    <w:rsid w:val="005959A8"/>
    <w:rsid w:val="005A0039"/>
    <w:rsid w:val="005A7327"/>
    <w:rsid w:val="005B214B"/>
    <w:rsid w:val="005B3102"/>
    <w:rsid w:val="005B3410"/>
    <w:rsid w:val="005B4E91"/>
    <w:rsid w:val="005B67EF"/>
    <w:rsid w:val="005C0D67"/>
    <w:rsid w:val="005C42D0"/>
    <w:rsid w:val="005D16FB"/>
    <w:rsid w:val="005D281C"/>
    <w:rsid w:val="005D476D"/>
    <w:rsid w:val="005D74FA"/>
    <w:rsid w:val="005E16C3"/>
    <w:rsid w:val="005E4AB8"/>
    <w:rsid w:val="005E4CBE"/>
    <w:rsid w:val="005F0073"/>
    <w:rsid w:val="005F1AFA"/>
    <w:rsid w:val="005F3E09"/>
    <w:rsid w:val="005F4627"/>
    <w:rsid w:val="005F77E2"/>
    <w:rsid w:val="00612245"/>
    <w:rsid w:val="0061578C"/>
    <w:rsid w:val="00621643"/>
    <w:rsid w:val="00621F40"/>
    <w:rsid w:val="006246C9"/>
    <w:rsid w:val="00626CC7"/>
    <w:rsid w:val="00627F6A"/>
    <w:rsid w:val="00630220"/>
    <w:rsid w:val="006305DA"/>
    <w:rsid w:val="00633637"/>
    <w:rsid w:val="006366D1"/>
    <w:rsid w:val="00640F76"/>
    <w:rsid w:val="00644606"/>
    <w:rsid w:val="0064560E"/>
    <w:rsid w:val="006475F0"/>
    <w:rsid w:val="00647E23"/>
    <w:rsid w:val="00650C76"/>
    <w:rsid w:val="00653D76"/>
    <w:rsid w:val="00656E51"/>
    <w:rsid w:val="00657B8E"/>
    <w:rsid w:val="006610A6"/>
    <w:rsid w:val="00666A8E"/>
    <w:rsid w:val="006725A1"/>
    <w:rsid w:val="00685A3A"/>
    <w:rsid w:val="00686452"/>
    <w:rsid w:val="00693392"/>
    <w:rsid w:val="00696CB4"/>
    <w:rsid w:val="00696D8B"/>
    <w:rsid w:val="00697B8E"/>
    <w:rsid w:val="006A2782"/>
    <w:rsid w:val="006A4020"/>
    <w:rsid w:val="006A7B02"/>
    <w:rsid w:val="006B57A5"/>
    <w:rsid w:val="006C200B"/>
    <w:rsid w:val="006C36CD"/>
    <w:rsid w:val="006C55ED"/>
    <w:rsid w:val="006D0AD6"/>
    <w:rsid w:val="006D2C39"/>
    <w:rsid w:val="006E112C"/>
    <w:rsid w:val="006E2C6A"/>
    <w:rsid w:val="006E3FE7"/>
    <w:rsid w:val="006E4769"/>
    <w:rsid w:val="006E7786"/>
    <w:rsid w:val="006F1A34"/>
    <w:rsid w:val="006F4F57"/>
    <w:rsid w:val="006F7780"/>
    <w:rsid w:val="0071677A"/>
    <w:rsid w:val="00721544"/>
    <w:rsid w:val="00722726"/>
    <w:rsid w:val="0072282F"/>
    <w:rsid w:val="00724295"/>
    <w:rsid w:val="0072643F"/>
    <w:rsid w:val="007270D2"/>
    <w:rsid w:val="00734A56"/>
    <w:rsid w:val="00734B5C"/>
    <w:rsid w:val="0073619E"/>
    <w:rsid w:val="00740186"/>
    <w:rsid w:val="0074565F"/>
    <w:rsid w:val="00746047"/>
    <w:rsid w:val="0075122B"/>
    <w:rsid w:val="007574B5"/>
    <w:rsid w:val="00760CC8"/>
    <w:rsid w:val="00764AF1"/>
    <w:rsid w:val="00771288"/>
    <w:rsid w:val="00773B8C"/>
    <w:rsid w:val="00776D19"/>
    <w:rsid w:val="00783F94"/>
    <w:rsid w:val="007846BB"/>
    <w:rsid w:val="00787221"/>
    <w:rsid w:val="00794878"/>
    <w:rsid w:val="007A1D91"/>
    <w:rsid w:val="007A2C39"/>
    <w:rsid w:val="007A3381"/>
    <w:rsid w:val="007B3373"/>
    <w:rsid w:val="007B347C"/>
    <w:rsid w:val="007B526F"/>
    <w:rsid w:val="007B5AFD"/>
    <w:rsid w:val="007C1973"/>
    <w:rsid w:val="007C3320"/>
    <w:rsid w:val="007C5880"/>
    <w:rsid w:val="007D2DD7"/>
    <w:rsid w:val="007D5A5D"/>
    <w:rsid w:val="007E4482"/>
    <w:rsid w:val="007E67A1"/>
    <w:rsid w:val="007F0745"/>
    <w:rsid w:val="007F12D4"/>
    <w:rsid w:val="007F366C"/>
    <w:rsid w:val="007F57D8"/>
    <w:rsid w:val="008023E1"/>
    <w:rsid w:val="008051EC"/>
    <w:rsid w:val="008068D5"/>
    <w:rsid w:val="0080712A"/>
    <w:rsid w:val="00810B76"/>
    <w:rsid w:val="00811A98"/>
    <w:rsid w:val="008155EE"/>
    <w:rsid w:val="008163EE"/>
    <w:rsid w:val="00817ECD"/>
    <w:rsid w:val="00822167"/>
    <w:rsid w:val="00827853"/>
    <w:rsid w:val="00832883"/>
    <w:rsid w:val="00832BA3"/>
    <w:rsid w:val="008341CD"/>
    <w:rsid w:val="00834A33"/>
    <w:rsid w:val="0083621D"/>
    <w:rsid w:val="0084222C"/>
    <w:rsid w:val="00844C74"/>
    <w:rsid w:val="00851BCF"/>
    <w:rsid w:val="00856366"/>
    <w:rsid w:val="008613BD"/>
    <w:rsid w:val="00863025"/>
    <w:rsid w:val="00871A19"/>
    <w:rsid w:val="00871C36"/>
    <w:rsid w:val="00871F01"/>
    <w:rsid w:val="00872DFB"/>
    <w:rsid w:val="00876987"/>
    <w:rsid w:val="00892B81"/>
    <w:rsid w:val="008A2E89"/>
    <w:rsid w:val="008B4003"/>
    <w:rsid w:val="008B4DF7"/>
    <w:rsid w:val="008B76B0"/>
    <w:rsid w:val="008D1002"/>
    <w:rsid w:val="008D4542"/>
    <w:rsid w:val="008D4D8D"/>
    <w:rsid w:val="008D581F"/>
    <w:rsid w:val="008D5FD2"/>
    <w:rsid w:val="008E1E10"/>
    <w:rsid w:val="008E38D2"/>
    <w:rsid w:val="008E3FF1"/>
    <w:rsid w:val="008E50B8"/>
    <w:rsid w:val="008F3A67"/>
    <w:rsid w:val="009042BB"/>
    <w:rsid w:val="00910A89"/>
    <w:rsid w:val="00913DBB"/>
    <w:rsid w:val="00916F25"/>
    <w:rsid w:val="009176CA"/>
    <w:rsid w:val="00920CA0"/>
    <w:rsid w:val="009218D2"/>
    <w:rsid w:val="00922F36"/>
    <w:rsid w:val="0092309C"/>
    <w:rsid w:val="00924174"/>
    <w:rsid w:val="009419D8"/>
    <w:rsid w:val="00944F00"/>
    <w:rsid w:val="009461C2"/>
    <w:rsid w:val="00946FC6"/>
    <w:rsid w:val="00955463"/>
    <w:rsid w:val="00955A89"/>
    <w:rsid w:val="00955E0E"/>
    <w:rsid w:val="009669FC"/>
    <w:rsid w:val="00967535"/>
    <w:rsid w:val="0096793E"/>
    <w:rsid w:val="009721CC"/>
    <w:rsid w:val="009761E4"/>
    <w:rsid w:val="009802B2"/>
    <w:rsid w:val="00981FED"/>
    <w:rsid w:val="00983795"/>
    <w:rsid w:val="009856DE"/>
    <w:rsid w:val="00986025"/>
    <w:rsid w:val="009867B7"/>
    <w:rsid w:val="00992BCE"/>
    <w:rsid w:val="00992E2F"/>
    <w:rsid w:val="009B10E8"/>
    <w:rsid w:val="009B2AA9"/>
    <w:rsid w:val="009C6AE3"/>
    <w:rsid w:val="009D0063"/>
    <w:rsid w:val="009E3140"/>
    <w:rsid w:val="009F5268"/>
    <w:rsid w:val="00A06052"/>
    <w:rsid w:val="00A062B3"/>
    <w:rsid w:val="00A10405"/>
    <w:rsid w:val="00A145BF"/>
    <w:rsid w:val="00A15A59"/>
    <w:rsid w:val="00A16D33"/>
    <w:rsid w:val="00A20B78"/>
    <w:rsid w:val="00A2115C"/>
    <w:rsid w:val="00A26BC0"/>
    <w:rsid w:val="00A32957"/>
    <w:rsid w:val="00A339FE"/>
    <w:rsid w:val="00A36835"/>
    <w:rsid w:val="00A36FC7"/>
    <w:rsid w:val="00A45D4C"/>
    <w:rsid w:val="00A4690C"/>
    <w:rsid w:val="00A521A9"/>
    <w:rsid w:val="00A5615E"/>
    <w:rsid w:val="00A56B2A"/>
    <w:rsid w:val="00A61EAF"/>
    <w:rsid w:val="00A66E73"/>
    <w:rsid w:val="00A67766"/>
    <w:rsid w:val="00A71431"/>
    <w:rsid w:val="00A71B33"/>
    <w:rsid w:val="00A8007E"/>
    <w:rsid w:val="00A84C69"/>
    <w:rsid w:val="00A87AD8"/>
    <w:rsid w:val="00A925D8"/>
    <w:rsid w:val="00A93066"/>
    <w:rsid w:val="00A94626"/>
    <w:rsid w:val="00A94FA6"/>
    <w:rsid w:val="00AA245D"/>
    <w:rsid w:val="00AA3566"/>
    <w:rsid w:val="00AA598C"/>
    <w:rsid w:val="00AB37DF"/>
    <w:rsid w:val="00AC0731"/>
    <w:rsid w:val="00AC4528"/>
    <w:rsid w:val="00AD027A"/>
    <w:rsid w:val="00AD47CB"/>
    <w:rsid w:val="00AE21D5"/>
    <w:rsid w:val="00AE64CF"/>
    <w:rsid w:val="00B007D5"/>
    <w:rsid w:val="00B02854"/>
    <w:rsid w:val="00B03C8A"/>
    <w:rsid w:val="00B04171"/>
    <w:rsid w:val="00B073C2"/>
    <w:rsid w:val="00B07C6E"/>
    <w:rsid w:val="00B134B8"/>
    <w:rsid w:val="00B1450E"/>
    <w:rsid w:val="00B1492D"/>
    <w:rsid w:val="00B15FC6"/>
    <w:rsid w:val="00B211D9"/>
    <w:rsid w:val="00B2542F"/>
    <w:rsid w:val="00B3059B"/>
    <w:rsid w:val="00B3195E"/>
    <w:rsid w:val="00B31AB1"/>
    <w:rsid w:val="00B33722"/>
    <w:rsid w:val="00B44B92"/>
    <w:rsid w:val="00B46D37"/>
    <w:rsid w:val="00B51107"/>
    <w:rsid w:val="00B52D11"/>
    <w:rsid w:val="00B55408"/>
    <w:rsid w:val="00B55C00"/>
    <w:rsid w:val="00B55DE1"/>
    <w:rsid w:val="00B560BD"/>
    <w:rsid w:val="00B6055D"/>
    <w:rsid w:val="00B63A9C"/>
    <w:rsid w:val="00B64199"/>
    <w:rsid w:val="00B7004E"/>
    <w:rsid w:val="00B728D1"/>
    <w:rsid w:val="00B77236"/>
    <w:rsid w:val="00B772FF"/>
    <w:rsid w:val="00B81BD6"/>
    <w:rsid w:val="00B8209B"/>
    <w:rsid w:val="00B82F18"/>
    <w:rsid w:val="00B83AE2"/>
    <w:rsid w:val="00B83C4D"/>
    <w:rsid w:val="00B90ACB"/>
    <w:rsid w:val="00BA15F1"/>
    <w:rsid w:val="00BA62DE"/>
    <w:rsid w:val="00BB199F"/>
    <w:rsid w:val="00BB404D"/>
    <w:rsid w:val="00BB476E"/>
    <w:rsid w:val="00BB6D10"/>
    <w:rsid w:val="00BC6C24"/>
    <w:rsid w:val="00BD2E00"/>
    <w:rsid w:val="00BD30F0"/>
    <w:rsid w:val="00BD415C"/>
    <w:rsid w:val="00BE1094"/>
    <w:rsid w:val="00BE1428"/>
    <w:rsid w:val="00BE30BD"/>
    <w:rsid w:val="00BE5761"/>
    <w:rsid w:val="00BE77F7"/>
    <w:rsid w:val="00BF12DC"/>
    <w:rsid w:val="00BF240D"/>
    <w:rsid w:val="00C023EB"/>
    <w:rsid w:val="00C14AC8"/>
    <w:rsid w:val="00C151BF"/>
    <w:rsid w:val="00C163D1"/>
    <w:rsid w:val="00C25912"/>
    <w:rsid w:val="00C2786F"/>
    <w:rsid w:val="00C41411"/>
    <w:rsid w:val="00C4262B"/>
    <w:rsid w:val="00C452D3"/>
    <w:rsid w:val="00C479D8"/>
    <w:rsid w:val="00C53916"/>
    <w:rsid w:val="00C65C03"/>
    <w:rsid w:val="00C73B1E"/>
    <w:rsid w:val="00C753D0"/>
    <w:rsid w:val="00C75809"/>
    <w:rsid w:val="00C76ED9"/>
    <w:rsid w:val="00C77641"/>
    <w:rsid w:val="00C82103"/>
    <w:rsid w:val="00C836B9"/>
    <w:rsid w:val="00C945C9"/>
    <w:rsid w:val="00C958E9"/>
    <w:rsid w:val="00C97334"/>
    <w:rsid w:val="00C97CD0"/>
    <w:rsid w:val="00CA1C11"/>
    <w:rsid w:val="00CA2602"/>
    <w:rsid w:val="00CA2C62"/>
    <w:rsid w:val="00CA7EDF"/>
    <w:rsid w:val="00CB0338"/>
    <w:rsid w:val="00CB2CD5"/>
    <w:rsid w:val="00CB384F"/>
    <w:rsid w:val="00CB6BB3"/>
    <w:rsid w:val="00CB7123"/>
    <w:rsid w:val="00CC1017"/>
    <w:rsid w:val="00CC10C2"/>
    <w:rsid w:val="00CC3258"/>
    <w:rsid w:val="00CD086A"/>
    <w:rsid w:val="00CD3D97"/>
    <w:rsid w:val="00CD402C"/>
    <w:rsid w:val="00CD698B"/>
    <w:rsid w:val="00CD7884"/>
    <w:rsid w:val="00CE258F"/>
    <w:rsid w:val="00CE7362"/>
    <w:rsid w:val="00CF32E1"/>
    <w:rsid w:val="00CF5DB5"/>
    <w:rsid w:val="00D01B78"/>
    <w:rsid w:val="00D11029"/>
    <w:rsid w:val="00D164DB"/>
    <w:rsid w:val="00D22FAF"/>
    <w:rsid w:val="00D27756"/>
    <w:rsid w:val="00D34EAD"/>
    <w:rsid w:val="00D34EB1"/>
    <w:rsid w:val="00D36B1C"/>
    <w:rsid w:val="00D46D6E"/>
    <w:rsid w:val="00D50B6D"/>
    <w:rsid w:val="00D50F5E"/>
    <w:rsid w:val="00D511FB"/>
    <w:rsid w:val="00D66226"/>
    <w:rsid w:val="00D662AC"/>
    <w:rsid w:val="00D66CB8"/>
    <w:rsid w:val="00D71193"/>
    <w:rsid w:val="00D75172"/>
    <w:rsid w:val="00D850F8"/>
    <w:rsid w:val="00D9510A"/>
    <w:rsid w:val="00D962B5"/>
    <w:rsid w:val="00DA42FD"/>
    <w:rsid w:val="00DA4AAD"/>
    <w:rsid w:val="00DA7C13"/>
    <w:rsid w:val="00DB0FA3"/>
    <w:rsid w:val="00DB2B45"/>
    <w:rsid w:val="00DB3C7B"/>
    <w:rsid w:val="00DB4D2E"/>
    <w:rsid w:val="00DB569C"/>
    <w:rsid w:val="00DC26FE"/>
    <w:rsid w:val="00DC27C1"/>
    <w:rsid w:val="00DC2F60"/>
    <w:rsid w:val="00DC3118"/>
    <w:rsid w:val="00DC3669"/>
    <w:rsid w:val="00DC3D00"/>
    <w:rsid w:val="00DD04DB"/>
    <w:rsid w:val="00DD2EF1"/>
    <w:rsid w:val="00DD74D0"/>
    <w:rsid w:val="00DE4405"/>
    <w:rsid w:val="00DE4C4A"/>
    <w:rsid w:val="00DE7C20"/>
    <w:rsid w:val="00DF1502"/>
    <w:rsid w:val="00DF1B4C"/>
    <w:rsid w:val="00DF7EB2"/>
    <w:rsid w:val="00E03CE6"/>
    <w:rsid w:val="00E04804"/>
    <w:rsid w:val="00E12BE6"/>
    <w:rsid w:val="00E15360"/>
    <w:rsid w:val="00E17388"/>
    <w:rsid w:val="00E25F0D"/>
    <w:rsid w:val="00E26BFC"/>
    <w:rsid w:val="00E274D3"/>
    <w:rsid w:val="00E300FA"/>
    <w:rsid w:val="00E3040A"/>
    <w:rsid w:val="00E33146"/>
    <w:rsid w:val="00E336ED"/>
    <w:rsid w:val="00E36B93"/>
    <w:rsid w:val="00E42D8A"/>
    <w:rsid w:val="00E46477"/>
    <w:rsid w:val="00E47FE0"/>
    <w:rsid w:val="00E5092D"/>
    <w:rsid w:val="00E614B1"/>
    <w:rsid w:val="00E61C2A"/>
    <w:rsid w:val="00E63BA8"/>
    <w:rsid w:val="00E64BBC"/>
    <w:rsid w:val="00E70B13"/>
    <w:rsid w:val="00E758C4"/>
    <w:rsid w:val="00E7759D"/>
    <w:rsid w:val="00E81037"/>
    <w:rsid w:val="00E81291"/>
    <w:rsid w:val="00E84BC1"/>
    <w:rsid w:val="00E92832"/>
    <w:rsid w:val="00E935E5"/>
    <w:rsid w:val="00E960DC"/>
    <w:rsid w:val="00EA1373"/>
    <w:rsid w:val="00EA3D58"/>
    <w:rsid w:val="00EA5AA9"/>
    <w:rsid w:val="00EB4540"/>
    <w:rsid w:val="00EC011D"/>
    <w:rsid w:val="00EC3302"/>
    <w:rsid w:val="00EC44DA"/>
    <w:rsid w:val="00EC537F"/>
    <w:rsid w:val="00EC5ED2"/>
    <w:rsid w:val="00EC7E22"/>
    <w:rsid w:val="00ED2551"/>
    <w:rsid w:val="00ED499E"/>
    <w:rsid w:val="00ED63F4"/>
    <w:rsid w:val="00ED6AA8"/>
    <w:rsid w:val="00EE019E"/>
    <w:rsid w:val="00EE54A3"/>
    <w:rsid w:val="00EF26FA"/>
    <w:rsid w:val="00EF5C80"/>
    <w:rsid w:val="00EF77ED"/>
    <w:rsid w:val="00F02820"/>
    <w:rsid w:val="00F034D3"/>
    <w:rsid w:val="00F14267"/>
    <w:rsid w:val="00F158DD"/>
    <w:rsid w:val="00F22B01"/>
    <w:rsid w:val="00F358F6"/>
    <w:rsid w:val="00F436F7"/>
    <w:rsid w:val="00F45AAA"/>
    <w:rsid w:val="00F52D9E"/>
    <w:rsid w:val="00F5467E"/>
    <w:rsid w:val="00F61146"/>
    <w:rsid w:val="00F62AF9"/>
    <w:rsid w:val="00F6302F"/>
    <w:rsid w:val="00F636BD"/>
    <w:rsid w:val="00F67997"/>
    <w:rsid w:val="00F73B14"/>
    <w:rsid w:val="00F75EB5"/>
    <w:rsid w:val="00F85847"/>
    <w:rsid w:val="00F92820"/>
    <w:rsid w:val="00F965EE"/>
    <w:rsid w:val="00F96E08"/>
    <w:rsid w:val="00FA0ABB"/>
    <w:rsid w:val="00FA2E81"/>
    <w:rsid w:val="00FA526F"/>
    <w:rsid w:val="00FA532C"/>
    <w:rsid w:val="00FA5AEE"/>
    <w:rsid w:val="00FB05B6"/>
    <w:rsid w:val="00FB1832"/>
    <w:rsid w:val="00FB4D8A"/>
    <w:rsid w:val="00FB587F"/>
    <w:rsid w:val="00FC22F6"/>
    <w:rsid w:val="00FC2CBE"/>
    <w:rsid w:val="00FC4977"/>
    <w:rsid w:val="00FD78CF"/>
    <w:rsid w:val="00FE164A"/>
    <w:rsid w:val="00FE19F6"/>
    <w:rsid w:val="00FF262A"/>
    <w:rsid w:val="00FF5A46"/>
    <w:rsid w:val="00FF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9F3CF365-CB53-47AD-B0E2-198E575F82D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Istaknuto">
    <w:name w:val="Emphasis"/>
    <w:basedOn w:val="Zadanifontodlomka"/>
    <w:qFormat/>
    <w:rsid w:val="008B4DF7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A211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Istaknuto"/>
    <w:rsid w:val="00A2115C"/>
    <w:rPr>
      <w:rFonts w:ascii="Times New Roman" w:hAnsi="Times New Roman" w:cs="Times New Roman"/>
      <w:i/>
      <w:i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Istaknuto"/>
    <w:rsid w:val="00A2115C"/>
    <w:rPr>
      <w:rFonts w:ascii="Arial" w:hAnsi="Arial" w:cs="Arial"/>
      <w:i/>
      <w:i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115C"/>
    <w:rPr>
      <w:rFonts w:ascii="Arial" w:hAnsi="Arial" w:cs="Arial"/>
      <w:i/>
      <w:iCs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115C"/>
    <w:rPr>
      <w:rFonts w:ascii="Arial" w:hAnsi="Arial" w:cs="Arial"/>
      <w:i/>
      <w:iCs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1719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120669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9257298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5840388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592006969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1676702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622800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1420667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veljače 2024.</izvorni_sadrzaj>
    <derivirana_varijabla naziv="DomainObject.DatumDonosenjaOdluke_1">26. veljače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siječnja 2024.</izvorni_sadrzaj>
    <derivirana_varijabla naziv="DomainObject.Predmet.DatumIzradeOptuznogAkta_1">22. siječnja 2024.</derivirana_varijabla>
  </DomainObject.Predmet.DatumIzradeOptuznogAkta>
  <DomainObject.Predmet.DatumIzradeOptuznogAktaFormated>
    <izvorni_sadrzaj>22.1.2024.</izvorni_sadrzaj>
    <derivirana_varijabla naziv="DomainObject.Predmet.DatumIzradeOptuznogAktaFormated_1">22.1.2024.</derivirana_varijabla>
  </DomainObject.Predmet.DatumIzradeOptuznogAktaFormated>
  <DomainObject.Predmet.DatumOsnivanja>
    <izvorni_sadrzaj>22. siječnja 2024.</izvorni_sadrzaj>
    <derivirana_varijabla naziv="DomainObject.Predmet.DatumOsnivanja_1">22.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siječnja 2024.</izvorni_sadrzaj>
    <derivirana_varijabla naziv="DomainObject.Predmet.DatumPrimitkaOptuznogAkta_1">22.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St-226/2024</izvorni_sadrzaj>
    <derivirana_varijabla naziv="DomainObject.Predmet.OznakaBroj_1">St-226/2024</derivirana_varijabla>
  </DomainObject.Predmet.OznakaBroj>
  <DomainObject.Predmet.OznakaBrojOptuznogAkta>
    <izvorni_sadrzaj>04-06-24-333</izvorni_sadrzaj>
    <derivirana_varijabla naziv="DomainObject.Predmet.OznakaBrojOptuznogAkta_1">04-06-24-333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AMAZONA PRIJEVOZ j.d.o.o.</izvorni_sadrzaj>
    <derivirana_varijabla naziv="DomainObject.Predmet.ProtustrankaFormated_1">  AMAZONA PRIJEVOZ j.d.o.o.</derivirana_varijabla>
  </DomainObject.Predmet.ProtustrankaFormated>
  <DomainObject.Predmet.ProtustrankaFormatedOIB>
    <izvorni_sadrzaj>  AMAZONA PRIJEVOZ j.d.o.o., OIB 66915399423</izvorni_sadrzaj>
    <derivirana_varijabla naziv="DomainObject.Predmet.ProtustrankaFormatedOIB_1">  AMAZONA PRIJEVOZ j.d.o.o., OIB 66915399423</derivirana_varijabla>
  </DomainObject.Predmet.ProtustrankaFormatedOIB>
  <DomainObject.Predmet.ProtustrankaFormatedWithAdress>
    <izvorni_sadrzaj> AMAZONA PRIJEVOZ j.d.o.o., Poljana Jurja Andrassyja 3, 10000 Zagreb</izvorni_sadrzaj>
    <derivirana_varijabla naziv="DomainObject.Predmet.ProtustrankaFormatedWithAdress_1"> AMAZONA PRIJEVOZ j.d.o.o., Poljana Jurja Andrassyja 3, 10000 Zagreb</derivirana_varijabla>
  </DomainObject.Predmet.ProtustrankaFormatedWithAdress>
  <DomainObject.Predmet.ProtustrankaFormatedWithAdressOIB>
    <izvorni_sadrzaj> AMAZONA PRIJEVOZ j.d.o.o., OIB 66915399423, Poljana Jurja Andrassyja 3, 10000 Zagreb</izvorni_sadrzaj>
    <derivirana_varijabla naziv="DomainObject.Predmet.ProtustrankaFormatedWithAdressOIB_1"> AMAZONA PRIJEVOZ j.d.o.o., OIB 66915399423, Poljana Jurja Andrassyja 3, 10000 Zagreb</derivirana_varijabla>
  </DomainObject.Predmet.ProtustrankaFormatedWithAdressOIB>
  <DomainObject.Predmet.ProtustrankaWithAdress>
    <izvorni_sadrzaj>AMAZONA PRIJEVOZ j.d.o.o. Poljana Jurja Andrassyja 3, 10000 Zagreb</izvorni_sadrzaj>
    <derivirana_varijabla naziv="DomainObject.Predmet.ProtustrankaWithAdress_1">AMAZONA PRIJEVOZ j.d.o.o. Poljana Jurja Andrassyja 3, 10000 Zagreb</derivirana_varijabla>
  </DomainObject.Predmet.ProtustrankaWithAdress>
  <DomainObject.Predmet.ProtustrankaWithAdressOIB>
    <izvorni_sadrzaj>AMAZONA PRIJEVOZ j.d.o.o., OIB 66915399423, Poljana Jurja Andrassyja 3, 10000 Zagreb</izvorni_sadrzaj>
    <derivirana_varijabla naziv="DomainObject.Predmet.ProtustrankaWithAdressOIB_1">AMAZONA PRIJEVOZ j.d.o.o., OIB 66915399423, Poljana Jurja Andrassyja 3, 10000 Zagreb</derivirana_varijabla>
  </DomainObject.Predmet.ProtustrankaWithAdressOIB>
  <DomainObject.Predmet.ProtustrankaNazivFormated>
    <izvorni_sadrzaj>AMAZONA PRIJEVOZ j.d.o.o.</izvorni_sadrzaj>
    <derivirana_varijabla naziv="DomainObject.Predmet.ProtustrankaNazivFormated_1">AMAZONA PRIJEVOZ j.d.o.o.</derivirana_varijabla>
  </DomainObject.Predmet.ProtustrankaNazivFormated>
  <DomainObject.Predmet.ProtustrankaNazivFormatedOIB>
    <izvorni_sadrzaj>AMAZONA PRIJEVOZ j.d.o.o., OIB 66915399423</izvorni_sadrzaj>
    <derivirana_varijabla naziv="DomainObject.Predmet.ProtustrankaNazivFormatedOIB_1">AMAZONA PRIJEVOZ j.d.o.o., OIB 66915399423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5, Livadarski put 7</izvorni_sadrzaj>
    <derivirana_varijabla naziv="DomainObject.Predmet.Referada.Prostorija.Naziv_1">soba 5, Livadarski put 7</derivirana_varijabla>
  </DomainObject.Predmet.Referada.Prostorija.Naziv>
  <DomainObject.Predmet.Referada.Prostorija.Oznaka>
    <izvorni_sadrzaj>5 Livadarski put 7</izvorni_sadrzaj>
    <derivirana_varijabla naziv="DomainObject.Predmet.Referada.Prostorija.Oznaka_1">5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AMAZONA PRIJEVOZ j.d.o.o.</item>
    </izvorni_sadrzaj>
    <derivirana_varijabla naziv="DomainObject.Predmet.ProtuStrankaListFormated_1">
      <item>AMAZONA PRIJEVOZ j.d.o.o.</item>
    </derivirana_varijabla>
  </DomainObject.Predmet.ProtuStrankaListFormated>
  <DomainObject.Predmet.ProtuStrankaListFormatedOIB>
    <izvorni_sadrzaj>
      <item>AMAZONA PRIJEVOZ j.d.o.o., OIB 66915399423</item>
    </izvorni_sadrzaj>
    <derivirana_varijabla naziv="DomainObject.Predmet.ProtuStrankaListFormatedOIB_1">
      <item>AMAZONA PRIJEVOZ j.d.o.o., OIB 66915399423</item>
    </derivirana_varijabla>
  </DomainObject.Predmet.ProtuStrankaListFormatedOIB>
  <DomainObject.Predmet.ProtuStrankaListFormatedWithAdress>
    <izvorni_sadrzaj>
      <item>AMAZONA PRIJEVOZ j.d.o.o., Poljana Jurja Andrassyja 3, 10000 Zagreb</item>
    </izvorni_sadrzaj>
    <derivirana_varijabla naziv="DomainObject.Predmet.ProtuStrankaListFormatedWithAdress_1">
      <item>AMAZONA PRIJEVOZ j.d.o.o., Poljana Jurja Andrassyja 3, 10000 Zagreb</item>
    </derivirana_varijabla>
  </DomainObject.Predmet.ProtuStrankaListFormatedWithAdress>
  <DomainObject.Predmet.ProtuStrankaListFormatedWithAdressOIB>
    <izvorni_sadrzaj>
      <item>AMAZONA PRIJEVOZ j.d.o.o., OIB 66915399423, Poljana Jurja Andrassyja 3, 10000 Zagreb</item>
    </izvorni_sadrzaj>
    <derivirana_varijabla naziv="DomainObject.Predmet.ProtuStrankaListFormatedWithAdressOIB_1">
      <item>AMAZONA PRIJEVOZ j.d.o.o., OIB 66915399423, Poljana Jurja Andrassyja 3, 10000 Zagreb</item>
    </derivirana_varijabla>
  </DomainObject.Predmet.ProtuStrankaListFormatedWithAdressOIB>
  <DomainObject.Predmet.ProtuStrankaListNazivFormated>
    <izvorni_sadrzaj>
      <item>AMAZONA PRIJEVOZ j.d.o.o.</item>
    </izvorni_sadrzaj>
    <derivirana_varijabla naziv="DomainObject.Predmet.ProtuStrankaListNazivFormated_1">
      <item>AMAZONA PRIJEVOZ j.d.o.o.</item>
    </derivirana_varijabla>
  </DomainObject.Predmet.ProtuStrankaListNazivFormated>
  <DomainObject.Predmet.ProtuStrankaListNazivFormatedOIB>
    <izvorni_sadrzaj>
      <item>AMAZONA PRIJEVOZ j.d.o.o., OIB 66915399423</item>
    </izvorni_sadrzaj>
    <derivirana_varijabla naziv="DomainObject.Predmet.ProtuStrankaListNazivFormatedOIB_1">
      <item>AMAZONA PRIJEVOZ j.d.o.o., OIB 66915399423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veljače 2024.</izvorni_sadrzaj>
    <derivirana_varijabla naziv="DomainObject.Datum_1">26. veljače 2024.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AMAZONA PRIJEVOZ j.d.o.o.</izvorni_sadrzaj>
    <derivirana_varijabla naziv="DomainObject.Predmet.ProtustrankaIDrugi_1">AMAZONA PRIJEVOZ j.d.o.o.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AMAZONA PRIJEVOZ j.d.o.o., OIB 66915399423, Poljana Jurja Andrassyja 3, 10000 Zagreb</izvorni_sadrzaj>
    <derivirana_varijabla naziv="DomainObject.Predmet.ProtustrankaIDrugiAdressOIB_1">AMAZONA PRIJEVOZ j.d.o.o., OIB 66915399423, Poljana Jurja Andrassyja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AMAZONA PRIJEVOZ j.d.o.o.</item>
      <item>Financijska agencija</item>
    </izvorni_sadrzaj>
    <derivirana_varijabla naziv="DomainObject.Predmet.SudioniciListNaziv_1">
      <item>AMAZONA PRIJEVOZ j.d.o.o.</item>
      <item>Financijska agencija</item>
    </derivirana_varijabla>
  </DomainObject.Predmet.SudioniciListNaziv>
  <DomainObject.Predmet.SudioniciListAdressOIB>
    <izvorni_sadrzaj>
      <item>AMAZONA PRIJEVOZ j.d.o.o., OIB 66915399423, Poljana Jurja Andrassyja 3,10000 Zagreb</item>
      <item>Financijska agencija, OIB 85821130368, ULICA GRADA VUKOVARA 70,10000 Zagreb</item>
    </izvorni_sadrzaj>
    <derivirana_varijabla naziv="DomainObject.Predmet.SudioniciListAdressOIB_1">
      <item>AMAZONA PRIJEVOZ j.d.o.o., OIB 66915399423, Poljana Jurja Andrassyja 3,10000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66915399423</item>
      <item>, OIB 85821130368</item>
    </izvorni_sadrzaj>
    <derivirana_varijabla naziv="DomainObject.Predmet.SudioniciListNazivOIB_1">
      <item>, OIB 66915399423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siječnja 2024.</izvorni_sadrzaj>
    <derivirana_varijabla naziv="DomainObject.Predmet.DatumPocetkaProcesa_1">22.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253</properties:Words>
  <properties:Characters>1369</properties:Characters>
  <properties:Lines>46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2024-02-26T08:50:00Z</dcterms:created>
  <dc:creator>ilukac</dc:creator>
  <cp:lastModifiedBy>Martina Trbuha</cp:lastModifiedBy>
  <cp:lastPrinted>2019-10-16T06:26:00Z</cp:lastPrinted>
  <dcterms:modified xmlns:xsi="http://www.w3.org/2001/XMLSchema-instance" xsi:type="dcterms:W3CDTF">2024-02-26T08:54:00Z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(St-226-2024-26-02-2024-oglas.docx)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