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5f57" w14:paraId="c255f57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654DAF">
      <w:pPr>
        <w:ind w:left="5040"/>
        <w:rPr>
          <w:b/>
        </w:rPr>
      </w:pPr>
    </w:p>
    <w:p w:rsidRDefault="00C31F32" w:rsidP="00AC36B8" w:rsidR="00C31F32" w:rsidRPr="00C31F32">
      <w:pPr>
        <w:ind w:firstLine="360"/>
        <w:jc w:val="right"/>
        <w:rPr>
          <w:b/>
        </w:rPr>
      </w:pPr>
      <w:r w:rsidRPr="00C31F32">
        <w:rPr>
          <w:b/>
        </w:rPr>
        <w:t xml:space="preserve">IVAN BOGADI, Prvić Luka, </w:t>
      </w:r>
    </w:p>
    <w:p w:rsidRDefault="00C31F32" w:rsidP="00AC36B8" w:rsidR="000A46ED" w:rsidRPr="00C31F32">
      <w:pPr>
        <w:ind w:firstLine="360"/>
        <w:jc w:val="right"/>
        <w:rPr>
          <w:b/>
        </w:rPr>
      </w:pPr>
      <w:r w:rsidRPr="00C31F32">
        <w:rPr>
          <w:b/>
        </w:rPr>
        <w:t>Ulica IX 179</w:t>
      </w:r>
    </w:p>
    <w:p w:rsidRDefault="00C31F32" w:rsidP="00AC36B8" w:rsidR="00C31F32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C31F32">
        <w:t>40/16-4</w:t>
      </w:r>
      <w:r w:rsidR="001A7D41">
        <w:t xml:space="preserve"> </w:t>
      </w:r>
      <w:r w:rsidRPr="00B0613D">
        <w:t xml:space="preserve">od </w:t>
      </w:r>
      <w:r w:rsidR="00F37E59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C31F32">
        <w:t>BOGADI &amp; DUILO d.o.o., Skradin, Put Gradine 3, OIB:07028130994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F37E59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F37E59">
        <w:rPr>
          <w:bCs/>
        </w:rPr>
        <w:t>13,00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F37E59">
        <w:rPr>
          <w:bCs/>
        </w:rPr>
        <w:t>20. travnja</w:t>
      </w:r>
      <w:r w:rsidR="0064551A" w:rsidRPr="0064551A">
        <w:rPr>
          <w:bCs/>
        </w:rPr>
        <w:t xml:space="preserve"> 2016. u </w:t>
      </w:r>
      <w:r w:rsidR="00F37E59">
        <w:rPr>
          <w:bCs/>
        </w:rPr>
        <w:t>13,10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F37E59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C31F32">
      <w:t>340/16-5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0706D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547E6"/>
    <w:rsid w:val="00881FB3"/>
    <w:rsid w:val="00885AD5"/>
    <w:rsid w:val="0089281D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37E59"/>
    <w:rsid w:val="00F43762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0070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0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0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0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0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0070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0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0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0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0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BOGADI &amp; DUILO društvo s ograničenom odgovornošću za promet nekretninama</izvorni_sadrzaj>
    <derivirana_varijabla naziv="DomainObject.Predmet.ProtustrankaFormated_1">  BOGADI &amp; DUILO društvo s ograničenom odgovornošću za promet nekretninama</derivirana_varijabla>
  </DomainObject.Predmet.ProtustrankaFormated>
  <DomainObject.Predmet.ProtustrankaFormatedOIB>
    <izvorni_sadrzaj>  BOGADI &amp; DUILO društvo s ograničenom odgovornošću za promet nekretninama, OIB 07028130994</izvorni_sadrzaj>
    <derivirana_varijabla naziv="DomainObject.Predmet.ProtustrankaFormatedOIB_1">  BOGADI &amp; DUILO društvo s ograničenom odgovornošću za promet nekretninama, OIB 07028130994</derivirana_varijabla>
  </DomainObject.Predmet.ProtustrankaFormatedOIB>
  <DomainObject.Predmet.ProtustrankaFormatedWithAdress>
    <izvorni_sadrzaj> BOGADI &amp; DUILO društvo s ograničenom odgovornošću za promet nekretninama, Put Gradine 3 , 22222 Skradin</izvorni_sadrzaj>
    <derivirana_varijabla naziv="DomainObject.Predmet.ProtustrankaFormatedWithAdress_1"> BOGADI &amp; DUILO društvo s ograničenom odgovornošću za promet nekretninama, Put Gradine 3 , 22222 Skradin</derivirana_varijabla>
  </DomainObject.Predmet.ProtustrankaFormatedWithAdress>
  <DomainObject.Predmet.ProtustrankaFormatedWithAdressOIB>
    <izvorni_sadrzaj> BOGADI &amp; DUILO društvo s ograničenom odgovornošću za promet nekretninama, OIB 07028130994, Put Gradine 3 , 22222 Skradin</izvorni_sadrzaj>
    <derivirana_varijabla naziv="DomainObject.Predmet.ProtustrankaFormatedWithAdressOIB_1"> BOGADI &amp; DUILO društvo s ograničenom odgovornošću za promet nekretninama, OIB 07028130994, Put Gradine 3 , 22222 Skradin</derivirana_varijabla>
  </DomainObject.Predmet.ProtustrankaFormatedWithAdressOIB>
  <DomainObject.Predmet.ProtustrankaWithAdress>
    <izvorni_sadrzaj>BOGADI &amp; DUILO društvo s ograničenom odgovornošću za promet nekretninama Put Gradine 3 , 22222 Skradin</izvorni_sadrzaj>
    <derivirana_varijabla naziv="DomainObject.Predmet.ProtustrankaWithAdress_1">BOGADI &amp; DUILO društvo s ograničenom odgovornošću za promet nekretninama Put Gradine 3 , 22222 Skradin</derivirana_varijabla>
  </DomainObject.Predmet.ProtustrankaWithAdress>
  <DomainObject.Predmet.ProtustrankaWithAdressOIB>
    <izvorni_sadrzaj>BOGADI &amp; DUILO društvo s ograničenom odgovornošću za promet nekretninama, OIB 07028130994, Put Gradine 3 , 22222 Skradin</izvorni_sadrzaj>
    <derivirana_varijabla naziv="DomainObject.Predmet.ProtustrankaWithAdressOIB_1">BOGADI &amp; DUILO društvo s ograničenom odgovornošću za promet nekretninama, OIB 07028130994, Put Gradine 3 , 22222 Skradin</derivirana_varijabla>
  </DomainObject.Predmet.ProtustrankaWithAdressOIB>
  <DomainObject.Predmet.ProtustrankaNazivFormated>
    <izvorni_sadrzaj>BOGADI &amp; DUILO društvo s ograničenom odgovornošću za promet nekretninama</izvorni_sadrzaj>
    <derivirana_varijabla naziv="DomainObject.Predmet.ProtustrankaNazivFormated_1">BOGADI &amp; DUILO društvo s ograničenom odgovornošću za promet nekretninama</derivirana_varijabla>
  </DomainObject.Predmet.ProtustrankaNazivFormated>
  <DomainObject.Predmet.ProtustrankaNazivFormatedOIB>
    <izvorni_sadrzaj>BOGADI &amp; DUILO društvo s ograničenom odgovornošću za promet nekretninama, OIB 07028130994</izvorni_sadrzaj>
    <derivirana_varijabla naziv="DomainObject.Predmet.ProtustrankaNazivFormatedOIB_1">BOGADI &amp; DUILO društvo s ograničenom odgovornošću za promet nekretninama, OIB 07028130994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BOGADI &amp; DUILO društvo s ograničenom odgovornošću za promet nekretninama</item>
    </izvorni_sadrzaj>
    <derivirana_varijabla naziv="DomainObject.Predmet.ProtuStrankaListFormated_1">
      <item>BOGADI &amp; DUILO društvo s ograničenom odgovornošću za promet nekretninama</item>
    </derivirana_varijabla>
  </DomainObject.Predmet.ProtuStrankaListFormated>
  <DomainObject.Predmet.ProtuStrankaListFormatedOIB>
    <izvorni_sadrzaj>
      <item>BOGADI &amp; DUILO društvo s ograničenom odgovornošću za promet nekretninama, OIB 07028130994</item>
    </izvorni_sadrzaj>
    <derivirana_varijabla naziv="DomainObject.Predmet.ProtuStrankaListFormatedOIB_1">
      <item>BOGADI &amp; DUILO društvo s ograničenom odgovornošću za promet nekretninama, OIB 07028130994</item>
    </derivirana_varijabla>
  </DomainObject.Predmet.ProtuStrankaListFormatedOIB>
  <DomainObject.Predmet.ProtuStrankaListFormatedWithAdress>
    <izvorni_sadrzaj>
      <item>BOGADI &amp; DUILO društvo s ograničenom odgovornošću za promet nekretninama, Put Gradine 3 , 22222 Skradin</item>
    </izvorni_sadrzaj>
    <derivirana_varijabla naziv="DomainObject.Predmet.ProtuStrankaListFormatedWithAdress_1">
      <item>BOGADI &amp; DUILO društvo s ograničenom odgovornošću za promet nekretninama, Put Gradine 3 , 22222 Skradin</item>
    </derivirana_varijabla>
  </DomainObject.Predmet.ProtuStrankaListFormatedWithAdress>
  <DomainObject.Predmet.ProtuStrankaListFormatedWithAdressOIB>
    <izvorni_sadrzaj>
      <item>BOGADI &amp; DUILO društvo s ograničenom odgovornošću za promet nekretninama, OIB 07028130994, Put Gradine 3 , 22222 Skradin</item>
    </izvorni_sadrzaj>
    <derivirana_varijabla naziv="DomainObject.Predmet.ProtuStrankaListFormatedWithAdressOIB_1">
      <item>BOGADI &amp; DUILO društvo s ograničenom odgovornošću za promet nekretninama, OIB 07028130994, Put Gradine 3 , 22222 Skradin</item>
    </derivirana_varijabla>
  </DomainObject.Predmet.ProtuStrankaListFormatedWithAdressOIB>
  <DomainObject.Predmet.ProtuStrankaListNazivFormated>
    <izvorni_sadrzaj>
      <item>BOGADI &amp; DUILO društvo s ograničenom odgovornošću za promet nekretninama</item>
    </izvorni_sadrzaj>
    <derivirana_varijabla naziv="DomainObject.Predmet.ProtuStrankaListNazivFormated_1">
      <item>BOGADI &amp; DUILO društvo s ograničenom odgovornošću za promet nekretninama</item>
    </derivirana_varijabla>
  </DomainObject.Predmet.ProtuStrankaListNazivFormated>
  <DomainObject.Predmet.ProtuStrankaListNazivFormatedOIB>
    <izvorni_sadrzaj>
      <item>BOGADI &amp; DUILO društvo s ograničenom odgovornošću za promet nekretninama, OIB 07028130994</item>
    </izvorni_sadrzaj>
    <derivirana_varijabla naziv="DomainObject.Predmet.ProtuStrankaListNazivFormatedOIB_1">
      <item>BOGADI &amp; DUILO društvo s ograničenom odgovornošću za promet nekretninama, OIB 07028130994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BOGADI &amp; DUILO društvo s ograničenom odgovornošću za promet nekretninama</izvorni_sadrzaj>
    <derivirana_varijabla naziv="DomainObject.Predmet.ProtustrankaIDrugi_1">BOGADI &amp; DUILO društvo s ograničenom odgovornošću za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BOGADI &amp; DUILO društvo s ograničenom odgovornošću za promet nekretninama, OIB 07028130994, Put Gradine 3 , 22222 Skradin</izvorni_sadrzaj>
    <derivirana_varijabla naziv="DomainObject.Predmet.ProtustrankaIDrugiAdressOIB_1">BOGADI &amp; DUILO društvo s ograničenom odgovornošću za promet nekretninama, OIB 07028130994,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BOGADI &amp; DUILO društvo s ograničenom odgovornošću za promet nekretninama</item>
    </izvorni_sadrzaj>
    <derivirana_varijabla naziv="DomainObject.Predmet.SudioniciListNaziv_1">
      <item>FINA - Podružnica Šibenik</item>
      <item>BOGADI &amp; DUILO društvo s ograničenom odgovornošću za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BOGADI &amp; DUILO društvo s ograničenom odgovornošću za promet nekretninama, OIB 07028130994, Put Gradine 3 ,22222 Skradin</item>
    </izvorni_sadrzaj>
    <derivirana_varijabla naziv="DomainObject.Predmet.SudioniciListAdressOIB_1">
      <item>FINA - Podružnica Šibenik, OIB 85821130368, Perivoj L. Marune 1,22000 Šibenik</item>
      <item>BOGADI &amp; DUILO društvo s ograničenom odgovornošću za promet nekretninama, OIB 07028130994, Put Gradine 3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07028130994</item>
    </izvorni_sadrzaj>
    <derivirana_varijabla naziv="DomainObject.Predmet.SudioniciListNazivOIB_1">
      <item>, OIB 85821130368</item>
      <item>, OIB 07028130994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0032F-20B6-4EF5-BF75-3F5D7EAC31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792</properties:Characters>
  <properties:Lines>39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2016-03-15T13:51:00Z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2016-04-01T06:56:00Z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