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c9a1" w14:paraId="857c9a1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7A7E15" w:rsidR="007A7E15">
      <w:pPr>
        <w:ind w:firstLine="708"/>
        <w:jc w:val="both"/>
      </w:pPr>
      <w:r w:rsidRPr="005347E1">
        <w:tab/>
      </w:r>
      <w:r w:rsidR="007A7E15">
        <w:t>Trgovački sud u Pazinu, po stečajnoj sutkinji Tijani Licul, po prijedlogu predlagatelja Financijske agencije, OIB: 85821130368, Regionalni centar Rijeka, Podružnica Pula, Giardini 5, radi otvaranja stečajnog postupka nad dužnikom PRIMAVERA j.d.o.o. UMAG, Giuseppe Garibaldi 19, OIB: 26712872768,</w:t>
      </w:r>
    </w:p>
    <w:p w:rsidRDefault="00CC5545" w:rsidP="007A7E1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7A7E15">
        <w:t>PRIMAVERA j.d.o.o. UMAG, Giuseppe Garibaldi 19, OIB: 26712872768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805A5E" w:rsidP="00A910B6" w:rsidR="002321CA">
      <w:pPr>
        <w:ind w:firstLine="720"/>
        <w:jc w:val="both"/>
      </w:pPr>
      <w:r>
        <w:t>II. Za stečajnog upravitelja imenuje se Dubravka Stašić, Rijeka, Vatroslava Lisinskog 2, OIB: 23303100671.</w:t>
      </w:r>
    </w:p>
    <w:p w:rsidRDefault="00805A5E" w:rsidP="00A910B6" w:rsidR="00805A5E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7A7E15">
        <w:t>PRIMAVERA j.d.o.o. UMAG, Giuseppe Garibaldi 19, OIB: 26712872768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8849CF">
        <w:t>1051/2016-3</w:t>
      </w:r>
      <w:r w:rsidR="00F740F0">
        <w:t xml:space="preserve"> od </w:t>
      </w:r>
      <w:r w:rsidR="008849CF">
        <w:t>9</w:t>
      </w:r>
      <w:r w:rsidR="005A2CA0">
        <w:t xml:space="preserve">. </w:t>
      </w:r>
      <w:r w:rsidR="008849CF">
        <w:t>studenog</w:t>
      </w:r>
      <w:r w:rsidR="005A2CA0">
        <w:t xml:space="preserve"> </w:t>
      </w:r>
      <w:r w:rsidR="00F740F0">
        <w:t>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849CF">
        <w:t>10</w:t>
      </w:r>
      <w:r w:rsidR="005A2CA0">
        <w:t xml:space="preserve">. </w:t>
      </w:r>
      <w:r w:rsidR="008849CF">
        <w:t>studenog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8849CF">
        <w:t>15</w:t>
      </w:r>
      <w:r w:rsidR="005A2CA0">
        <w:t xml:space="preserve">. </w:t>
      </w:r>
      <w:r w:rsidR="008849CF">
        <w:t>prosinca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 xml:space="preserve">imovine (potvrda z.k. odjela Općinskog suda u Puli, Zemljišnoknjižnog odjela </w:t>
      </w:r>
      <w:r w:rsidR="005A2CA0">
        <w:t>Buje</w:t>
      </w:r>
      <w:r w:rsidR="008A14BE">
        <w:t xml:space="preserve"> </w:t>
      </w:r>
      <w:r w:rsidR="00A910B6" w:rsidRPr="005347E1">
        <w:t xml:space="preserve">(list </w:t>
      </w:r>
      <w:r w:rsidR="008849CF">
        <w:t>11</w:t>
      </w:r>
      <w:r w:rsidRPr="005347E1">
        <w:t xml:space="preserve"> spisa), uvjerenje Policijske uprave istarske (list </w:t>
      </w:r>
      <w:r w:rsidR="005B5CA5">
        <w:t>14</w:t>
      </w:r>
      <w:r w:rsidR="005A2CA0">
        <w:t xml:space="preserve"> </w:t>
      </w:r>
      <w:r w:rsidRPr="005347E1">
        <w:t>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5B5CA5">
        <w:t>1051/2016-11</w:t>
      </w:r>
      <w:r w:rsidR="00B57468">
        <w:t xml:space="preserve"> od </w:t>
      </w:r>
      <w:r w:rsidR="005B5CA5">
        <w:t>20</w:t>
      </w:r>
      <w:r w:rsidR="005A2CA0">
        <w:t xml:space="preserve">. </w:t>
      </w:r>
      <w:r w:rsidR="005B5CA5">
        <w:t>prosinca</w:t>
      </w:r>
      <w:r w:rsidR="00B57468">
        <w:t xml:space="preserve">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531D4C">
        <w:t>20</w:t>
      </w:r>
      <w:r w:rsidR="005A2CA0">
        <w:t xml:space="preserve">. </w:t>
      </w:r>
      <w:r w:rsidR="00531D4C">
        <w:t>prosinca</w:t>
      </w:r>
      <w:r w:rsidRPr="005347E1">
        <w:t xml:space="preserve"> 2016. godine, a skinuto je sa oglasne </w:t>
      </w:r>
      <w:r w:rsidR="00531D4C">
        <w:t>29</w:t>
      </w:r>
      <w:r w:rsidR="005A2CA0">
        <w:t xml:space="preserve">. </w:t>
      </w:r>
      <w:r w:rsidR="00531D4C">
        <w:t>prosinca</w:t>
      </w:r>
      <w:r w:rsidR="0089087E" w:rsidRPr="005347E1">
        <w:t xml:space="preserve"> 2016. godine. U roku od 15 dana, koji rok je istekao </w:t>
      </w:r>
      <w:r w:rsidR="00531D4C">
        <w:t>13</w:t>
      </w:r>
      <w:r w:rsidR="00B57468">
        <w:t xml:space="preserve">. </w:t>
      </w:r>
      <w:r w:rsidR="00531D4C">
        <w:t>siječnja</w:t>
      </w:r>
      <w:r w:rsidR="00CD6BBB">
        <w:t xml:space="preserve"> </w:t>
      </w:r>
      <w:r w:rsidR="0089087E" w:rsidRPr="005347E1">
        <w:t>201</w:t>
      </w:r>
      <w:r w:rsidR="00531D4C">
        <w:t>7</w:t>
      </w:r>
      <w:r w:rsidR="0089087E" w:rsidRPr="005347E1">
        <w:t xml:space="preserve">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531D4C">
        <w:t>2</w:t>
      </w:r>
      <w:r w:rsidR="00F65CEC">
        <w:t>4</w:t>
      </w:r>
      <w:r w:rsidR="00B57468">
        <w:t xml:space="preserve">. </w:t>
      </w:r>
      <w:r w:rsidR="00531D4C">
        <w:t xml:space="preserve">siječnja </w:t>
      </w:r>
      <w:r w:rsidR="009C71BB" w:rsidRPr="005347E1">
        <w:t>201</w:t>
      </w:r>
      <w:r w:rsidR="00531D4C">
        <w:t>7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AC4CE3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5A2CA0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D5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A7E15">
      <w:rPr>
        <w:sz w:val="23"/>
        <w:szCs w:val="23"/>
      </w:rPr>
      <w:t>Poslovni broj: 4 St-1051/2016-12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A7E15">
      <w:rPr>
        <w:sz w:val="23"/>
        <w:szCs w:val="23"/>
      </w:rPr>
      <w:t>1051/2016-12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F6D"/>
    <w:rsid w:val="00080A79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26A6"/>
    <w:rsid w:val="001F76F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1D4C"/>
    <w:rsid w:val="005347E1"/>
    <w:rsid w:val="00552DE0"/>
    <w:rsid w:val="0056381F"/>
    <w:rsid w:val="005A2CA0"/>
    <w:rsid w:val="005B5CA5"/>
    <w:rsid w:val="005D20E4"/>
    <w:rsid w:val="005E3D31"/>
    <w:rsid w:val="0064102F"/>
    <w:rsid w:val="00647B00"/>
    <w:rsid w:val="006A0FA9"/>
    <w:rsid w:val="006A5A22"/>
    <w:rsid w:val="006C6C98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7E15"/>
    <w:rsid w:val="007B554B"/>
    <w:rsid w:val="007D234D"/>
    <w:rsid w:val="007E32F9"/>
    <w:rsid w:val="007F5D49"/>
    <w:rsid w:val="00805A5E"/>
    <w:rsid w:val="00823D1F"/>
    <w:rsid w:val="008300A1"/>
    <w:rsid w:val="008522E2"/>
    <w:rsid w:val="008849CF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729EB"/>
    <w:rsid w:val="00A910B6"/>
    <w:rsid w:val="00AA1311"/>
    <w:rsid w:val="00AA3161"/>
    <w:rsid w:val="00AB2162"/>
    <w:rsid w:val="00AB4E57"/>
    <w:rsid w:val="00AC4CE3"/>
    <w:rsid w:val="00AC7D23"/>
    <w:rsid w:val="00AE0D54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5CEC"/>
    <w:rsid w:val="00F66D61"/>
    <w:rsid w:val="00F740F0"/>
    <w:rsid w:val="00F827D1"/>
    <w:rsid w:val="00F91073"/>
    <w:rsid w:val="00FA2E23"/>
    <w:rsid w:val="00FB343B"/>
    <w:rsid w:val="00FC1B74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12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St-1051/2016-12</izvorni_sadrzaj>
    <derivirana_varijabla naziv="DomainObject.Oznaka_1">St-1051/2016-12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 zastupanog po punomoćniku Anton Simoni</izvorni_sadrzaj>
    <derivirana_varijabla naziv="DomainObject.Predmet.ProtustrankaFormated_1">  PRIMAVERA j.d.o.o. UMAG zastupanog po punomoćniku Anton Simoni</derivirana_varijabla>
  </DomainObject.Predmet.ProtustrankaFormated>
  <DomainObject.Predmet.ProtustrankaFormatedOIB>
    <izvorni_sadrzaj>  PRIMAVERA j.d.o.o. UMAG, OIB 26712872768 zastupanog po punomoćniku Anton Simoni</izvorni_sadrzaj>
    <derivirana_varijabla naziv="DomainObject.Predmet.ProtustrankaFormatedOIB_1">  PRIMAVERA j.d.o.o. UMAG, OIB 26712872768 zastupanog po punomoćniku Anton Simoni</derivirana_varijabla>
  </DomainObject.Predmet.ProtustrankaFormatedOIB>
  <DomainObject.Predmet.ProtustrankaFormatedWithAdress>
    <izvorni_sadrzaj> PRIMAVERA j.d.o.o. UMAG, Giuseppe Garibaldi 19, 52470 Umag zastupanog po punomoćniku Anton Simoni</izvorni_sadrzaj>
    <derivirana_varijabla naziv="DomainObject.Predmet.ProtustrankaFormatedWithAdress_1"> PRIMAVERA j.d.o.o. UMAG, Giuseppe Garibaldi 19, 52470 Umag zastupanog po punomoćniku Anton Simoni</derivirana_varijabla>
  </DomainObject.Predmet.ProtustrankaFormatedWithAdress>
  <DomainObject.Predmet.ProtustrankaFormatedWithAdressOIB>
    <izvorni_sadrzaj> PRIMAVERA j.d.o.o. UMAG, OIB 26712872768, Giuseppe Garibaldi 19, 52470 Umag zastupanog po punomoćniku Anton Simoni</izvorni_sadrzaj>
    <derivirana_varijabla naziv="DomainObject.Predmet.ProtustrankaFormatedWithAdressOIB_1"> PRIMAVERA j.d.o.o. UMAG, OIB 26712872768, Giuseppe Garibaldi 19, 52470 Umag zastupanog po punomoćniku Anton Simoni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32610.40</izvorni_sadrzaj>
    <derivirana_varijabla naziv="DomainObject.Predmet.TrenutnaVrijednost_1">32610.40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 zastupanog po punomoćniku Anton Simoni</item>
    </izvorni_sadrzaj>
    <derivirana_varijabla naziv="DomainObject.Predmet.ProtuStrankaListFormated_1">
      <item>PRIMAVERA j.d.o.o. UMAG zastupanog po punomoćniku Anton Simoni</item>
    </derivirana_varijabla>
  </DomainObject.Predmet.ProtuStrankaListFormated>
  <DomainObject.Predmet.ProtuStrankaListFormatedOIB>
    <izvorni_sadrzaj>
      <item>PRIMAVERA j.d.o.o. UMAG, OIB 26712872768 zastupanog po punomoćniku Anton Simoni</item>
    </izvorni_sadrzaj>
    <derivirana_varijabla naziv="DomainObject.Predmet.ProtuStrankaListFormatedOIB_1">
      <item>PRIMAVERA j.d.o.o. UMAG, OIB 26712872768 zastupanog po punomoćniku Anton Simoni</item>
    </derivirana_varijabla>
  </DomainObject.Predmet.ProtuStrankaListFormatedOIB>
  <DomainObject.Predmet.ProtuStrankaListFormatedWithAdress>
    <izvorni_sadrzaj>
      <item>PRIMAVERA j.d.o.o. UMAG, Giuseppe Garibaldi 19, 52470 Umag zastupanog po punomoćniku Anton Simoni</item>
    </izvorni_sadrzaj>
    <derivirana_varijabla naziv="DomainObject.Predmet.ProtuStrankaListFormatedWithAdress_1">
      <item>PRIMAVERA j.d.o.o. UMAG, Giuseppe Garibaldi 19, 52470 Umag zastupanog po punomoćniku Anton Simoni</item>
    </derivirana_varijabla>
  </DomainObject.Predmet.ProtuStrankaListFormatedWithAdress>
  <DomainObject.Predmet.ProtuStrankaListFormatedWithAdressOIB>
    <izvorni_sadrzaj>
      <item>PRIMAVERA j.d.o.o. UMAG, OIB 26712872768, Giuseppe Garibaldi 19, 52470 Umag zastupanog po punomoćniku Anton Simoni</item>
    </izvorni_sadrzaj>
    <derivirana_varijabla naziv="DomainObject.Predmet.ProtuStrankaListFormatedWithAdressOIB_1">
      <item>PRIMAVERA j.d.o.o. UMAG, OIB 26712872768, Giuseppe Garibaldi 19, 52470 Umag zastupanog po punomoćniku Anton Simoni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>
      <item>Anton Simoni punomoćnik sudionika u postupku PRIMAVERA j.d.o.o. UMAG</item>
    </izvorni_sadrzaj>
    <derivirana_varijabla naziv="DomainObject.Predmet.OstaliListFormated_1">
      <item>Anton Simoni punomoćnik sudionika u postupku PRIMAVERA j.d.o.o. UMAG</item>
    </derivirana_varijabla>
  </DomainObject.Predmet.OstaliListFormated>
  <DomainObject.Predmet.OstaliListFormatedOIB>
    <izvorni_sadrzaj>
      <item>Anton Simoni, OIB 07628344038 punomoćnik sudionika u postupku PRIMAVERA j.d.o.o. UMAG</item>
    </izvorni_sadrzaj>
    <derivirana_varijabla naziv="DomainObject.Predmet.OstaliListFormatedOIB_1">
      <item>Anton Simoni, OIB 07628344038 punomoćnik sudionika u postupku PRIMAVERA j.d.o.o. UMAG</item>
    </derivirana_varijabla>
  </DomainObject.Predmet.OstaliListFormatedOIB>
  <DomainObject.Predmet.OstaliListFormatedWithAdress>
    <izvorni_sadrzaj>
      <item>Anton Simoni, Joakima Rakovca 7 C, 52470 Umag punomoćnik sudionika u postupku PRIMAVERA j.d.o.o. UMAG</item>
    </izvorni_sadrzaj>
    <derivirana_varijabla naziv="DomainObject.Predmet.OstaliListFormatedWithAdress_1">
      <item>Anton Simoni, Joakima Rakovca 7 C, 52470 Umag punomoćnik sudionika u postupku PRIMAVERA j.d.o.o. UMAG</item>
    </derivirana_varijabla>
  </DomainObject.Predmet.OstaliListFormatedWithAdress>
  <DomainObject.Predmet.OstaliListFormatedWithAdressOIB>
    <izvorni_sadrzaj>
      <item>Anton Simoni, OIB 07628344038, Joakima Rakovca 7 C, 52470 Umag punomoćnik sudionika u postupku PRIMAVERA j.d.o.o. UMAG</item>
    </izvorni_sadrzaj>
    <derivirana_varijabla naziv="DomainObject.Predmet.OstaliListFormatedWithAdressOIB_1">
      <item>Anton Simoni, OIB 07628344038, Joakima Rakovca 7 C, 52470 Umag punomoćnik sudionika u postupku PRIMAVERA j.d.o.o. UMAG</item>
    </derivirana_varijabla>
  </DomainObject.Predmet.OstaliListFormatedWithAdressOIB>
  <DomainObject.Predmet.OstaliListNazivFormated>
    <izvorni_sadrzaj>
      <item>Anton Simoni</item>
    </izvorni_sadrzaj>
    <derivirana_varijabla naziv="DomainObject.Predmet.OstaliListNazivFormated_1">
      <item>Anton Simoni</item>
    </derivirana_varijabla>
  </DomainObject.Predmet.OstaliListNazivFormated>
  <DomainObject.Predmet.OstaliListNazivFormatedOIB>
    <izvorni_sadrzaj>
      <item>Anton Simoni, OIB 07628344038</item>
    </izvorni_sadrzaj>
    <derivirana_varijabla naziv="DomainObject.Predmet.OstaliListNazivFormatedOIB_1">
      <item>Anton Simoni, OIB 07628344038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St-1051/2016-12</izvorni_sadrzaj>
    <derivirana_varijabla naziv="DomainObject.PoslovniBrojDokumenta_1">St-1051/2016-12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St-1051/2016-12</izvorni_sadrzaj>
    <derivirana_varijabla naziv="DomainObject.Predmet.OdlukaRjesenje.Oznaka_1">St-1051/2016-12</derivirana_varijabla>
  </DomainObject.Predmet.OdlukaRjesenje.Oznaka>
  <DomainObject.Predmet.SudioniciListNaziv>
    <izvorni_sadrzaj>
      <item>FINANCIJSKA AGENCIJA, RC RIJEKA, PODRUŽNICA PULA, PULA</item>
      <item>PRIMAVERA j.d.o.o. UMAG</item>
      <item>Anton Simoni</item>
    </izvorni_sadrzaj>
    <derivirana_varijabla naziv="DomainObject.Predmet.SudioniciListNaziv_1">
      <item>FINANCIJSKA AGENCIJA, RC RIJEKA, PODRUŽNICA PULA, PULA</item>
      <item>PRIMAVERA j.d.o.o. UMAG</item>
      <item>Anton Simoni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izvorni_sadrzaj>
    <derivirana_varijabla naziv="DomainObject.Predmet.SudioniciListAdressOIB_1"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  <item>, OIB 07628344038</item>
    </izvorni_sadrzaj>
    <derivirana_varijabla naziv="DomainObject.Predmet.SudioniciListNazivOIB_1">
      <item>, OIB 85821130368</item>
      <item>, OIB 26712872768</item>
      <item>, OIB 07628344038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4148A-EEA1-49C8-A119-AD53CC8D7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3206</properties:Characters>
  <properties:Lines>92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2017-01-20T09:19:00Z</dcterms:created>
  <dc:creator>msimicic</dc:creator>
  <cp:lastModifiedBy>Sanja Prodan</cp:lastModifiedBy>
  <cp:lastPrinted>2017-01-25T08:11:00Z</cp:lastPrinted>
  <dcterms:modified xmlns:xsi="http://www.w3.org/2001/XMLSchema-instance" xsi:type="dcterms:W3CDTF">2017-01-25T08:11:00Z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St-1051/2016-12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