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8b9e" w14:paraId="34b8b9e" w:rsidRDefault="0087109D" w:rsidP="0087109D" w:rsidR="0087109D">
      <w:pPr>
        <w15:collapsed w:val="false"/>
      </w:pPr>
      <w:bookmarkStart w:name="_GoBack" w:id="0"/>
      <w:bookmarkEnd w:id="0"/>
      <w:r>
        <w:rPr>
          <w:sz w:val="22"/>
        </w:rPr>
        <w:t xml:space="preserve">   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109D" w:rsidP="0087109D" w:rsidR="0087109D">
      <w:pPr>
        <w:jc w:val="both"/>
      </w:pPr>
      <w:r>
        <w:t xml:space="preserve">  REPUBLIKA HRVATSKA</w:t>
      </w:r>
    </w:p>
    <w:p w:rsidRDefault="0087109D" w:rsidP="0087109D" w:rsidR="0087109D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87109D" w:rsidP="0087109D" w:rsidR="0087109D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87109D" w:rsidP="0087109D" w:rsidR="0087109D"/>
    <w:p w:rsidRDefault="00571621" w:rsidP="00571621" w:rsidR="00571621" w:rsidRPr="00685AE0">
      <w:pPr>
        <w:jc w:val="center"/>
      </w:pPr>
      <w:r w:rsidRPr="00685AE0">
        <w:t>R E P U B L I K A  H R V A T S K A</w:t>
      </w:r>
    </w:p>
    <w:p w:rsidRDefault="00571621" w:rsidP="00571621" w:rsidR="00571621" w:rsidRPr="00685AE0">
      <w:pPr>
        <w:ind w:right="512"/>
        <w:rPr>
          <w:sz w:val="20"/>
        </w:rPr>
      </w:pPr>
    </w:p>
    <w:p w:rsidRDefault="00571621" w:rsidP="00571621" w:rsidR="00571621" w:rsidRPr="00F17F12">
      <w:pPr>
        <w:ind w:right="512"/>
        <w:jc w:val="center"/>
      </w:pPr>
      <w:r w:rsidRPr="00685AE0">
        <w:t>R J E Š E N J E</w:t>
      </w:r>
    </w:p>
    <w:p w:rsidRDefault="00571621" w:rsidP="00571621" w:rsidR="00571621" w:rsidRPr="00F17F12"/>
    <w:p w:rsidRDefault="00571621" w:rsidP="00571621" w:rsidR="00571621" w:rsidRPr="00F17F12">
      <w:pPr>
        <w:ind w:firstLine="708"/>
        <w:jc w:val="both"/>
      </w:pPr>
      <w:r w:rsidRPr="00F17F12">
        <w:t xml:space="preserve">Trgovački sud u Pazinu, po stečajnom sucu ovoga suda Damiru Rabaru, u predmetu provođenja </w:t>
      </w:r>
      <w:r w:rsidR="0030469D">
        <w:t xml:space="preserve">prethodnog </w:t>
      </w:r>
      <w:r w:rsidRPr="00F17F12">
        <w:t xml:space="preserve">stečajnog postupka nad </w:t>
      </w:r>
      <w:r>
        <w:t xml:space="preserve">likvidacijskom imovinom brisanog društva AKORD d.o.o. Pula, </w:t>
      </w:r>
      <w:proofErr w:type="spellStart"/>
      <w:r>
        <w:t>Nazorova</w:t>
      </w:r>
      <w:proofErr w:type="spellEnd"/>
      <w:r>
        <w:t xml:space="preserve"> </w:t>
      </w:r>
      <w:proofErr w:type="spellStart"/>
      <w:r>
        <w:t>43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74998393029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040141816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proofErr w:type="spellStart"/>
      <w:r w:rsidR="0087109D">
        <w:t>22</w:t>
      </w:r>
      <w:proofErr w:type="spellEnd"/>
      <w:r w:rsidR="0087109D">
        <w:t>. studenog</w:t>
      </w:r>
      <w:r>
        <w:t xml:space="preserve"> </w:t>
      </w:r>
      <w:proofErr w:type="spellStart"/>
      <w:r w:rsidRPr="00F17F12">
        <w:t>201</w:t>
      </w:r>
      <w:r>
        <w:t>7</w:t>
      </w:r>
      <w:proofErr w:type="spellEnd"/>
      <w:r w:rsidRPr="00F17F12">
        <w:t xml:space="preserve">. godine </w:t>
      </w:r>
    </w:p>
    <w:p w:rsidRDefault="00571621" w:rsidP="00571621" w:rsidR="00571621" w:rsidRPr="00F17F12">
      <w:pPr>
        <w:jc w:val="both"/>
      </w:pPr>
    </w:p>
    <w:p w:rsidRDefault="00571621" w:rsidP="00571621" w:rsidR="00571621" w:rsidRPr="00F17F12">
      <w:pPr>
        <w:jc w:val="center"/>
      </w:pPr>
      <w:r w:rsidRPr="00F17F12">
        <w:t>r i j e š i o   j e</w:t>
      </w:r>
    </w:p>
    <w:p w:rsidRDefault="00571621" w:rsidP="00571621" w:rsidR="00571621" w:rsidRPr="00F17F12"/>
    <w:p w:rsidRDefault="00770949" w:rsidP="00571621" w:rsidR="00571621" w:rsidRPr="00F17F12">
      <w:pPr>
        <w:ind w:firstLine="708"/>
        <w:jc w:val="both"/>
      </w:pPr>
      <w:r>
        <w:t xml:space="preserve">I. </w:t>
      </w:r>
      <w:r w:rsidR="00571621">
        <w:t xml:space="preserve"> </w:t>
      </w:r>
      <w:r>
        <w:t>P</w:t>
      </w:r>
      <w:r w:rsidR="0030469D">
        <w:t xml:space="preserve">rivremenoj </w:t>
      </w:r>
      <w:r w:rsidR="00571621">
        <w:t>stečajnoj</w:t>
      </w:r>
      <w:r w:rsidR="00571621" w:rsidRPr="00F17F12">
        <w:t xml:space="preserve"> upravitelj</w:t>
      </w:r>
      <w:r w:rsidR="00571621">
        <w:t xml:space="preserve">ici Vlasti </w:t>
      </w:r>
      <w:r w:rsidR="00571621" w:rsidRPr="00F17F12">
        <w:t>Majstorović</w:t>
      </w:r>
      <w:r>
        <w:t xml:space="preserve">, Pula, Koparska </w:t>
      </w:r>
      <w:proofErr w:type="spellStart"/>
      <w:r>
        <w:t>37</w:t>
      </w:r>
      <w:proofErr w:type="spellEnd"/>
      <w:r>
        <w:t xml:space="preserve">, </w:t>
      </w:r>
      <w:proofErr w:type="spellStart"/>
      <w:r w:rsidR="0087109D">
        <w:t>OIB</w:t>
      </w:r>
      <w:proofErr w:type="spellEnd"/>
      <w:r w:rsidR="0087109D">
        <w:t xml:space="preserve">: </w:t>
      </w:r>
      <w:proofErr w:type="spellStart"/>
      <w:r w:rsidR="008A4E34">
        <w:t>78258328195</w:t>
      </w:r>
      <w:proofErr w:type="spellEnd"/>
      <w:r w:rsidR="008A4E34">
        <w:t xml:space="preserve">, </w:t>
      </w:r>
      <w:r>
        <w:t>određuje se jednokratna nagrada za poslove obavljene u prethodnom postupku</w:t>
      </w:r>
      <w:r w:rsidR="00571621" w:rsidRPr="00F17F12">
        <w:t xml:space="preserve"> u iznosu od </w:t>
      </w:r>
      <w:proofErr w:type="spellStart"/>
      <w:r>
        <w:t>2.000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u bruto iznosu, to jest iznosu prije odbitka pripadajućih doprinosa iz osnovice, poreza ili drugih naknada.</w:t>
      </w:r>
    </w:p>
    <w:p w:rsidRDefault="00571621" w:rsidP="00571621" w:rsidR="00571621" w:rsidRPr="00F17F12"/>
    <w:p w:rsidRDefault="00571621" w:rsidP="00571621" w:rsidR="00571621" w:rsidRPr="00F17F12">
      <w:pPr>
        <w:jc w:val="center"/>
      </w:pPr>
      <w:r w:rsidRPr="00F17F12">
        <w:t>Obrazloženje</w:t>
      </w:r>
    </w:p>
    <w:p w:rsidRDefault="00571621" w:rsidP="00571621" w:rsidR="00571621" w:rsidRPr="00F17F12"/>
    <w:p w:rsidRDefault="00770949" w:rsidP="00571621" w:rsidR="00571621">
      <w:pPr>
        <w:ind w:firstLine="708"/>
        <w:jc w:val="both"/>
      </w:pPr>
      <w:r>
        <w:t xml:space="preserve">Rješenjem ovog suda </w:t>
      </w:r>
      <w:proofErr w:type="spellStart"/>
      <w:r>
        <w:t>posl.br</w:t>
      </w:r>
      <w:proofErr w:type="spellEnd"/>
      <w:r>
        <w:t>. 1 St-</w:t>
      </w:r>
      <w:proofErr w:type="spellStart"/>
      <w:r>
        <w:t>74</w:t>
      </w:r>
      <w:proofErr w:type="spellEnd"/>
      <w:r>
        <w:t>/</w:t>
      </w:r>
      <w:proofErr w:type="spellStart"/>
      <w:r>
        <w:t>15</w:t>
      </w:r>
      <w:proofErr w:type="spellEnd"/>
      <w:r w:rsidR="0087109D">
        <w:t xml:space="preserve">-3 </w:t>
      </w:r>
      <w:r>
        <w:t xml:space="preserve">od 6. listopada </w:t>
      </w:r>
      <w:proofErr w:type="spellStart"/>
      <w:r>
        <w:t>2015</w:t>
      </w:r>
      <w:proofErr w:type="spellEnd"/>
      <w:r>
        <w:t>. godine pokrenut je prethodni postupak radi utvrđivanja uvjeta za otvaranje stečajnog postupka</w:t>
      </w:r>
      <w:r w:rsidR="00CD6636">
        <w:t xml:space="preserve"> nad dužnikom AKORD d.o.o., Pula, Vladimira Nazora </w:t>
      </w:r>
      <w:proofErr w:type="spellStart"/>
      <w:r w:rsidR="00CD6636">
        <w:t>43</w:t>
      </w:r>
      <w:proofErr w:type="spellEnd"/>
      <w:r w:rsidR="00CD6636">
        <w:t xml:space="preserve">, </w:t>
      </w:r>
      <w:proofErr w:type="spellStart"/>
      <w:r w:rsidR="00CD6636">
        <w:t>OIB</w:t>
      </w:r>
      <w:proofErr w:type="spellEnd"/>
      <w:r w:rsidR="00CD6636">
        <w:t xml:space="preserve"> : </w:t>
      </w:r>
      <w:proofErr w:type="spellStart"/>
      <w:r w:rsidR="00CD6636">
        <w:t>74998393029</w:t>
      </w:r>
      <w:proofErr w:type="spellEnd"/>
      <w:r w:rsidR="00CD6636">
        <w:t xml:space="preserve"> te imenovana privremena stečajna upraviteljica Vlasta Majs</w:t>
      </w:r>
      <w:r w:rsidR="0087109D">
        <w:t xml:space="preserve">torović, Pula, Koparska </w:t>
      </w:r>
      <w:proofErr w:type="spellStart"/>
      <w:r w:rsidR="0087109D">
        <w:t>37</w:t>
      </w:r>
      <w:proofErr w:type="spellEnd"/>
      <w:r w:rsidR="0087109D">
        <w:t xml:space="preserve">, </w:t>
      </w:r>
      <w:proofErr w:type="spellStart"/>
      <w:r w:rsidR="0087109D">
        <w:t>OIB</w:t>
      </w:r>
      <w:proofErr w:type="spellEnd"/>
      <w:r w:rsidR="00CD6636">
        <w:t>:</w:t>
      </w:r>
      <w:r w:rsidR="008A4E34">
        <w:t xml:space="preserve"> </w:t>
      </w:r>
      <w:proofErr w:type="spellStart"/>
      <w:r w:rsidR="008A4E34">
        <w:t>78258328195</w:t>
      </w:r>
      <w:proofErr w:type="spellEnd"/>
      <w:r w:rsidR="008A4E34">
        <w:t>.</w:t>
      </w:r>
    </w:p>
    <w:p w:rsidRDefault="008A4E34" w:rsidP="00571621" w:rsidR="008A4E34" w:rsidRPr="00F17F12">
      <w:pPr>
        <w:ind w:firstLine="708"/>
        <w:jc w:val="both"/>
      </w:pPr>
      <w:r>
        <w:t xml:space="preserve">U prethodnom postupku privremena stečajna upraviteljica je po nalogu suda dana 6. studenog </w:t>
      </w:r>
      <w:proofErr w:type="spellStart"/>
      <w:r>
        <w:t>2015</w:t>
      </w:r>
      <w:proofErr w:type="spellEnd"/>
      <w:r>
        <w:t>. godine</w:t>
      </w:r>
      <w:r w:rsidR="0087109D">
        <w:t xml:space="preserve"> </w:t>
      </w:r>
      <w:r>
        <w:t xml:space="preserve">podnijela izvješće o gospodarsko-financijskom stanju dužnika. </w:t>
      </w:r>
    </w:p>
    <w:p w:rsidRDefault="00571621" w:rsidP="00571621" w:rsidR="00571621" w:rsidRPr="00F17F12">
      <w:pPr>
        <w:jc w:val="both"/>
      </w:pPr>
    </w:p>
    <w:p w:rsidRDefault="00571621" w:rsidP="00571621" w:rsidR="00571621" w:rsidRPr="00F17F12">
      <w:pPr>
        <w:jc w:val="both"/>
      </w:pPr>
      <w:r w:rsidRPr="00F17F12">
        <w:tab/>
        <w:t>Slijed</w:t>
      </w:r>
      <w:r w:rsidR="008A4E34">
        <w:t xml:space="preserve">om navedenog, a temeljem odredbi čl. </w:t>
      </w:r>
      <w:proofErr w:type="spellStart"/>
      <w:r w:rsidR="008A4E34">
        <w:t>94</w:t>
      </w:r>
      <w:proofErr w:type="spellEnd"/>
      <w:r w:rsidRPr="00F17F12">
        <w:t xml:space="preserve">. </w:t>
      </w:r>
      <w:proofErr w:type="spellStart"/>
      <w:r w:rsidRPr="00F17F12">
        <w:t>st.</w:t>
      </w:r>
      <w:r w:rsidR="008A4E34">
        <w:t>1</w:t>
      </w:r>
      <w:proofErr w:type="spellEnd"/>
      <w:r w:rsidR="008A4E34">
        <w:t>,2 i</w:t>
      </w:r>
      <w:r w:rsidRPr="00F17F12">
        <w:t xml:space="preserve"> 3. Stečajnog zakona, odlučeno je kao u izreci.</w:t>
      </w:r>
    </w:p>
    <w:p w:rsidRDefault="00571621" w:rsidP="00571621" w:rsidR="00571621" w:rsidRPr="00F17F12"/>
    <w:p w:rsidRDefault="00571621" w:rsidP="00571621" w:rsidR="00571621" w:rsidRPr="00F17F12">
      <w:pPr>
        <w:jc w:val="center"/>
      </w:pPr>
      <w:r w:rsidRPr="00F17F12">
        <w:t xml:space="preserve">U Pazinu, </w:t>
      </w:r>
      <w:proofErr w:type="spellStart"/>
      <w:r w:rsidR="0087109D">
        <w:t>22</w:t>
      </w:r>
      <w:proofErr w:type="spellEnd"/>
      <w:r w:rsidR="0087109D">
        <w:t>. studeni</w:t>
      </w:r>
      <w:r>
        <w:t xml:space="preserve"> </w:t>
      </w:r>
      <w:proofErr w:type="spellStart"/>
      <w:r w:rsidRPr="00F17F12">
        <w:t>201</w:t>
      </w:r>
      <w:r>
        <w:t>7</w:t>
      </w:r>
      <w:proofErr w:type="spellEnd"/>
      <w:r w:rsidRPr="00F17F12">
        <w:t>. godine</w:t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457B9F">
        <w:t>, v.r.</w:t>
      </w:r>
    </w:p>
    <w:p w:rsidRDefault="00571621" w:rsidP="00571621" w:rsidR="00571621" w:rsidRPr="00F17F12">
      <w:r w:rsidRPr="00F17F12">
        <w:tab/>
      </w:r>
    </w:p>
    <w:p w:rsidRDefault="00571621" w:rsidP="00571621" w:rsidR="00571621" w:rsidRPr="00F17F12"/>
    <w:p w:rsidRDefault="00571621" w:rsidP="00571621" w:rsidR="00571621" w:rsidRPr="00F17F12">
      <w:r w:rsidRPr="00F17F12">
        <w:t>UPUTA O PRAVNOM LIJEKU</w:t>
      </w:r>
    </w:p>
    <w:p w:rsidRDefault="00571621" w:rsidP="00571621" w:rsidR="00571621" w:rsidRPr="00F17F12">
      <w:pPr>
        <w:ind w:firstLine="708"/>
        <w:jc w:val="both"/>
      </w:pPr>
      <w:r w:rsidRPr="00F17F12">
        <w:t xml:space="preserve">Protiv ovog rješenja pravo na žalbu imaju </w:t>
      </w:r>
      <w:r w:rsidR="0030469D">
        <w:t xml:space="preserve">privremena </w:t>
      </w:r>
      <w:r w:rsidR="00C817E6">
        <w:t>stečajna</w:t>
      </w:r>
      <w:r w:rsidRPr="00F17F12">
        <w:t xml:space="preserve"> </w:t>
      </w:r>
      <w:proofErr w:type="spellStart"/>
      <w:r w:rsidRPr="00F17F12">
        <w:t>upravitel</w:t>
      </w:r>
      <w:r w:rsidR="00C817E6">
        <w:t>ica</w:t>
      </w:r>
      <w:r w:rsidRPr="00F17F12">
        <w:t>j</w:t>
      </w:r>
      <w:proofErr w:type="spellEnd"/>
      <w:r w:rsidRPr="00F17F12">
        <w:t>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571621" w:rsidP="00571621" w:rsidR="00571621" w:rsidRPr="00F17F12"/>
    <w:p w:rsidRDefault="00571621" w:rsidP="00571621" w:rsidR="00571621" w:rsidRPr="00F17F12">
      <w:r w:rsidRPr="00F17F12">
        <w:t>DNA:</w:t>
      </w:r>
    </w:p>
    <w:p w:rsidRDefault="00571621" w:rsidP="00571621" w:rsidR="00571621" w:rsidRPr="00F17F12">
      <w:r w:rsidRPr="00F17F12">
        <w:t xml:space="preserve">- </w:t>
      </w:r>
      <w:r w:rsidR="008A4E34">
        <w:t>Privremenoj s</w:t>
      </w:r>
      <w:r w:rsidR="00C817E6">
        <w:t>tečajnoj upraviteljici</w:t>
      </w:r>
    </w:p>
    <w:p w:rsidRDefault="00571621" w:rsidR="00A97F32">
      <w:r w:rsidRPr="00F17F12">
        <w:t xml:space="preserve">- </w:t>
      </w:r>
      <w:r w:rsidR="0087109D">
        <w:t>e-oglasna ploča 8 dana</w:t>
      </w:r>
    </w:p>
    <w:sectPr w:rsidSect="0087109D" w:rsidR="00A97F3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748" w:rsidR="00F47748">
      <w:r>
        <w:separator/>
      </w:r>
    </w:p>
  </w:endnote>
  <w:endnote w:id="0" w:type="continuationSeparator">
    <w:p w:rsidRDefault="00F47748" w:rsidR="00F47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748" w:rsidR="00F47748">
      <w:r>
        <w:separator/>
      </w:r>
    </w:p>
  </w:footnote>
  <w:footnote w:id="0" w:type="continuationSeparator">
    <w:p w:rsidRDefault="00F47748" w:rsidR="00F47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118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74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87109D">
      <w:t>84</w:t>
    </w:r>
    <w:proofErr w:type="spellEnd"/>
    <w:r w:rsidRPr="008F4083">
      <w:t xml:space="preserve"> </w:t>
    </w:r>
  </w:p>
  <w:p w:rsidRDefault="00B91118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>
      <w:t xml:space="preserve">1 </w:t>
    </w:r>
    <w:r w:rsidRPr="008F4083">
      <w:t>St-</w:t>
    </w:r>
    <w:proofErr w:type="spellStart"/>
    <w:r w:rsidR="0087109D">
      <w:t>74</w:t>
    </w:r>
    <w:proofErr w:type="spellEnd"/>
    <w:r w:rsidR="0087109D">
      <w:t>/</w:t>
    </w:r>
    <w:proofErr w:type="spellStart"/>
    <w:r w:rsidR="0087109D">
      <w:t>15</w:t>
    </w:r>
    <w:proofErr w:type="spellEnd"/>
    <w:r w:rsidR="0087109D">
      <w:t>-</w:t>
    </w:r>
    <w:proofErr w:type="spellStart"/>
    <w:r w:rsidR="0087109D">
      <w:t>84</w:t>
    </w:r>
    <w:proofErr w:type="spellEnd"/>
  </w:p>
  <w:p w:rsidRDefault="00B91118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621"/>
    <w:rsid w:val="002E389E"/>
    <w:rsid w:val="0030469D"/>
    <w:rsid w:val="00457B9F"/>
    <w:rsid w:val="00491DE2"/>
    <w:rsid w:val="00571621"/>
    <w:rsid w:val="00770949"/>
    <w:rsid w:val="0087109D"/>
    <w:rsid w:val="008A4E34"/>
    <w:rsid w:val="00A97F32"/>
    <w:rsid w:val="00AC4568"/>
    <w:rsid w:val="00B91118"/>
    <w:rsid w:val="00BB5D69"/>
    <w:rsid w:val="00C46738"/>
    <w:rsid w:val="00C53AC4"/>
    <w:rsid w:val="00C766C2"/>
    <w:rsid w:val="00C817E6"/>
    <w:rsid w:val="00CD6636"/>
    <w:rsid w:val="00E02363"/>
    <w:rsid w:val="00F422FF"/>
    <w:rsid w:val="00F4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16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1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7162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71621"/>
  </w:style>
  <w:style w:styleId="Podnoje" w:type="paragraph">
    <w:name w:val="footer"/>
    <w:basedOn w:val="Normal"/>
    <w:link w:val="PodnojeChar"/>
    <w:uiPriority w:val="99"/>
    <w:unhideWhenUsed/>
    <w:rsid w:val="008710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09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10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109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11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11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11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16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1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7162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71621"/>
  </w:style>
  <w:style w:styleId="Podnoje" w:type="paragraph">
    <w:name w:val="footer"/>
    <w:basedOn w:val="Normal"/>
    <w:link w:val="PodnojeChar"/>
    <w:uiPriority w:val="99"/>
    <w:unhideWhenUsed/>
    <w:rsid w:val="008710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09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10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109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11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11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11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1492</properties:Characters>
  <properties:Lines>48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2017-11-22T08:26:00Z</dcterms:created>
  <dc:creator>Asus</dc:creator>
  <cp:lastModifiedBy>Lorena Paris Aničić</cp:lastModifiedBy>
  <cp:lastPrinted>2017-11-22T08:33:00Z</cp:lastPrinted>
  <dcterms:modified xmlns:xsi="http://www.w3.org/2001/XMLSchema-instance" xsi:type="dcterms:W3CDTF">2017-11-22T08:35:00Z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