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60bf" w14:paraId="74160bf" w:rsidRDefault="00F818EF" w:rsidP="002D60CE" w:rsidR="0092492D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</w:p>
    <w:p w:rsidRDefault="00673825" w:rsidP="002D60CE" w:rsidR="003D3943">
      <w:pPr>
        <w:jc w:val="both"/>
      </w:pPr>
      <w:r>
        <w:t xml:space="preserve">                   </w:t>
      </w:r>
      <w:r w:rsidR="003D3943">
        <w:rPr>
          <w:noProof/>
        </w:rPr>
        <w:drawing>
          <wp:inline distR="0" distL="0" distB="0" distT="0">
            <wp:extent cy="963295" cx="71945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73825" w:rsidP="002D60CE" w:rsidR="00673825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FA7F33">
        <w:t>5162/15-22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FA7F33" w:rsidRPr="004D6A23">
        <w:rPr>
          <w:lang w:val="pt-BR"/>
        </w:rPr>
        <w:t>DISKONT ODJEĆE I OBUĆE d.o.o., Zagreb, Konjšćinski zavoj 1, OIB 01047165882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FA7F33">
        <w:rPr>
          <w:lang w:val="pt-BR"/>
        </w:rPr>
        <w:t>20</w:t>
      </w:r>
      <w:r w:rsidR="00015FE0">
        <w:rPr>
          <w:lang w:val="pt-BR"/>
        </w:rPr>
        <w:t>. rujna</w:t>
      </w:r>
      <w:r w:rsidRPr="003A50F5">
        <w:rPr>
          <w:lang w:val="pt-BR"/>
        </w:rPr>
        <w:t xml:space="preserve"> 2016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FA7F33" w:rsidRPr="004D6A23">
        <w:rPr>
          <w:lang w:val="pt-BR"/>
        </w:rPr>
        <w:t>DISKONT ODJEĆE I OBUĆE d.o.o., Zagreb, Konjšćinski zavoj 1, OIB 01047165882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FA7F33">
        <w:rPr>
          <w:lang w:val="pt-BR"/>
        </w:rPr>
        <w:t>89.750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FA7F33">
        <w:t>5162</w:t>
      </w:r>
      <w:r w:rsidR="00535D8E" w:rsidRPr="003A50F5">
        <w:t>-</w:t>
      </w:r>
      <w:r w:rsidR="000C1F96" w:rsidRPr="003A50F5">
        <w:t>1</w:t>
      </w:r>
      <w:r w:rsidR="004C14CD" w:rsidRPr="003A50F5">
        <w:t>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FA7F33" w:rsidRPr="004D6A23">
        <w:rPr>
          <w:lang w:val="pt-BR"/>
        </w:rPr>
        <w:t>DISKONT ODJEĆE I OBUĆE d.o.o., Zagreb, Konjšćinski zavoj 1, OIB 01047165882</w:t>
      </w:r>
      <w:r w:rsidRPr="003A50F5">
        <w:rPr>
          <w:lang w:val="pt-BR"/>
        </w:rPr>
        <w:t>.</w:t>
      </w:r>
    </w:p>
    <w:p w:rsidRDefault="00673825" w:rsidP="00077295" w:rsidR="00673825" w:rsidRPr="003A50F5">
      <w:pPr>
        <w:ind w:firstLine="708"/>
        <w:jc w:val="both"/>
        <w:rPr>
          <w:lang w:val="pt-BR"/>
        </w:rPr>
      </w:pPr>
    </w:p>
    <w:p w:rsidRDefault="00077295" w:rsidP="00077295" w:rsidR="0007729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825" w:rsidP="00077295" w:rsidR="00673825" w:rsidRPr="003A50F5">
      <w:pPr>
        <w:ind w:firstLine="709"/>
        <w:jc w:val="both"/>
      </w:pPr>
    </w:p>
    <w:p w:rsidRDefault="00077295" w:rsidP="00077295" w:rsidR="0007729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FA7F33">
        <w:t>24. rujna</w:t>
      </w:r>
      <w:r w:rsidR="004C14CD" w:rsidRPr="003A50F5">
        <w:t xml:space="preserve"> 2015.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FA7F33">
        <w:t>9.884,66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</w:t>
      </w:r>
      <w:r w:rsidRPr="003A50F5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673825" w:rsidP="00077295" w:rsidR="00673825" w:rsidRPr="003A50F5">
      <w:pPr>
        <w:ind w:firstLine="709"/>
        <w:jc w:val="both"/>
        <w:rPr>
          <w:lang w:val="en-GB"/>
        </w:rPr>
      </w:pP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73825" w:rsidP="00CC0B95" w:rsidR="00673825">
      <w:pPr>
        <w:pStyle w:val="Tijeloteksta"/>
        <w:ind w:firstLine="708"/>
      </w:pPr>
    </w:p>
    <w:p w:rsidRDefault="0059075B" w:rsidP="003A50F5" w:rsidR="00057BF6">
      <w:pPr>
        <w:pStyle w:val="Tijeloteksta"/>
        <w:ind w:firstLine="708"/>
      </w:pPr>
      <w:r w:rsidRPr="003A50F5">
        <w:t xml:space="preserve">Sud je rješenjem od </w:t>
      </w:r>
      <w:r w:rsidR="004C14CD" w:rsidRPr="003A50F5">
        <w:t>3. veljače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057BF6" w:rsidRPr="003A50F5">
        <w:t>1</w:t>
      </w:r>
      <w:r w:rsidR="00FA7F33">
        <w:t>9</w:t>
      </w:r>
      <w:r w:rsidR="00057BF6" w:rsidRPr="003A50F5">
        <w:t>. rujna</w:t>
      </w:r>
      <w:r w:rsidR="00901CFD" w:rsidRPr="003A50F5">
        <w:t xml:space="preserve"> 2016.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 ostvaren stečajni razlog nesposobnost za plaćanje, </w:t>
      </w:r>
      <w:r w:rsidR="00FA7F33">
        <w:t xml:space="preserve">da ne postoje osnove za nastavak poslovanja dužnika, </w:t>
      </w:r>
      <w:r w:rsidR="001B1307">
        <w:t xml:space="preserve">da je u Očevidniku redoslijeda plaćanja od 21. srpnja 2016. evidentirana neizmirena obveza plaćanja u iznosu od 16.277,26 kn, da dužnik nema zaposlenih, </w:t>
      </w:r>
      <w:r w:rsidR="00057BF6" w:rsidRPr="003A50F5">
        <w:t>zatim da dužnik nema imovinu dostatnu za namirenje troškova stečajnog postupka te je predložio dužnikove vjerovnik</w:t>
      </w:r>
      <w:r w:rsidR="00FA7F33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</w:t>
      </w:r>
      <w:r w:rsidR="00FA7F33">
        <w:t xml:space="preserve"> prethodnog i</w:t>
      </w:r>
      <w:r w:rsidR="00057BF6" w:rsidRPr="003A50F5">
        <w:t xml:space="preserve"> stečajnog postupka za 6 mjeseci iznose </w:t>
      </w:r>
      <w:r w:rsidR="00FA7F33">
        <w:t>89.750,00 kn i to za</w:t>
      </w:r>
      <w:r w:rsidR="00B56E1A">
        <w:t xml:space="preserve">: troškovi u </w:t>
      </w:r>
      <w:r w:rsidR="00FA7F33">
        <w:t>prethodn</w:t>
      </w:r>
      <w:r w:rsidR="00B56E1A">
        <w:t>om</w:t>
      </w:r>
      <w:r w:rsidR="00FA7F33">
        <w:t xml:space="preserve"> postupk</w:t>
      </w:r>
      <w:r w:rsidR="00B56E1A">
        <w:t>u</w:t>
      </w:r>
      <w:r w:rsidR="00FA7F33">
        <w:t xml:space="preserve"> za </w:t>
      </w:r>
      <w:r w:rsidR="00057BF6" w:rsidRPr="003A50F5">
        <w:t xml:space="preserve">nagradu stečajnom upravitelju </w:t>
      </w:r>
      <w:r w:rsidR="00FA7F33">
        <w:t xml:space="preserve">u iznosu od 6.000,00 kn, </w:t>
      </w:r>
      <w:r w:rsidR="00B56E1A">
        <w:t xml:space="preserve">troškovi </w:t>
      </w:r>
      <w:r w:rsidR="00FA7F33">
        <w:t>porez</w:t>
      </w:r>
      <w:r w:rsidR="00B56E1A">
        <w:t>a</w:t>
      </w:r>
      <w:r w:rsidR="00FA7F33">
        <w:t xml:space="preserve"> i doprinos</w:t>
      </w:r>
      <w:r w:rsidR="00B56E1A">
        <w:t>a</w:t>
      </w:r>
      <w:r w:rsidR="00FA7F33">
        <w:t xml:space="preserve"> na nagradu u iznosu od 6.000,00 kn, troškovi knjigovodstvenih usluga u iznosu od 5.000,00 kn, PDV na knjigovodstvene usluge u iznosu od 1.250,00 kn, ostali troškovi u prethodnom postupku (poštarina, telefon, pristojbe, administrativni troškovi i dr.) u iznosu od 3.000,00</w:t>
      </w:r>
      <w:r w:rsidR="00B56E1A">
        <w:t xml:space="preserve"> kn</w:t>
      </w:r>
      <w:r w:rsidR="00FA7F33">
        <w:t>, sveukupno u prethodnom postupku iznos od 21.2</w:t>
      </w:r>
      <w:r w:rsidR="001B1307">
        <w:t>50,00 kn, a u stečajnom postupku za troškove nagrade stečajnom upravitelju iznos od 20.000,00 kn, troškovi poreza i doprinosa na nagradu u iznosu od 20.000,00 kn, troškovi knjigovodstvenih usluga u iznosu od 10.000,00 kn, PDV na knjigovodstvene usluge u iznosu od 2.500,00 kn, ostali troškovi (poštarina, telefon, pristojbe, administrativni troškovi i sl.) u iznosu od 6.000,00 kn, troškovi arhiviranja dokumen</w:t>
      </w:r>
      <w:r w:rsidR="00B56E1A">
        <w:t>tacije u iznosu od 10.000,00 kn, sveukupno u stečajnom postupku iznos od 68.500,00 kn.</w:t>
      </w:r>
      <w:r w:rsidR="001B1307">
        <w:t xml:space="preserve"> </w:t>
      </w:r>
    </w:p>
    <w:p w:rsidRDefault="00673825" w:rsidP="003A50F5" w:rsidR="00673825">
      <w:pPr>
        <w:pStyle w:val="Tijeloteksta"/>
        <w:ind w:firstLine="708"/>
      </w:pP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1B1307">
        <w:t>25. kolovoza</w:t>
      </w:r>
      <w:r w:rsidR="003A50F5" w:rsidRPr="003A50F5">
        <w:t xml:space="preserve"> 2016. (list </w:t>
      </w:r>
      <w:r w:rsidR="00F66C66">
        <w:t>3</w:t>
      </w:r>
      <w:r w:rsidR="001B1307">
        <w:t>9</w:t>
      </w:r>
      <w:r w:rsidRPr="003A50F5">
        <w:t xml:space="preserve">. spisa) sud je utvrdio da </w:t>
      </w:r>
      <w:r w:rsidR="0092492D">
        <w:t xml:space="preserve">je dužnik na dan </w:t>
      </w:r>
      <w:r w:rsidR="001B1307">
        <w:t>24. rujna</w:t>
      </w:r>
      <w:r w:rsidR="0092492D">
        <w:t xml:space="preserve"> 2015. u Očevidniku redoslijeda osnova za plaćanje imao neizvršene osnove u neprekinutom razdoblju od 120 dana u ukupnom iznosu od </w:t>
      </w:r>
      <w:r w:rsidR="001B1307">
        <w:t>9.884,66</w:t>
      </w:r>
      <w:r w:rsidR="0092492D">
        <w:t xml:space="preserve"> kn.</w:t>
      </w:r>
    </w:p>
    <w:p w:rsidRDefault="00673825" w:rsidP="00057BF6" w:rsidR="00673825">
      <w:pPr>
        <w:pStyle w:val="Tijeloteksta"/>
        <w:ind w:firstLine="708"/>
      </w:pP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73825" w:rsidP="003A50F5" w:rsidR="00673825">
      <w:pPr>
        <w:pStyle w:val="Tijeloteksta"/>
        <w:ind w:firstLine="708"/>
      </w:pPr>
    </w:p>
    <w:p w:rsidRDefault="00057BF6" w:rsidP="00057BF6" w:rsidR="00057BF6">
      <w:pPr>
        <w:pStyle w:val="Tijeloteksta"/>
        <w:ind w:firstLine="708"/>
      </w:pPr>
      <w:r w:rsidRPr="003A50F5">
        <w:t xml:space="preserve">U smislu citirane odredbe čl. 132. st. 1. SZ-a pozvane su osobe koje imaju pravni interes za provedbom stečajnoga postupka predujmiti troškova prethodnoga i otvorenoga stečajnog postupka u ukupnom iznosu </w:t>
      </w:r>
      <w:r w:rsidR="001B1307">
        <w:t>89.750,00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673825" w:rsidP="00057BF6" w:rsidR="00673825">
      <w:pPr>
        <w:pStyle w:val="Tijeloteksta"/>
        <w:ind w:firstLine="708"/>
      </w:pP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</w:t>
      </w:r>
      <w:r w:rsidR="009B6DB8">
        <w:lastRenderedPageBreak/>
        <w:t>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FA7F33" w:rsidRPr="004D6A23">
        <w:rPr>
          <w:lang w:val="pt-BR"/>
        </w:rPr>
        <w:t>DISKONT ODJEĆE I OBUĆE d.o.o., Zagreb, Konjšćinski zavoj 1, OIB 01047165882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1B1307">
        <w:t>20. rujna</w:t>
      </w:r>
      <w:r w:rsidR="002C3072" w:rsidRPr="003A50F5">
        <w:t xml:space="preserve"> 2016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CD323C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0D1AD2" w:rsidP="00065B42" w:rsidR="000D1AD2"/>
    <w:p w:rsidRDefault="00CD323C" w:rsidR="00CD323C" w:rsidRPr="00694D64">
      <w:r w:rsidRPr="00694D64">
        <w:t>Za točnost otpravka-ovlašteni službenik:</w:t>
      </w:r>
    </w:p>
    <w:p w:rsidRDefault="00CD323C" w:rsidR="00CD323C" w:rsidRPr="00694D64">
      <w:r w:rsidRPr="00694D64">
        <w:t>Karmela Dolenc</w:t>
      </w:r>
    </w:p>
    <w:p w:rsidRDefault="001B1307" w:rsidP="00065B42" w:rsidR="001B1307" w:rsidRPr="003A50F5"/>
    <w:p w:rsidRDefault="008A4618" w:rsidP="00B87516" w:rsidR="008A4618">
      <w:pPr>
        <w:tabs>
          <w:tab w:pos="977" w:val="left"/>
        </w:tabs>
      </w:pPr>
    </w:p>
    <w:sectPr w:rsidSect="00673825" w:rsidR="008A461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-763686096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C134A5">
          <w:rPr>
            <w:noProof/>
            <w:sz w:val="24"/>
            <w:szCs w:val="24"/>
          </w:rPr>
          <w:t>3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1B1307">
      <w:rPr>
        <w:sz w:val="24"/>
        <w:szCs w:val="24"/>
      </w:rPr>
      <w:t>5162</w:t>
    </w:r>
    <w:r w:rsidRPr="003A50F5">
      <w:rPr>
        <w:sz w:val="24"/>
        <w:szCs w:val="24"/>
      </w:rPr>
      <w:t>/15-</w:t>
    </w:r>
    <w:r w:rsidR="001B1307">
      <w:rPr>
        <w:sz w:val="24"/>
        <w:szCs w:val="24"/>
      </w:rPr>
      <w:t>22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307" w:rsidR="001B1307">
    <w:pPr>
      <w:pStyle w:val="Zaglavlje"/>
    </w:pPr>
    <w:r>
      <w:t xml:space="preserve">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1B1307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D3943"/>
    <w:rsid w:val="003F3702"/>
    <w:rsid w:val="00412D47"/>
    <w:rsid w:val="0046518B"/>
    <w:rsid w:val="004C14CD"/>
    <w:rsid w:val="004C428C"/>
    <w:rsid w:val="00501EBB"/>
    <w:rsid w:val="00535D8E"/>
    <w:rsid w:val="005543BD"/>
    <w:rsid w:val="0059075B"/>
    <w:rsid w:val="00591F57"/>
    <w:rsid w:val="005C6039"/>
    <w:rsid w:val="006376B4"/>
    <w:rsid w:val="00662884"/>
    <w:rsid w:val="00673825"/>
    <w:rsid w:val="006B293D"/>
    <w:rsid w:val="00704DD0"/>
    <w:rsid w:val="007150E9"/>
    <w:rsid w:val="00754CF2"/>
    <w:rsid w:val="007B068E"/>
    <w:rsid w:val="007E6A6F"/>
    <w:rsid w:val="007F0AD5"/>
    <w:rsid w:val="00846A5C"/>
    <w:rsid w:val="00882D91"/>
    <w:rsid w:val="008A4618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56E1A"/>
    <w:rsid w:val="00B62E90"/>
    <w:rsid w:val="00B87516"/>
    <w:rsid w:val="00B9015B"/>
    <w:rsid w:val="00BC67EF"/>
    <w:rsid w:val="00BE5577"/>
    <w:rsid w:val="00BF01D0"/>
    <w:rsid w:val="00BF0DDB"/>
    <w:rsid w:val="00C0143E"/>
    <w:rsid w:val="00C134A5"/>
    <w:rsid w:val="00C162AA"/>
    <w:rsid w:val="00C23ADD"/>
    <w:rsid w:val="00C40A44"/>
    <w:rsid w:val="00C90682"/>
    <w:rsid w:val="00CC0B95"/>
    <w:rsid w:val="00CD323C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A7F33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4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4A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4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4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5162</izvorni_sadrzaj>
    <derivirana_varijabla naziv="DomainObject.Predmet.Broj_1">5162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St-5162/2015</izvorni_sadrzaj>
    <derivirana_varijabla naziv="DomainObject.Predmet.OznakaBroj_1">St-5162/2015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DISKONT ODJEĆE I OBUĆE d.o.o. zastupanog po punomoćniku LAZAR ĆIBARIĆ; NIKOLA ĆIBARIĆ</izvorni_sadrzaj>
    <derivirana_varijabla naziv="DomainObject.Predmet.ProtustrankaFormated_1">  DISKONT ODJEĆE I OBUĆE d.o.o. zastupanog po punomoćniku LAZAR ĆIBARIĆ; NIKOLA ĆIBARIĆ</derivirana_varijabla>
  </DomainObject.Predmet.ProtustrankaFormated>
  <DomainObject.Predmet.ProtustrankaFormatedOIB>
    <izvorni_sadrzaj>  DISKONT ODJEĆE I OBUĆE d.o.o., OIB 01047165882 zastupanog po punomoćniku LAZAR ĆIBARIĆ; NIKOLA ĆIBARIĆ</izvorni_sadrzaj>
    <derivirana_varijabla naziv="DomainObject.Predmet.ProtustrankaFormatedOIB_1">  DISKONT ODJEĆE I OBUĆE d.o.o., OIB 01047165882 zastupanog po punomoćniku LAZAR ĆIBARIĆ; NIKOLA ĆIBARIĆ</derivirana_varijabla>
  </DomainObject.Predmet.ProtustrankaFormatedOIB>
  <DomainObject.Predmet.ProtustrankaFormatedWithAdress>
    <izvorni_sadrzaj> DISKONT ODJEĆE I OBUĆE d.o.o., Konjšćinski zavoj 1, 10000 Zagreb zastupanog po punomoćniku LAZAR ĆIBARIĆ; NIKOLA ĆIBARIĆ</izvorni_sadrzaj>
    <derivirana_varijabla naziv="DomainObject.Predmet.ProtustrankaFormatedWithAdress_1"> DISKONT ODJEĆE I OBUĆE d.o.o., Konjšćinski zavoj 1, 10000 Zagreb zastupanog po punomoćniku LAZAR ĆIBARIĆ; NIKOLA ĆIBARIĆ</derivirana_varijabla>
  </DomainObject.Predmet.ProtustrankaFormatedWithAdress>
  <DomainObject.Predmet.ProtustrankaFormatedWithAdressOIB>
    <izvorni_sadrzaj> DISKONT ODJEĆE I OBUĆE d.o.o., OIB 01047165882, Konjšćinski zavoj 1, 10000 Zagreb zastupanog po punomoćniku LAZAR ĆIBARIĆ; NIKOLA ĆIBARIĆ</izvorni_sadrzaj>
    <derivirana_varijabla naziv="DomainObject.Predmet.ProtustrankaFormatedWithAdressOIB_1"> DISKONT ODJEĆE I OBUĆE d.o.o., OIB 01047165882, Konjšćinski zavoj 1, 10000 Zagreb zastupanog po punomoćniku LAZAR ĆIBARIĆ; NIKOLA ĆIBARIĆ</derivirana_varijabla>
  </DomainObject.Predmet.ProtustrankaFormatedWithAdressOIB>
  <DomainObject.Predmet.ProtustrankaWithAdress>
    <izvorni_sadrzaj>DISKONT ODJEĆE I OBUĆE d.o.o. Konjšćinski zavoj 1, 10000 Zagreb</izvorni_sadrzaj>
    <derivirana_varijabla naziv="DomainObject.Predmet.ProtustrankaWithAdress_1">DISKONT ODJEĆE I OBUĆE d.o.o. Konjšćinski zavoj 1, 10000 Zagreb</derivirana_varijabla>
  </DomainObject.Predmet.ProtustrankaWithAdress>
  <DomainObject.Predmet.ProtustrankaWithAdressOIB>
    <izvorni_sadrzaj>DISKONT ODJEĆE I OBUĆE d.o.o., OIB 01047165882, Konjšćinski zavoj 1, 10000 Zagreb</izvorni_sadrzaj>
    <derivirana_varijabla naziv="DomainObject.Predmet.ProtustrankaWithAdressOIB_1">DISKONT ODJEĆE I OBUĆE d.o.o., OIB 01047165882, Konjšćinski zavoj 1, 10000 Zagreb</derivirana_varijabla>
  </DomainObject.Predmet.ProtustrankaWithAdressOIB>
  <DomainObject.Predmet.ProtustrankaNazivFormated>
    <izvorni_sadrzaj>DISKONT ODJEĆE I OBUĆE d.o.o.</izvorni_sadrzaj>
    <derivirana_varijabla naziv="DomainObject.Predmet.ProtustrankaNazivFormated_1">DISKONT ODJEĆE I OBUĆE d.o.o.</derivirana_varijabla>
  </DomainObject.Predmet.ProtustrankaNazivFormated>
  <DomainObject.Predmet.ProtustrankaNazivFormatedOIB>
    <izvorni_sadrzaj>DISKONT ODJEĆE I OBUĆE d.o.o., OIB 01047165882</izvorni_sadrzaj>
    <derivirana_varijabla naziv="DomainObject.Predmet.ProtustrankaNazivFormatedOIB_1">DISKONT ODJEĆE I OBUĆE d.o.o., OIB 01047165882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LAZAR ĆIBARIĆ</izvorni_sadrzaj>
    <derivirana_varijabla naziv="DomainObject.Predmet.StrankaFormated_1">  FINA Regionalni centar Zagreb; LAZAR ĆIBARIĆ</derivirana_varijabla>
  </DomainObject.Predmet.StrankaFormated>
  <DomainObject.Predmet.StrankaFormatedOIB>
    <izvorni_sadrzaj>  FINA Regionalni centar Zagreb, OIB 85821130368; LAZAR ĆIBARIĆ, OIB 02522413825</izvorni_sadrzaj>
    <derivirana_varijabla naziv="DomainObject.Predmet.StrankaFormatedOIB_1">  FINA Regionalni centar Zagreb, OIB 85821130368; LAZAR ĆIBARIĆ, OIB 02522413825</derivirana_varijabla>
  </DomainObject.Predmet.StrankaFormatedOIB>
  <DomainObject.Predmet.StrankaFormatedWithAdress>
    <izvorni_sadrzaj> FINA Regionalni centar Zagreb, Trg svibanjskih žrtava 1995. br.1, 10000 Zagreb; LAZAR ĆIBARIĆ</izvorni_sadrzaj>
    <derivirana_varijabla naziv="DomainObject.Predmet.StrankaFormatedWithAdress_1"> FINA Regionalni centar Zagreb, Trg svibanjskih žrtava 1995. br.1, 10000 Zagreb; LAZAR ĆIBARIĆ</derivirana_varijabla>
  </DomainObject.Predmet.StrankaFormatedWithAdress>
  <DomainObject.Predmet.StrankaFormatedWithAdressOIB>
    <izvorni_sadrzaj> FINA Regionalni centar Zagreb, OIB 85821130368, Trg svibanjskih žrtava 1995. br.1, 10000 Zagreb; LAZAR ĆIBARIĆ, OIB 02522413825</izvorni_sadrzaj>
    <derivirana_varijabla naziv="DomainObject.Predmet.StrankaFormatedWithAdressOIB_1"> FINA Regionalni centar Zagreb, OIB 85821130368, Trg svibanjskih žrtava 1995. br.1, 10000 Zagreb; LAZAR ĆIBARIĆ, OIB 02522413825</derivirana_varijabla>
  </DomainObject.Predmet.StrankaFormatedWithAdressOIB>
  <DomainObject.Predmet.StrankaWithAdress>
    <izvorni_sadrzaj>FINA Regionalni centar Zagreb Trg svibanjskih žrtava 1995. br.1,10000 Zagreb,LAZAR ĆIBARIĆ </izvorni_sadrzaj>
    <derivirana_varijabla naziv="DomainObject.Predmet.StrankaWithAdress_1">FINA Regionalni centar Zagreb Trg svibanjskih žrtava 1995. br.1,10000 Zagreb,LAZAR ĆIBARIĆ </derivirana_varijabla>
  </DomainObject.Predmet.StrankaWithAdress>
  <DomainObject.Predmet.StrankaWithAdressOIB>
    <izvorni_sadrzaj>FINA Regionalni centar Zagreb, OIB 85821130368, Trg svibanjskih žrtava 1995. br.1,10000 Zagreb,LAZAR ĆIBARIĆ, OIB 02522413825</izvorni_sadrzaj>
    <derivirana_varijabla naziv="DomainObject.Predmet.StrankaWithAdressOIB_1">FINA Regionalni centar Zagreb, OIB 85821130368, Trg svibanjskih žrtava 1995. br.1,10000 Zagreb,LAZAR ĆIBARIĆ, OIB 02522413825</derivirana_varijabla>
  </DomainObject.Predmet.StrankaWithAdressOIB>
  <DomainObject.Predmet.StrankaNazivFormated>
    <izvorni_sadrzaj>FINA Regionalni centar Zagreb,LAZAR ĆIBARIĆ</izvorni_sadrzaj>
    <derivirana_varijabla naziv="DomainObject.Predmet.StrankaNazivFormated_1">FINA Regionalni centar Zagreb,LAZAR ĆIBARIĆ</derivirana_varijabla>
  </DomainObject.Predmet.StrankaNazivFormated>
  <DomainObject.Predmet.StrankaNazivFormatedOIB>
    <izvorni_sadrzaj>FINA Regionalni centar Zagreb, OIB 85821130368,LAZAR ĆIBARIĆ, OIB 02522413825</izvorni_sadrzaj>
    <derivirana_varijabla naziv="DomainObject.Predmet.StrankaNazivFormatedOIB_1">FINA Regionalni centar Zagreb, OIB 85821130368,LAZAR ĆIBARIĆ, OIB 02522413825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LAZAR ĆIBARIĆ</item>
    </izvorni_sadrzaj>
    <derivirana_varijabla naziv="DomainObject.Predmet.StrankaListFormated_1">
      <item>FINA Regionalni centar Zagreb</item>
      <item>LAZAR ĆIBARIĆ</item>
    </derivirana_varijabla>
  </DomainObject.Predmet.StrankaListFormated>
  <DomainObject.Predmet.StrankaListFormatedOIB>
    <izvorni_sadrzaj>
      <item>FINA Regionalni centar Zagreb, OIB 85821130368</item>
      <item>LAZAR ĆIBARIĆ, OIB 02522413825</item>
    </izvorni_sadrzaj>
    <derivirana_varijabla naziv="DomainObject.Predmet.StrankaListFormatedOIB_1">
      <item>FINA Regionalni centar Zagreb, OIB 85821130368</item>
      <item>LAZAR ĆIBARIĆ, OIB 02522413825</item>
    </derivirana_varijabla>
  </DomainObject.Predmet.StrankaListFormatedOIB>
  <DomainObject.Predmet.StrankaListFormatedWithAdress>
    <izvorni_sadrzaj>
      <item>FINA Regionalni centar Zagreb, Trg svibanjskih žrtava 1995. br.1, 10000 Zagreb</item>
      <item>LAZAR ĆIBARIĆ</item>
    </izvorni_sadrzaj>
    <derivirana_varijabla naziv="DomainObject.Predmet.StrankaListFormatedWithAdress_1">
      <item>FINA Regionalni centar Zagreb, Trg svibanjskih žrtava 1995. br.1, 10000 Zagreb</item>
      <item>LAZAR ĆIBARIĆ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LAZAR ĆIBARIĆ, OIB 02522413825</item>
    </izvorni_sadrzaj>
    <derivirana_varijabla naziv="DomainObject.Predmet.StrankaListFormatedWithAdressOIB_1">
      <item>FINA Regionalni centar Zagreb, OIB 85821130368, Trg svibanjskih žrtava 1995. br.1, 10000 Zagreb</item>
      <item>LAZAR ĆIBARIĆ, OIB 02522413825</item>
    </derivirana_varijabla>
  </DomainObject.Predmet.StrankaListFormatedWithAdressOIB>
  <DomainObject.Predmet.StrankaListNazivFormated>
    <izvorni_sadrzaj>
      <item>FINA Regionalni centar Zagreb</item>
      <item>LAZAR ĆIBARIĆ</item>
    </izvorni_sadrzaj>
    <derivirana_varijabla naziv="DomainObject.Predmet.StrankaListNazivFormated_1">
      <item>FINA Regionalni centar Zagreb</item>
      <item>LAZAR ĆIBARIĆ</item>
    </derivirana_varijabla>
  </DomainObject.Predmet.StrankaListNazivFormated>
  <DomainObject.Predmet.StrankaListNazivFormatedOIB>
    <izvorni_sadrzaj>
      <item>FINA Regionalni centar Zagreb, OIB 85821130368</item>
      <item>LAZAR ĆIBARIĆ, OIB 02522413825</item>
    </izvorni_sadrzaj>
    <derivirana_varijabla naziv="DomainObject.Predmet.StrankaListNazivFormatedOIB_1">
      <item>FINA Regionalni centar Zagreb, OIB 85821130368</item>
      <item>LAZAR ĆIBARIĆ, OIB 02522413825</item>
    </derivirana_varijabla>
  </DomainObject.Predmet.StrankaListNazivFormatedOIB>
  <DomainObject.Predmet.ProtuStrankaListFormated>
    <izvorni_sadrzaj>
      <item>DISKONT ODJEĆE I OBUĆE d.o.o. zastupanog po punomoćniku LAZAR ĆIBARIĆ; NIKOLA ĆIBARIĆ</item>
    </izvorni_sadrzaj>
    <derivirana_varijabla naziv="DomainObject.Predmet.ProtuStrankaListFormated_1">
      <item>DISKONT ODJEĆE I OBUĆE d.o.o. zastupanog po punomoćniku LAZAR ĆIBARIĆ; NIKOLA ĆIBARIĆ</item>
    </derivirana_varijabla>
  </DomainObject.Predmet.ProtuStrankaListFormated>
  <DomainObject.Predmet.ProtuStrankaListFormatedOIB>
    <izvorni_sadrzaj>
      <item>DISKONT ODJEĆE I OBUĆE d.o.o., OIB 01047165882 zastupanog po punomoćniku LAZAR ĆIBARIĆ; NIKOLA ĆIBARIĆ</item>
    </izvorni_sadrzaj>
    <derivirana_varijabla naziv="DomainObject.Predmet.ProtuStrankaListFormatedOIB_1">
      <item>DISKONT ODJEĆE I OBUĆE d.o.o., OIB 01047165882 zastupanog po punomoćniku LAZAR ĆIBARIĆ; NIKOLA ĆIBARIĆ</item>
    </derivirana_varijabla>
  </DomainObject.Predmet.ProtuStrankaListFormatedOIB>
  <DomainObject.Predmet.ProtuStrankaListFormatedWithAdress>
    <izvorni_sadrzaj>
      <item>DISKONT ODJEĆE I OBUĆE d.o.o., Konjšćinski zavoj 1, 10000 Zagreb zastupanog po punomoćniku LAZAR ĆIBARIĆ; NIKOLA ĆIBARIĆ</item>
    </izvorni_sadrzaj>
    <derivirana_varijabla naziv="DomainObject.Predmet.ProtuStrankaListFormatedWithAdress_1">
      <item>DISKONT ODJEĆE I OBUĆE d.o.o., Konjšćinski zavoj 1, 10000 Zagreb zastupanog po punomoćniku LAZAR ĆIBARIĆ; NIKOLA ĆIBARIĆ</item>
    </derivirana_varijabla>
  </DomainObject.Predmet.ProtuStrankaListFormatedWithAdress>
  <DomainObject.Predmet.ProtuStrankaListFormatedWithAdressOIB>
    <izvorni_sadrzaj>
      <item>DISKONT ODJEĆE I OBUĆE d.o.o., OIB 01047165882, Konjšćinski zavoj 1, 10000 Zagreb zastupanog po punomoćniku LAZAR ĆIBARIĆ; NIKOLA ĆIBARIĆ</item>
    </izvorni_sadrzaj>
    <derivirana_varijabla naziv="DomainObject.Predmet.ProtuStrankaListFormatedWithAdressOIB_1">
      <item>DISKONT ODJEĆE I OBUĆE d.o.o., OIB 01047165882, Konjšćinski zavoj 1, 10000 Zagreb zastupanog po punomoćniku LAZAR ĆIBARIĆ; NIKOLA ĆIBARIĆ</item>
    </derivirana_varijabla>
  </DomainObject.Predmet.ProtuStrankaListFormatedWithAdressOIB>
  <DomainObject.Predmet.ProtuStrankaListNazivFormated>
    <izvorni_sadrzaj>
      <item>DISKONT ODJEĆE I OBUĆE d.o.o.</item>
    </izvorni_sadrzaj>
    <derivirana_varijabla naziv="DomainObject.Predmet.ProtuStrankaListNazivFormated_1">
      <item>DISKONT ODJEĆE I OBUĆE d.o.o.</item>
    </derivirana_varijabla>
  </DomainObject.Predmet.ProtuStrankaListNazivFormated>
  <DomainObject.Predmet.ProtuStrankaListNazivFormatedOIB>
    <izvorni_sadrzaj>
      <item>DISKONT ODJEĆE I OBUĆE d.o.o., OIB 01047165882</item>
    </izvorni_sadrzaj>
    <derivirana_varijabla naziv="DomainObject.Predmet.ProtuStrankaListNazivFormatedOIB_1">
      <item>DISKONT ODJEĆE I OBUĆE d.o.o., OIB 01047165882</item>
    </derivirana_varijabla>
  </DomainObject.Predmet.ProtuStrankaListNazivFormatedOIB>
  <DomainObject.Predmet.OstaliListFormated>
    <izvorni_sadrzaj>
      <item>LAZAR ĆIBARIĆ punomoćnik sudionika u postupku DISKONT ODJEĆE I OBUĆE d.o.o.</item>
      <item>NIKOLA ĆIBARIĆ punomoćnik sudionika u postupku DISKONT ODJEĆE I OBUĆE d.o.o.</item>
      <item>ADDIKO BANK d.d</item>
      <item>Ivan Samac</item>
    </izvorni_sadrzaj>
    <derivirana_varijabla naziv="DomainObject.Predmet.OstaliListFormated_1">
      <item>LAZAR ĆIBARIĆ punomoćnik sudionika u postupku DISKONT ODJEĆE I OBUĆE d.o.o.</item>
      <item>NIKOLA ĆIBARIĆ punomoćnik sudionika u postupku DISKONT ODJEĆE I OBUĆE d.o.o.</item>
      <item>ADDIKO BANK d.d</item>
      <item>Ivan Samac</item>
    </derivirana_varijabla>
  </DomainObject.Predmet.OstaliListFormated>
  <DomainObject.Predmet.OstaliListFormatedOIB>
    <izvorni_sadrzaj>
      <item>LAZAR ĆIBARIĆ, OIB 02522413825 punomoćnik sudionika u postupku DISKONT ODJEĆE I OBUĆE d.o.o.</item>
      <item>NIKOLA ĆIBARIĆ, OIB 58316694004 punomoćnik sudionika u postupku DISKONT ODJEĆE I OBUĆE d.o.o.</item>
      <item>ADDIKO BANK d.d</item>
      <item>Ivan Samac, OIB 81141078908</item>
    </izvorni_sadrzaj>
    <derivirana_varijabla naziv="DomainObject.Predmet.OstaliListFormatedOIB_1">
      <item>LAZAR ĆIBARIĆ, OIB 02522413825 punomoćnik sudionika u postupku DISKONT ODJEĆE I OBUĆE d.o.o.</item>
      <item>NIKOLA ĆIBARIĆ, OIB 58316694004 punomoćnik sudionika u postupku DISKONT ODJEĆE I OBUĆE d.o.o.</item>
      <item>ADDIKO BANK d.d</item>
      <item>Ivan Samac, OIB 81141078908</item>
    </derivirana_varijabla>
  </DomainObject.Predmet.OstaliListFormatedOIB>
  <DomainObject.Predmet.OstaliListFormatedWithAdress>
    <izvorni_sadrzaj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ADDIKO BANK d.d, Slavonska avenija 6, 10000 Zagreb</item>
      <item>Ivan Samac, Hrgovići 97, 10000 Zagreb</item>
    </izvorni_sadrzaj>
    <derivirana_varijabla naziv="DomainObject.Predmet.OstaliListFormatedWithAdress_1"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ADDIKO BANK d.d, Slavonska avenija 6, 10000 Zagreb</item>
      <item>Ivan Samac, Hrgovići 97, 10000 Zagreb</item>
    </derivirana_varijabla>
  </DomainObject.Predmet.OstaliListFormatedWithAdress>
  <DomainObject.Predmet.OstaliListFormatedWithAdressOIB>
    <izvorni_sadrzaj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ADDIKO BANK d.d, Slavonska avenija 6, 10000 Zagreb</item>
      <item>Ivan Samac, OIB 81141078908, Hrgovići 97, 10000 Zagreb</item>
    </izvorni_sadrzaj>
    <derivirana_varijabla naziv="DomainObject.Predmet.OstaliListFormatedWithAdressOIB_1"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ADDIKO BANK d.d, Slavonska avenija 6, 10000 Zagreb</item>
      <item>Ivan Samac, OIB 81141078908, Hrgovići 97, 10000 Zagreb</item>
    </derivirana_varijabla>
  </DomainObject.Predmet.OstaliListFormatedWithAdressOIB>
  <DomainObject.Predmet.OstaliListNazivFormated>
    <izvorni_sadrzaj>
      <item>LAZAR ĆIBARIĆ</item>
      <item>NIKOLA ĆIBARIĆ</item>
      <item>ADDIKO BANK d.d</item>
      <item>Ivan Samac</item>
    </izvorni_sadrzaj>
    <derivirana_varijabla naziv="DomainObject.Predmet.OstaliListNazivFormated_1">
      <item>LAZAR ĆIBARIĆ</item>
      <item>NIKOLA ĆIBARIĆ</item>
      <item>ADDIKO BANK d.d</item>
      <item>Ivan Samac</item>
    </derivirana_varijabla>
  </DomainObject.Predmet.OstaliListNazivFormated>
  <DomainObject.Predmet.OstaliListNazivFormatedOIB>
    <izvorni_sadrzaj>
      <item>LAZAR ĆIBARIĆ, OIB 02522413825</item>
      <item>NIKOLA ĆIBARIĆ, OIB 58316694004</item>
      <item>ADDIKO BANK d.d</item>
      <item>Ivan Samac, OIB 81141078908</item>
    </izvorni_sadrzaj>
    <derivirana_varijabla naziv="DomainObject.Predmet.OstaliListNazivFormatedOIB_1">
      <item>LAZAR ĆIBARIĆ, OIB 02522413825</item>
      <item>NIKOLA ĆIBARIĆ, OIB 58316694004</item>
      <item>ADDIKO BANK d.d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DISKONT ODJEĆE I OBUĆE d.o.o.</izvorni_sadrzaj>
    <derivirana_varijabla naziv="DomainObject.Predmet.ProtustrankaIDrugi_1">DISKONT ODJEĆE I OBUĆE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DISKONT ODJEĆE I OBUĆE d.o.o., OIB 01047165882, Konjšćinski zavoj 1, 10000 Zagreb</izvorni_sadrzaj>
    <derivirana_varijabla naziv="DomainObject.Predmet.ProtustrankaIDrugiAdressOIB_1">DISKONT ODJEĆE I OBUĆE d.o.o., OIB 01047165882,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DISKONT ODJEĆE I OBUĆE d.o.o.</item>
      <item>FINA Regionalni centar Zagreb</item>
      <item>LAZAR ĆIBARIĆ</item>
      <item>NIKOLA ĆIBARIĆ</item>
      <item>LAZAR ĆIBARIĆ</item>
      <item>ADDIKO BANK d.d</item>
      <item>Ivan Samac</item>
    </izvorni_sadrzaj>
    <derivirana_varijabla naziv="DomainObject.Predmet.SudioniciListNaziv_1">
      <item>DISKONT ODJEĆE I OBUĆE d.o.o.</item>
      <item>FINA Regionalni centar Zagreb</item>
      <item>LAZAR ĆIBARIĆ</item>
      <item>NIKOLA ĆIBARIĆ</item>
      <item>LAZAR ĆIBARIĆ</item>
      <item>ADDIKO BANK d.d</item>
      <item>Ivan Samac</item>
    </derivirana_varijabla>
  </DomainObject.Predmet.SudioniciListNaziv>
  <DomainObject.Predmet.SudioniciListAdressOIB>
    <izvorni_sadrzaj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ADDIKO BANK d.d, Slavonska avenija 6,10000 Zagreb</item>
      <item>Ivan Samac, OIB 81141078908, Hrgovići 97,10000 Zagreb</item>
    </izvorni_sadrzaj>
    <derivirana_varijabla naziv="DomainObject.Predmet.SudioniciListAdressOIB_1"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ADDIKO BANK d.d, Slavonska avenija 6,10000 Zagreb</item>
      <item>Ivan Samac, OIB 81141078908,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01047165882</item>
      <item>, OIB 85821130368</item>
      <item>, OIB 02522413825</item>
      <item>, OIB 58316694004</item>
      <item>, OIB 02522413825</item>
      <item>, OIB null</item>
      <item>, OIB 81141078908</item>
    </izvorni_sadrzaj>
    <derivirana_varijabla naziv="DomainObject.Predmet.SudioniciListNazivOIB_1">
      <item>, OIB 01047165882</item>
      <item>, OIB 85821130368</item>
      <item>, OIB 02522413825</item>
      <item>, OIB 58316694004</item>
      <item>, OIB 02522413825</item>
      <item>, OIB null</item>
      <item>, OIB 81141078908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96439-B572-4D57-9FFF-6B8C92742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980</properties:Words>
  <properties:Characters>5455</properties:Characters>
  <properties:Lines>116</properties:Lines>
  <properties:Paragraphs>26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2016-09-21T07:40:00Z</cp:lastPrinted>
  <dcterms:modified xmlns:xsi="http://www.w3.org/2001/XMLSchema-instance" xsi:type="dcterms:W3CDTF">2016-09-21T07:42:00Z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