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8c2b" w14:paraId="0408c2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A247C1" w:rsidR="009D2F35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244403">
        <w:t>486</w:t>
      </w:r>
      <w:r w:rsidR="00E71D09">
        <w:t>/2018</w:t>
      </w:r>
      <w:r w:rsidR="00DB4D73">
        <w:t>-</w:t>
      </w:r>
      <w:r w:rsidR="0066200A">
        <w:t>4</w:t>
      </w: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r w:rsidR="00244403">
        <w:t xml:space="preserve">ARGO </w:t>
      </w:r>
      <w:proofErr w:type="spellStart"/>
      <w:r w:rsidR="00244403">
        <w:t>HISTORY</w:t>
      </w:r>
      <w:proofErr w:type="spellEnd"/>
      <w:r w:rsidR="00244403">
        <w:t xml:space="preserve"> </w:t>
      </w:r>
      <w:proofErr w:type="spellStart"/>
      <w:r w:rsidR="00244403">
        <w:t>TRAVEL</w:t>
      </w:r>
      <w:proofErr w:type="spellEnd"/>
      <w:r w:rsidR="00244403">
        <w:t xml:space="preserve"> jednostavno društvo s ograničenom odgovornošću za usluge, turistička agencija Zagreb, </w:t>
      </w:r>
      <w:proofErr w:type="spellStart"/>
      <w:r w:rsidR="00244403">
        <w:t>Lopatinečka</w:t>
      </w:r>
      <w:proofErr w:type="spellEnd"/>
      <w:r w:rsidR="00244403">
        <w:t xml:space="preserve"> ulica 11, </w:t>
      </w:r>
      <w:proofErr w:type="spellStart"/>
      <w:r w:rsidR="00244403">
        <w:t>OIB</w:t>
      </w:r>
      <w:proofErr w:type="spellEnd"/>
      <w:r w:rsidR="00244403">
        <w:t xml:space="preserve">: 99963222211, </w:t>
      </w:r>
      <w:proofErr w:type="spellStart"/>
      <w:r w:rsidR="00244403">
        <w:t>MBS</w:t>
      </w:r>
      <w:proofErr w:type="spellEnd"/>
      <w:r w:rsidR="00244403">
        <w:t xml:space="preserve">: 080972463, </w:t>
      </w:r>
      <w:r w:rsidR="001C4DA0">
        <w:t xml:space="preserve">dana </w:t>
      </w:r>
      <w:r w:rsidR="00CC4C1E">
        <w:t>25</w:t>
      </w:r>
      <w:r w:rsidR="001C4DA0">
        <w:t>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244403">
        <w:t xml:space="preserve">ARGO </w:t>
      </w:r>
      <w:proofErr w:type="spellStart"/>
      <w:r w:rsidR="00244403">
        <w:t>HISTORY</w:t>
      </w:r>
      <w:proofErr w:type="spellEnd"/>
      <w:r w:rsidR="00244403">
        <w:t xml:space="preserve"> </w:t>
      </w:r>
      <w:proofErr w:type="spellStart"/>
      <w:r w:rsidR="00244403">
        <w:t>TRAVEL</w:t>
      </w:r>
      <w:proofErr w:type="spellEnd"/>
      <w:r w:rsidR="00244403">
        <w:t xml:space="preserve"> jednostavno društvo s ograničenom odgovornošću za usluge, turistička agencija Zagreb, </w:t>
      </w:r>
      <w:proofErr w:type="spellStart"/>
      <w:r w:rsidR="00244403">
        <w:t>Lopatinečka</w:t>
      </w:r>
      <w:proofErr w:type="spellEnd"/>
      <w:r w:rsidR="00244403">
        <w:t xml:space="preserve"> ulica 11, </w:t>
      </w:r>
      <w:proofErr w:type="spellStart"/>
      <w:r w:rsidR="00244403">
        <w:t>OIB</w:t>
      </w:r>
      <w:proofErr w:type="spellEnd"/>
      <w:r w:rsidR="00244403">
        <w:t xml:space="preserve">: 99963222211, </w:t>
      </w:r>
      <w:proofErr w:type="spellStart"/>
      <w:r w:rsidR="00244403">
        <w:t>MBS</w:t>
      </w:r>
      <w:proofErr w:type="spellEnd"/>
      <w:r w:rsidR="00244403">
        <w:t>: 080972463.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007682">
        <w:t xml:space="preserve">Snježana Vrkljan, </w:t>
      </w:r>
      <w:proofErr w:type="spellStart"/>
      <w:r w:rsidR="00007682">
        <w:t>OIB</w:t>
      </w:r>
      <w:proofErr w:type="spellEnd"/>
      <w:r w:rsidR="00007682">
        <w:t>: 44740101731, Zagreb, Kralja Zvonimira 75.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244403">
        <w:t xml:space="preserve">ARGO </w:t>
      </w:r>
      <w:proofErr w:type="spellStart"/>
      <w:r w:rsidR="00244403">
        <w:t>HISTORY</w:t>
      </w:r>
      <w:proofErr w:type="spellEnd"/>
      <w:r w:rsidR="00244403">
        <w:t xml:space="preserve"> </w:t>
      </w:r>
      <w:proofErr w:type="spellStart"/>
      <w:r w:rsidR="00244403">
        <w:t>TRAVEL</w:t>
      </w:r>
      <w:proofErr w:type="spellEnd"/>
      <w:r w:rsidR="00244403">
        <w:t xml:space="preserve"> jednostavno društvo s ograničenom odgovornošću za usluge, turistička agencija Zagreb, </w:t>
      </w:r>
      <w:proofErr w:type="spellStart"/>
      <w:r w:rsidR="00244403">
        <w:t>Lopatinečka</w:t>
      </w:r>
      <w:proofErr w:type="spellEnd"/>
      <w:r w:rsidR="00244403">
        <w:t xml:space="preserve"> ulica 11, </w:t>
      </w:r>
      <w:proofErr w:type="spellStart"/>
      <w:r w:rsidR="00244403">
        <w:t>OIB</w:t>
      </w:r>
      <w:proofErr w:type="spellEnd"/>
      <w:r w:rsidR="00244403">
        <w:t xml:space="preserve">: 99963222211, </w:t>
      </w:r>
      <w:proofErr w:type="spellStart"/>
      <w:r w:rsidR="00244403">
        <w:t>MBS</w:t>
      </w:r>
      <w:proofErr w:type="spellEnd"/>
      <w:r w:rsidR="00244403">
        <w:t>: 080972463.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244403">
        <w:rPr>
          <w:bCs/>
        </w:rPr>
        <w:t>18. prosinca</w:t>
      </w:r>
      <w:r w:rsidR="001C4DA0">
        <w:rPr>
          <w:bCs/>
        </w:rPr>
        <w:t xml:space="preserve">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1C4DA0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1C4DA0">
        <w:rPr>
          <w:bCs/>
        </w:rPr>
        <w:t>7-</w:t>
      </w:r>
      <w:r w:rsidR="00244403">
        <w:rPr>
          <w:bCs/>
        </w:rPr>
        <w:t xml:space="preserve">6098 </w:t>
      </w:r>
      <w:r w:rsidR="001C4DA0">
        <w:rPr>
          <w:bCs/>
        </w:rPr>
        <w:t xml:space="preserve">od </w:t>
      </w:r>
      <w:r w:rsidR="00CC4C1E">
        <w:rPr>
          <w:bCs/>
        </w:rPr>
        <w:t>1</w:t>
      </w:r>
      <w:r w:rsidR="00244403">
        <w:rPr>
          <w:bCs/>
        </w:rPr>
        <w:t xml:space="preserve">5. prosinca </w:t>
      </w:r>
      <w:r w:rsidR="001C4DA0">
        <w:rPr>
          <w:bCs/>
        </w:rPr>
        <w:t>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244403">
        <w:t xml:space="preserve">ARGO </w:t>
      </w:r>
      <w:proofErr w:type="spellStart"/>
      <w:r w:rsidR="00244403">
        <w:t>HISTORY</w:t>
      </w:r>
      <w:proofErr w:type="spellEnd"/>
      <w:r w:rsidR="00244403">
        <w:t xml:space="preserve"> </w:t>
      </w:r>
      <w:proofErr w:type="spellStart"/>
      <w:r w:rsidR="00244403">
        <w:t>TRAVEL</w:t>
      </w:r>
      <w:proofErr w:type="spellEnd"/>
      <w:r w:rsidR="00244403">
        <w:t xml:space="preserve"> jednostavno društvo s ograničenom odgovornošću za usluge, turistička agencija Zagreb, </w:t>
      </w:r>
      <w:proofErr w:type="spellStart"/>
      <w:r w:rsidR="00244403">
        <w:t>Lopatinečka</w:t>
      </w:r>
      <w:proofErr w:type="spellEnd"/>
      <w:r w:rsidR="00244403">
        <w:t xml:space="preserve"> ulica 11, </w:t>
      </w:r>
      <w:proofErr w:type="spellStart"/>
      <w:r w:rsidR="00244403">
        <w:t>OIB</w:t>
      </w:r>
      <w:proofErr w:type="spellEnd"/>
      <w:r w:rsidR="00244403">
        <w:t xml:space="preserve">: 99963222211, </w:t>
      </w:r>
      <w:proofErr w:type="spellStart"/>
      <w:r w:rsidR="00244403">
        <w:t>MBS</w:t>
      </w:r>
      <w:proofErr w:type="spellEnd"/>
      <w:r w:rsidR="00244403">
        <w:t>: 080972463.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CC4C1E">
        <w:t>4</w:t>
      </w:r>
      <w:r w:rsidR="00244403">
        <w:t>86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244403">
        <w:t>5</w:t>
      </w:r>
      <w:r w:rsidR="00CC4C1E">
        <w:t>. srpnja</w:t>
      </w:r>
      <w:r>
        <w:t xml:space="preserve"> 2018., objavio oglas na mrežnoj stranici e-oglasna ploča sudova pod poslovnim brojem St-</w:t>
      </w:r>
      <w:r w:rsidR="00CC4C1E">
        <w:t>4</w:t>
      </w:r>
      <w:r w:rsidR="00244403">
        <w:t>86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C4C1E">
        <w:t>25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244403" w:rsidR="00996504">
      <w:pgSz w:code="9" w:h="16838" w:w="11906"/>
      <w:pgMar w:gutter="0" w:footer="709" w:header="709" w:left="1704" w:bottom="993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682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4DA0"/>
    <w:rsid w:val="001C73F4"/>
    <w:rsid w:val="001C7F1E"/>
    <w:rsid w:val="001E375C"/>
    <w:rsid w:val="001E4B38"/>
    <w:rsid w:val="002063E3"/>
    <w:rsid w:val="0023489A"/>
    <w:rsid w:val="00236518"/>
    <w:rsid w:val="0024440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4B74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00BCB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C4C1E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254C4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6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3651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3651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51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51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6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3651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3651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51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51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St-486/2018</izvorni_sadrzaj>
    <derivirana_varijabla naziv="DomainObject.Predmet.OznakaBroj_1">St-486/2018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ARGO HISTORY TRAVEL jednostavno društvo s ograničenom odgovornošću za usluge, turistička agencija</izvorni_sadrzaj>
    <derivirana_varijabla naziv="DomainObject.Predmet.ProtustrankaFormated_1">  ARGO HISTORY TRAVEL jednostavno društvo s ograničenom odgovornošću za usluge, turistička agencija</derivirana_varijabla>
  </DomainObject.Predmet.ProtustrankaFormated>
  <DomainObject.Predmet.ProtustrankaFormatedOIB>
    <izvorni_sadrzaj>  ARGO HISTORY TRAVEL jednostavno društvo s ograničenom odgovornošću za usluge, turistička agencija, OIB 99963222211</izvorni_sadrzaj>
    <derivirana_varijabla naziv="DomainObject.Predmet.ProtustrankaFormatedOIB_1">  ARGO HISTORY TRAVEL jednostavno društvo s ograničenom odgovornošću za usluge, turistička agencija, OIB 99963222211</derivirana_varijabla>
  </DomainObject.Predmet.ProtustrankaFormatedOIB>
  <DomainObject.Predmet.ProtustrankaFormatedWithAdress>
    <izvorni_sadrzaj> ARGO HISTORY TRAVEL jednostavno društvo s ograničenom odgovornošću za usluge, turistička agencija, Lopatinečka ulica 11, 10000 Zagreb</izvorni_sadrzaj>
    <derivirana_varijabla naziv="DomainObject.Predmet.ProtustrankaFormatedWithAdress_1"> ARGO HISTORY TRAVEL jednostavno društvo s ograničenom odgovornošću za usluge, turistička agencija, Lopatinečka ulica 11, 10000 Zagreb</derivirana_varijabla>
  </DomainObject.Predmet.ProtustrankaFormatedWithAdress>
  <DomainObject.Predmet.ProtustrankaFormatedWithAdressOIB>
    <izvorni_sadrzaj> ARGO HISTORY TRAVEL jednostavno društvo s ograničenom odgovornošću za usluge, turistička agencija, OIB 99963222211, Lopatinečka ulica 11, 10000 Zagreb</izvorni_sadrzaj>
    <derivirana_varijabla naziv="DomainObject.Predmet.ProtustrankaFormatedWithAdressOIB_1"> ARGO HISTORY TRAVEL jednostavno društvo s ograničenom odgovornošću za usluge, turistička agencija, OIB 99963222211, Lopatinečka ulica 11, 10000 Zagreb</derivirana_varijabla>
  </DomainObject.Predmet.ProtustrankaFormatedWithAdressOIB>
  <DomainObject.Predmet.ProtustrankaWithAdress>
    <izvorni_sadrzaj>ARGO HISTORY TRAVEL jednostavno društvo s ograničenom odgovornošću za usluge, turistička agencija Lopatinečka ulica 11, 10000 Zagreb</izvorni_sadrzaj>
    <derivirana_varijabla naziv="DomainObject.Predmet.ProtustrankaWithAdress_1">ARGO HISTORY TRAVEL jednostavno društvo s ograničenom odgovornošću za usluge, turistička agencija Lopatinečka ulica 11, 10000 Zagreb</derivirana_varijabla>
  </DomainObject.Predmet.ProtustrankaWithAdress>
  <DomainObject.Predmet.ProtustrankaWithAdressOIB>
    <izvorni_sadrzaj>ARGO HISTORY TRAVEL jednostavno društvo s ograničenom odgovornošću za usluge, turistička agencija, OIB 99963222211, Lopatinečka ulica 11, 10000 Zagreb</izvorni_sadrzaj>
    <derivirana_varijabla naziv="DomainObject.Predmet.ProtustrankaWithAdressOIB_1">ARGO HISTORY TRAVEL jednostavno društvo s ograničenom odgovornošću za usluge, turistička agencija, OIB 99963222211, Lopatinečka ulica 11, 10000 Zagreb</derivirana_varijabla>
  </DomainObject.Predmet.ProtustrankaWithAdressOIB>
  <DomainObject.Predmet.ProtustrankaNazivFormated>
    <izvorni_sadrzaj>ARGO HISTORY TRAVEL jednostavno društvo s ograničenom odgovornošću za usluge, turistička agencija</izvorni_sadrzaj>
    <derivirana_varijabla naziv="DomainObject.Predmet.ProtustrankaNazivFormated_1">ARGO HISTORY TRAVEL jednostavno društvo s ograničenom odgovornošću za usluge, turistička agencija</derivirana_varijabla>
  </DomainObject.Predmet.ProtustrankaNazivFormated>
  <DomainObject.Predmet.ProtustrankaNazivFormatedOIB>
    <izvorni_sadrzaj>ARGO HISTORY TRAVEL jednostavno društvo s ograničenom odgovornošću za usluge, turistička agencija, OIB 99963222211</izvorni_sadrzaj>
    <derivirana_varijabla naziv="DomainObject.Predmet.ProtustrankaNazivFormatedOIB_1">ARGO HISTORY TRAVEL jednostavno društvo s ograničenom odgovornošću za usluge, turistička agencija, OIB 99963222211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ARGO HISTORY TRAVEL jednostavno društvo s ograničenom odgovornošću za usluge, turistička agencija</item>
    </izvorni_sadrzaj>
    <derivirana_varijabla naziv="DomainObject.Predmet.ProtuStrankaListFormated_1">
      <item>ARGO HISTORY TRAVEL jednostavno društvo s ograničenom odgovornošću za usluge, turistička agencija</item>
    </derivirana_varijabla>
  </DomainObject.Predmet.ProtuStrankaListFormated>
  <DomainObject.Predmet.ProtuStrankaListFormatedOIB>
    <izvorni_sadrzaj>
      <item>ARGO HISTORY TRAVEL jednostavno društvo s ograničenom odgovornošću za usluge, turistička agencija, OIB 99963222211</item>
    </izvorni_sadrzaj>
    <derivirana_varijabla naziv="DomainObject.Predmet.ProtuStrankaListFormatedOIB_1">
      <item>ARGO HISTORY TRAVEL jednostavno društvo s ograničenom odgovornošću za usluge, turistička agencija, OIB 99963222211</item>
    </derivirana_varijabla>
  </DomainObject.Predmet.ProtuStrankaListFormatedOIB>
  <DomainObject.Predmet.ProtuStrankaListFormatedWithAdress>
    <izvorni_sadrzaj>
      <item>ARGO HISTORY TRAVEL jednostavno društvo s ograničenom odgovornošću za usluge, turistička agencija, Lopatinečka ulica 11, 10000 Zagreb</item>
    </izvorni_sadrzaj>
    <derivirana_varijabla naziv="DomainObject.Predmet.ProtuStrankaListFormatedWithAdress_1">
      <item>ARGO HISTORY TRAVEL jednostavno društvo s ograničenom odgovornošću za usluge, turistička agencija, Lopatinečka ulica 11, 10000 Zagreb</item>
    </derivirana_varijabla>
  </DomainObject.Predmet.ProtuStrankaListFormatedWithAdress>
  <DomainObject.Predmet.ProtuStrankaListFormatedWithAdressOIB>
    <izvorni_sadrzaj>
      <item>ARGO HISTORY TRAVEL jednostavno društvo s ograničenom odgovornošću za usluge, turistička agencija, OIB 99963222211, Lopatinečka ulica 11, 10000 Zagreb</item>
    </izvorni_sadrzaj>
    <derivirana_varijabla naziv="DomainObject.Predmet.ProtuStrankaListFormatedWithAdressOIB_1">
      <item>ARGO HISTORY TRAVEL jednostavno društvo s ograničenom odgovornošću za usluge, turistička agencija, OIB 99963222211, Lopatinečka ulica 11, 10000 Zagreb</item>
    </derivirana_varijabla>
  </DomainObject.Predmet.ProtuStrankaListFormatedWithAdressOIB>
  <DomainObject.Predmet.ProtuStrankaListNazivFormated>
    <izvorni_sadrzaj>
      <item>ARGO HISTORY TRAVEL jednostavno društvo s ograničenom odgovornošću za usluge, turistička agencija</item>
    </izvorni_sadrzaj>
    <derivirana_varijabla naziv="DomainObject.Predmet.ProtuStrankaListNazivFormated_1">
      <item>ARGO HISTORY TRAVEL jednostavno društvo s ograničenom odgovornošću za usluge, turistička agencija</item>
    </derivirana_varijabla>
  </DomainObject.Predmet.ProtuStrankaListNazivFormated>
  <DomainObject.Predmet.ProtuStrankaListNazivFormatedOIB>
    <izvorni_sadrzaj>
      <item>ARGO HISTORY TRAVEL jednostavno društvo s ograničenom odgovornošću za usluge, turistička agencija, OIB 99963222211</item>
    </izvorni_sadrzaj>
    <derivirana_varijabla naziv="DomainObject.Predmet.ProtuStrankaListNazivFormatedOIB_1">
      <item>ARGO HISTORY TRAVEL jednostavno društvo s ograničenom odgovornošću za usluge, turistička agencija, OIB 99963222211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ARGO HISTORY TRAVEL jednostavno društvo s ograničenom odgovornošću za usluge, turistička agencija</izvorni_sadrzaj>
    <derivirana_varijabla naziv="DomainObject.Predmet.ProtustrankaIDrugi_1">ARGO HISTORY TRAVEL jednostavno društvo s ograničenom odgovornošću za usluge,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ARGO HISTORY TRAVEL jednostavno društvo s ograničenom odgovornošću za usluge, turistička agencija, OIB 99963222211, Lopatinečka ulica 11, 10000 Zagreb</izvorni_sadrzaj>
    <derivirana_varijabla naziv="DomainObject.Predmet.ProtustrankaIDrugiAdressOIB_1">ARGO HISTORY TRAVEL jednostavno društvo s ograničenom odgovornošću za usluge, turistička agencija, OIB 99963222211, Lopatinečka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ARGO HISTORY TRAVEL jednostavno društvo s ograničenom odgovornošću za usluge, turistička agencija</item>
      <item>FINA Regionalni centar Zagreb</item>
    </izvorni_sadrzaj>
    <derivirana_varijabla naziv="DomainObject.Predmet.SudioniciListNaziv_1">
      <item>ARGO HISTORY TRAVEL jednostavno društvo s ograničenom odgovornošću za usluge, turistička agencija</item>
      <item>FINA Regionalni centar Zagreb</item>
    </derivirana_varijabla>
  </DomainObject.Predmet.SudioniciListNaziv>
  <DomainObject.Predmet.SudioniciListAdressOIB>
    <izvorni_sadrzaj>
      <item>ARGO HISTORY TRAVEL jednostavno društvo s ograničenom odgovornošću za usluge, turistička agencija, OIB 99963222211, Lopatinečka ulica 11,10000 Zagreb</item>
      <item>FINA Regionalni centar Zagreb, OIB 85821130368, Trg svibanjskih žrtava 1995. br. 1,10000 Zagreb</item>
    </izvorni_sadrzaj>
    <derivirana_varijabla naziv="DomainObject.Predmet.SudioniciListAdressOIB_1">
      <item>ARGO HISTORY TRAVEL jednostavno društvo s ograničenom odgovornošću za usluge, turistička agencija, OIB 99963222211, Lopatinečka ulica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99963222211</item>
      <item>, OIB 85821130368</item>
    </izvorni_sadrzaj>
    <derivirana_varijabla naziv="DomainObject.Predmet.SudioniciListNazivOIB_1">
      <item>, OIB 99963222211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5B408-C9FB-43DE-8DF5-FCF3E5446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3414</properties:Characters>
  <properties:Lines>89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2018-09-25T09:25:00Z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2018-09-25T09:27:00Z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(St-486-18 - otvara-zaključuje skr. st. post. - Snježana Vrkljan.docx)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