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572f818" w14:paraId="572f818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0408A1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0408A1">
              <w:rPr>
                <w:rFonts w:cs="Times New Roman" w:eastAsia="Times New Roman"/>
                <w:lang w:eastAsia="hr-HR"/>
              </w:rPr>
              <w:t>38/2019-3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0408A1">
        <w:rPr>
          <w:rFonts w:cs="Times New Roman" w:eastAsia="SimSun"/>
          <w:kern w:val="2"/>
          <w:lang w:bidi="hi-IN" w:eastAsia="zh-CN"/>
        </w:rPr>
        <w:t xml:space="preserve"> NOVA KLIMATEHNIKA j.d.o.o., Preloška 136, Čakovec, OIB: 62548317494</w:t>
      </w:r>
      <w:r w:rsidR="006F2332">
        <w:rPr>
          <w:rFonts w:cs="Times New Roman" w:eastAsia="SimSun"/>
          <w:kern w:val="2"/>
          <w:lang w:bidi="hi-IN" w:eastAsia="zh-CN"/>
        </w:rPr>
        <w:t xml:space="preserve">, </w:t>
      </w:r>
      <w:r w:rsidR="000408A1">
        <w:rPr>
          <w:rFonts w:cs="Times New Roman"/>
        </w:rPr>
        <w:t>4. ožujka</w:t>
      </w:r>
      <w:r w:rsidR="006F2332">
        <w:rPr>
          <w:rFonts w:cs="Times New Roman"/>
        </w:rPr>
        <w:t xml:space="preserve"> 2019.</w:t>
      </w:r>
      <w:r w:rsidR="00F171BE">
        <w:rPr>
          <w:rFonts w:cs="Times New Roman"/>
        </w:rPr>
        <w:t>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0408A1" w:rsidP="00F171BE" w:rsidR="00F171BE">
      <w:pPr>
        <w:spacing w:after="0"/>
        <w:jc w:val="center"/>
      </w:pPr>
      <w:r>
        <w:t>28</w:t>
      </w:r>
      <w:r w:rsidR="00FB3CF4">
        <w:t>. ožujka</w:t>
      </w:r>
      <w:r w:rsidR="00021296">
        <w:t xml:space="preserve"> 2019</w:t>
      </w:r>
      <w:r w:rsidR="001A67FA">
        <w:t xml:space="preserve">. u </w:t>
      </w:r>
      <w:r>
        <w:t>09,15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FB3CF4">
        <w:t xml:space="preserve">dužnika </w:t>
      </w:r>
      <w:r w:rsidR="000408A1">
        <w:t>Roberto Fodor, Vladimira Nazora 2, Štefanec,</w:t>
      </w:r>
    </w:p>
    <w:p w:rsidRDefault="000A7AEF" w:rsidP="000A7AEF" w:rsidR="00D344FE" w:rsidRPr="00D344FE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0408A1">
        <w:rPr>
          <w:rFonts w:cs="Times New Roman" w:eastAsia="SimSun"/>
          <w:kern w:val="2"/>
          <w:lang w:bidi="hi-IN" w:eastAsia="zh-CN"/>
        </w:rPr>
        <w:t xml:space="preserve">NOVA KLIMATEHNIKA j.d.o.o., Preloška 136, Čakovec,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B56BA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0408A1">
        <w:t xml:space="preserve"> Robertu Fodor, Vladimira Nazora 2, Štefanec, OIB: 76680598986</w:t>
      </w:r>
      <w:r w:rsidR="00D344FE">
        <w:t>,</w:t>
      </w:r>
      <w:r w:rsidR="00D46852">
        <w:t xml:space="preserve"> </w:t>
      </w:r>
      <w:r w:rsidR="008B3EE5" w:rsidRPr="00412CB1">
        <w:t xml:space="preserve">da na zakazano ročište kod ovoga suda, </w:t>
      </w:r>
      <w:r w:rsidR="000408A1">
        <w:t>28</w:t>
      </w:r>
      <w:r w:rsidR="00FB3CF4">
        <w:t xml:space="preserve">. ožujka </w:t>
      </w:r>
      <w:r w:rsidR="00440801">
        <w:t>2019</w:t>
      </w:r>
      <w:r w:rsidR="001A67FA">
        <w:t xml:space="preserve">. u </w:t>
      </w:r>
      <w:r w:rsidR="000408A1">
        <w:t>09,15</w:t>
      </w:r>
      <w:r w:rsidR="00B56BA5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0408A1">
        <w:t xml:space="preserve"> </w:t>
      </w:r>
      <w:r w:rsidR="000408A1">
        <w:rPr>
          <w:rFonts w:cs="Times New Roman" w:eastAsia="SimSun"/>
          <w:kern w:val="2"/>
          <w:lang w:bidi="hi-IN" w:eastAsia="zh-CN"/>
        </w:rPr>
        <w:t>NOVA KLIMATEHNIKA j.d.o.o., Preloška 136, Čakovec, OIB: 62548317494</w:t>
      </w:r>
      <w:r w:rsidR="008B3EE5">
        <w:t>,</w:t>
      </w:r>
      <w:r w:rsidR="00186812">
        <w:t xml:space="preserve"> sa podacima propisani</w:t>
      </w:r>
      <w:r w:rsidR="00A410D7">
        <w:t xml:space="preserve">m čl. 17. Stečajnog zakona, o tome da li je dužnik vlasnik nekretnina i pokretnina, da li ima kakve novčane tražbine prema svojim dužnicima, da li ima kakvih prava koja čine imovinu dužnika, te koje su </w:t>
      </w:r>
      <w:r w:rsidR="00A410D7">
        <w:lastRenderedPageBreak/>
        <w:t>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</w:t>
      </w:r>
      <w:r w:rsidR="000408A1">
        <w:t>i kao za lažan iskaz pred sudom</w:t>
      </w:r>
      <w:r w:rsidR="008B3EE5" w:rsidRPr="00412CB1">
        <w:t>.</w:t>
      </w:r>
    </w:p>
    <w:p w:rsidRDefault="00DC553B" w:rsidP="00DC553B" w:rsidR="00DC553B">
      <w:pPr>
        <w:spacing w:after="0"/>
        <w:ind w:left="1440"/>
        <w:jc w:val="both"/>
      </w:pP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6F2332">
        <w:rPr>
          <w:rFonts w:cs="Times New Roman"/>
        </w:rPr>
        <w:t xml:space="preserve">, </w:t>
      </w:r>
      <w:r w:rsidR="000408A1">
        <w:rPr>
          <w:rFonts w:cs="Times New Roman"/>
        </w:rPr>
        <w:t>4. ožujka</w:t>
      </w:r>
      <w:r w:rsidR="006F2332">
        <w:rPr>
          <w:rFonts w:cs="Times New Roman"/>
        </w:rPr>
        <w:t xml:space="preserve"> 2019</w:t>
      </w:r>
      <w:r>
        <w:rPr>
          <w:rFonts w:cs="Times New Roman"/>
        </w:rPr>
        <w:t xml:space="preserve">. </w:t>
      </w:r>
    </w:p>
    <w:p w:rsidRDefault="00C010BB" w:rsidP="00A410D7" w:rsidR="00C010BB">
      <w:pPr>
        <w:spacing w:after="0"/>
        <w:jc w:val="center"/>
        <w:rPr>
          <w:rFonts w:cs="Times New Roman"/>
        </w:rPr>
      </w:pPr>
    </w:p>
    <w:p w:rsidRDefault="00C010BB" w:rsidP="00A410D7" w:rsidR="00C010BB">
      <w:pPr>
        <w:spacing w:after="0"/>
        <w:jc w:val="center"/>
        <w:rPr>
          <w:rFonts w:cs="Times New Roman"/>
        </w:rPr>
      </w:pPr>
    </w:p>
    <w:p w:rsidRDefault="00C010BB" w:rsidP="00C010BB" w:rsidR="00C010BB">
      <w:pPr>
        <w:spacing w:after="0"/>
        <w:ind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Sudac:</w:t>
      </w:r>
    </w:p>
    <w:p w:rsidRDefault="00C010BB" w:rsidP="00C010BB" w:rsidR="00C010BB">
      <w:pPr>
        <w:spacing w:after="0"/>
        <w:ind w:left="4248"/>
        <w:jc w:val="center"/>
        <w:rPr>
          <w:rFonts w:cs="Times New Roman" w:eastAsia="Calibri"/>
        </w:rPr>
      </w:pPr>
    </w:p>
    <w:p w:rsidRDefault="00C010BB" w:rsidP="00C010BB" w:rsidR="00C010BB">
      <w:pPr>
        <w:spacing w:after="0"/>
        <w:ind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Ksenija Flack-Makitan, v. r.</w:t>
      </w:r>
    </w:p>
    <w:p w:rsidRDefault="00C010BB" w:rsidP="00C010BB" w:rsidR="00C010BB">
      <w:pPr>
        <w:spacing w:after="0"/>
        <w:ind w:left="4248"/>
        <w:jc w:val="center"/>
        <w:rPr>
          <w:rFonts w:cs="Times New Roman" w:eastAsia="Calibri"/>
        </w:rPr>
      </w:pPr>
    </w:p>
    <w:p w:rsidRDefault="00C010BB" w:rsidP="00C010BB" w:rsidR="00C010BB">
      <w:pPr>
        <w:spacing w:after="0"/>
        <w:ind w:left="4248"/>
        <w:jc w:val="center"/>
        <w:rPr>
          <w:rFonts w:cs="Times New Roman" w:eastAsia="Calibri"/>
        </w:rPr>
      </w:pPr>
    </w:p>
    <w:p w:rsidRDefault="00C010BB" w:rsidP="00C010BB" w:rsidR="00C010BB">
      <w:pPr>
        <w:spacing w:after="0"/>
        <w:ind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B3CF4" w:rsidP="00FB3CF4" w:rsidR="00FB3CF4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FB3CF4" w:rsidP="00FB3CF4" w:rsidR="00FB3CF4" w:rsidRPr="00FB3CF4">
      <w:pPr>
        <w:spacing w:after="0"/>
        <w:ind w:left="720"/>
        <w:jc w:val="both"/>
        <w:rPr>
          <w:rFonts w:cs="Times New Roman"/>
        </w:rPr>
      </w:pPr>
    </w:p>
    <w:p w:rsidRDefault="00FB3CF4" w:rsidP="00FB3CF4" w:rsidR="00FB3CF4" w:rsidRPr="00CD2A0B">
      <w:pPr>
        <w:pStyle w:val="Odlomakpopisa"/>
        <w:spacing w:after="0"/>
        <w:ind w:firstLine="0" w:left="720"/>
      </w:pPr>
      <w:r w:rsidRPr="00CD2A0B">
        <w:t>E-Oglasna ploča suda kao dostava za:</w:t>
      </w:r>
    </w:p>
    <w:p w:rsidRDefault="00FB3CF4" w:rsidP="00FB3CF4" w:rsidR="00FB3CF4">
      <w:pPr>
        <w:spacing w:after="0"/>
        <w:ind w:left="720"/>
        <w:jc w:val="both"/>
        <w:rPr>
          <w:rFonts w:cs="Times New Roman"/>
        </w:rPr>
      </w:pPr>
    </w:p>
    <w:p w:rsidRDefault="00FB3CF4" w:rsidP="00FB3CF4" w:rsidR="00FB3CF4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t>Županijsko državno odvjetništvo u Varaždinu, Građansko-upravni odjel, B. Radić 2,</w:t>
      </w:r>
      <w:r w:rsidRPr="004C646C">
        <w:rPr>
          <w:rFonts w:cs="Times New Roman"/>
        </w:rPr>
        <w:t xml:space="preserve"> </w:t>
      </w:r>
    </w:p>
    <w:p w:rsidRDefault="00FB3CF4" w:rsidP="000408A1" w:rsidR="000408A1" w:rsidRPr="000408A1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t xml:space="preserve">Direktor </w:t>
      </w:r>
      <w:r w:rsidRPr="00B2631E">
        <w:t>dužnika,</w:t>
      </w:r>
      <w:r w:rsidRPr="00046596">
        <w:t xml:space="preserve"> </w:t>
      </w:r>
      <w:r w:rsidR="000408A1">
        <w:t>Roberto Fodor, Vladimira Nazora 2, Štefanec,</w:t>
      </w:r>
    </w:p>
    <w:p w:rsidRDefault="00FB3CF4" w:rsidP="00FB3CF4" w:rsidR="00FB3CF4" w:rsidRPr="000408A1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>
        <w:rPr>
          <w:rFonts w:cs="Times New Roman" w:eastAsia="SimSun"/>
          <w:kern w:val="2"/>
          <w:lang w:bidi="hi-IN" w:eastAsia="zh-CN"/>
        </w:rPr>
        <w:t xml:space="preserve"> </w:t>
      </w:r>
      <w:r w:rsidR="000408A1">
        <w:rPr>
          <w:rFonts w:cs="Times New Roman" w:eastAsia="SimSun"/>
          <w:kern w:val="2"/>
          <w:lang w:bidi="hi-IN" w:eastAsia="zh-CN"/>
        </w:rPr>
        <w:t xml:space="preserve">NOVA KLIMATEHNIKA j.d.o.o., Preloška 136, Čakovec, </w:t>
      </w:r>
    </w:p>
    <w:p w:rsidRDefault="00FB3CF4" w:rsidP="00FB3CF4" w:rsidR="00FB3CF4" w:rsidRPr="004C646C">
      <w:pPr>
        <w:spacing w:after="0"/>
        <w:ind w:left="720"/>
        <w:jc w:val="both"/>
        <w:rPr>
          <w:rFonts w:cs="Times New Roman"/>
        </w:rPr>
      </w:pPr>
    </w:p>
    <w:p w:rsidRDefault="00FB3CF4" w:rsidP="00FB3CF4" w:rsidR="00FB3CF4" w:rsidRPr="00746927">
      <w:pPr>
        <w:spacing w:after="0"/>
        <w:ind w:left="720"/>
        <w:jc w:val="both"/>
        <w:rPr>
          <w:rFonts w:cs="Times New Roman"/>
        </w:rPr>
      </w:pPr>
    </w:p>
    <w:p w:rsidRDefault="00FB3CF4" w:rsidP="00B2631E" w:rsidR="00FB3CF4">
      <w:pPr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CC5" w:rsidP="00F171BE" w:rsidR="00805CC5">
      <w:pPr>
        <w:spacing w:after="0"/>
      </w:pPr>
      <w:r>
        <w:separator/>
      </w:r>
    </w:p>
  </w:endnote>
  <w:endnote w:id="0" w:type="continuationSeparator">
    <w:p w:rsidRDefault="00805CC5" w:rsidP="00F171BE" w:rsidR="00805C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CC5" w:rsidP="00F171BE" w:rsidR="00805CC5">
      <w:pPr>
        <w:spacing w:after="0"/>
      </w:pPr>
      <w:r>
        <w:separator/>
      </w:r>
    </w:p>
  </w:footnote>
  <w:footnote w:id="0" w:type="continuationSeparator">
    <w:p w:rsidRDefault="00805CC5" w:rsidP="00F171BE" w:rsidR="00805CC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0BB">
          <w:rPr>
            <w:noProof/>
          </w:rPr>
          <w:t>2</w:t>
        </w:r>
        <w:r>
          <w:fldChar w:fldCharType="end"/>
        </w:r>
      </w:p>
    </w:sdtContent>
  </w:sdt>
  <w:p w:rsidRDefault="00894C45" w:rsidR="00E834D1">
    <w:pPr>
      <w:pStyle w:val="Zaglavlje"/>
    </w:pPr>
    <w:r>
      <w:tab/>
    </w:r>
    <w:r>
      <w:tab/>
      <w:t>Poslovni</w:t>
    </w:r>
    <w:r w:rsidR="00B56BA5">
      <w:t xml:space="preserve"> broj: 5 St-</w:t>
    </w:r>
    <w:r w:rsidR="00FB3CF4">
      <w:t>3</w:t>
    </w:r>
    <w:r w:rsidR="000408A1">
      <w:t>8</w:t>
    </w:r>
    <w:r w:rsidR="006F2332">
      <w:t>/2019-3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F63A57"/>
    <w:multiLevelType w:val="hybridMultilevel"/>
    <w:tmpl w:val="9F4EF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3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21296"/>
    <w:rsid w:val="000408A1"/>
    <w:rsid w:val="00057E68"/>
    <w:rsid w:val="000A7AEF"/>
    <w:rsid w:val="000D7A48"/>
    <w:rsid w:val="0014143B"/>
    <w:rsid w:val="00141450"/>
    <w:rsid w:val="00186812"/>
    <w:rsid w:val="0019623F"/>
    <w:rsid w:val="001A67FA"/>
    <w:rsid w:val="002144E0"/>
    <w:rsid w:val="00284B40"/>
    <w:rsid w:val="002B3101"/>
    <w:rsid w:val="00320B9A"/>
    <w:rsid w:val="003865FA"/>
    <w:rsid w:val="003B4BA4"/>
    <w:rsid w:val="003D3B9A"/>
    <w:rsid w:val="00416073"/>
    <w:rsid w:val="004225CC"/>
    <w:rsid w:val="00440801"/>
    <w:rsid w:val="004446A2"/>
    <w:rsid w:val="004748AB"/>
    <w:rsid w:val="00487EFF"/>
    <w:rsid w:val="004D44B9"/>
    <w:rsid w:val="00543FAF"/>
    <w:rsid w:val="00553248"/>
    <w:rsid w:val="00553DA8"/>
    <w:rsid w:val="005F6CF9"/>
    <w:rsid w:val="00614897"/>
    <w:rsid w:val="006B57CA"/>
    <w:rsid w:val="006F2332"/>
    <w:rsid w:val="007021F7"/>
    <w:rsid w:val="00720F20"/>
    <w:rsid w:val="0072542A"/>
    <w:rsid w:val="007C5F15"/>
    <w:rsid w:val="007D35A9"/>
    <w:rsid w:val="007F6D58"/>
    <w:rsid w:val="00805CC5"/>
    <w:rsid w:val="00826138"/>
    <w:rsid w:val="00834B30"/>
    <w:rsid w:val="00870EEF"/>
    <w:rsid w:val="0088379E"/>
    <w:rsid w:val="0089298A"/>
    <w:rsid w:val="00894C45"/>
    <w:rsid w:val="008B3EE5"/>
    <w:rsid w:val="008D6F03"/>
    <w:rsid w:val="008E0B98"/>
    <w:rsid w:val="009155F5"/>
    <w:rsid w:val="0093430B"/>
    <w:rsid w:val="00945000"/>
    <w:rsid w:val="00954519"/>
    <w:rsid w:val="00973988"/>
    <w:rsid w:val="00973E4B"/>
    <w:rsid w:val="00994058"/>
    <w:rsid w:val="009A68B5"/>
    <w:rsid w:val="009B0048"/>
    <w:rsid w:val="009B1C0D"/>
    <w:rsid w:val="00A410D7"/>
    <w:rsid w:val="00A6646C"/>
    <w:rsid w:val="00AC2EE9"/>
    <w:rsid w:val="00B2631E"/>
    <w:rsid w:val="00B56BA5"/>
    <w:rsid w:val="00C010BB"/>
    <w:rsid w:val="00C27E85"/>
    <w:rsid w:val="00C4789A"/>
    <w:rsid w:val="00C6123A"/>
    <w:rsid w:val="00D24D5E"/>
    <w:rsid w:val="00D344FE"/>
    <w:rsid w:val="00D46852"/>
    <w:rsid w:val="00DC553B"/>
    <w:rsid w:val="00DD6A3B"/>
    <w:rsid w:val="00E044B8"/>
    <w:rsid w:val="00E04ABC"/>
    <w:rsid w:val="00E57452"/>
    <w:rsid w:val="00E834D1"/>
    <w:rsid w:val="00EA1320"/>
    <w:rsid w:val="00EB4526"/>
    <w:rsid w:val="00EF7BA6"/>
    <w:rsid w:val="00F0157A"/>
    <w:rsid w:val="00F171BE"/>
    <w:rsid w:val="00F46532"/>
    <w:rsid w:val="00F961D1"/>
    <w:rsid w:val="00FB3CF4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7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E8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7E85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7E8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7E8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7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E8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7E85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7E8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7E8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191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St-38/2019-3</izvorni_sadrzaj>
    <derivirana_varijabla naziv="DomainObject.Oznaka_1">St-38/2019-3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2019.</izvorni_sadrzaj>
    <derivirana_varijabla naziv="DomainObject.Predmet.DatumOsnivanja_1">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St-38/2019</izvorni_sadrzaj>
    <derivirana_varijabla naziv="DomainObject.Predmet.OznakaBroj_1">St-38/2019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KLIMATEHNIKA jednostavno društvo s ograničenom odgovornošću za proizvodnju klimatizacijskih uređaja zastupanog po punomoćniku Roberto Fodor</izvorni_sadrzaj>
    <derivirana_varijabla naziv="DomainObject.Predmet.ProtustrankaFormated_1">  NOVA KLIMATEHNIKA jednostavno društvo s ograničenom odgovornošću za proizvodnju klimatizacijskih uređaja zastupanog po punomoćniku Roberto Fodor</derivirana_varijabla>
  </DomainObject.Predmet.ProtustrankaFormated>
  <DomainObject.Predmet.ProtustrankaFormatedOIB>
    <izvorni_sadrzaj>  NOVA KLIMATEHNIKA jednostavno društvo s ograničenom odgovornošću za proizvodnju klimatizacijskih uređaja, OIB 62548317494 zastupanog po punomoćniku Roberto Fodor</izvorni_sadrzaj>
    <derivirana_varijabla naziv="DomainObject.Predmet.ProtustrankaFormatedOIB_1">  NOVA KLIMATEHNIKA jednostavno društvo s ograničenom odgovornošću za proizvodnju klimatizacijskih uređaja, OIB 62548317494 zastupanog po punomoćniku Roberto Fodor</derivirana_varijabla>
  </DomainObject.Predmet.ProtustrankaFormatedOIB>
  <DomainObject.Predmet.ProtustrankaFormatedWithAdress>
    <izvorni_sadrzaj> NOVA KLIMATEHNIKA jednostavno društvo s ograničenom odgovornošću za proizvodnju klimatizacijskih uređaja, Preloška 136, 40000 Čakovec zastupanog po punomoćniku Roberto Fodor</izvorni_sadrzaj>
    <derivirana_varijabla naziv="DomainObject.Predmet.ProtustrankaFormatedWithAdress_1"> NOVA KLIMATEHNIKA jednostavno društvo s ograničenom odgovornošću za proizvodnju klimatizacijskih uređaja, Preloška 136, 40000 Čakovec zastupanog po punomoćniku Roberto Fodor</derivirana_varijabla>
  </DomainObject.Predmet.ProtustrankaFormatedWithAdress>
  <DomainObject.Predmet.ProtustrankaFormatedWithAdressOIB>
    <izvorni_sadrzaj> NOVA KLIMATEHNIKA jednostavno društvo s ograničenom odgovornošću za proizvodnju klimatizacijskih uređaja, OIB 62548317494, Preloška 136, 40000 Čakovec zastupanog po punomoćniku Roberto Fodor</izvorni_sadrzaj>
    <derivirana_varijabla naziv="DomainObject.Predmet.ProtustrankaFormatedWithAdressOIB_1"> NOVA KLIMATEHNIKA jednostavno društvo s ograničenom odgovornošću za proizvodnju klimatizacijskih uređaja, OIB 62548317494, Preloška 136, 40000 Čakovec zastupanog po punomoćniku Roberto Fodor</derivirana_varijabla>
  </DomainObject.Predmet.ProtustrankaFormatedWithAdressOIB>
  <DomainObject.Predmet.ProtustrankaWithAdress>
    <izvorni_sadrzaj>NOVA KLIMATEHNIKA jednostavno društvo s ograničenom odgovornošću za proizvodnju klimatizacijskih uređaja Preloška 136, 40000 Čakovec</izvorni_sadrzaj>
    <derivirana_varijabla naziv="DomainObject.Predmet.ProtustrankaWithAdress_1">NOVA KLIMATEHNIKA jednostavno društvo s ograničenom odgovornošću za proizvodnju klimatizacijskih uređaja Preloška 136, 40000 Čakovec</derivirana_varijabla>
  </DomainObject.Predmet.ProtustrankaWithAdress>
  <DomainObject.Predmet.ProtustrankaWithAdressOIB>
    <izvorni_sadrzaj>NOVA KLIMATEHNIKA jednostavno društvo s ograničenom odgovornošću za proizvodnju klimatizacijskih uređaja, OIB 62548317494, Preloška 136, 40000 Čakovec</izvorni_sadrzaj>
    <derivirana_varijabla naziv="DomainObject.Predmet.ProtustrankaWithAdressOIB_1">NOVA KLIMATEHNIKA jednostavno društvo s ograničenom odgovornošću za proizvodnju klimatizacijskih uređaja, OIB 62548317494, Preloška 136, 40000 Čakovec</derivirana_varijabla>
  </DomainObject.Predmet.ProtustrankaWithAdressOIB>
  <DomainObject.Predmet.ProtustrankaNazivFormated>
    <izvorni_sadrzaj>NOVA KLIMATEHNIKA jednostavno društvo s ograničenom odgovornošću za proizvodnju klimatizacijskih uređaja</izvorni_sadrzaj>
    <derivirana_varijabla naziv="DomainObject.Predmet.ProtustrankaNazivFormated_1">NOVA KLIMATEHNIKA jednostavno društvo s ograničenom odgovornošću za proizvodnju klimatizacijskih uređaja</derivirana_varijabla>
  </DomainObject.Predmet.ProtustrankaNazivFormated>
  <DomainObject.Predmet.ProtustrankaNazivFormatedOIB>
    <izvorni_sadrzaj>NOVA KLIMATEHNIKA jednostavno društvo s ograničenom odgovornošću za proizvodnju klimatizacijskih uređaja, OIB 62548317494</izvorni_sadrzaj>
    <derivirana_varijabla naziv="DomainObject.Predmet.ProtustrankaNazivFormatedOIB_1">NOVA KLIMATEHNIKA jednostavno društvo s ograničenom odgovornošću za proizvodnju klimatizacijskih uređaja, OIB 62548317494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91753.50</izvorni_sadrzaj>
    <derivirana_varijabla naziv="DomainObject.Predmet.TrenutnaVrijednost_1">91753.50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 KLIMATEHNIKA jednostavno društvo s ograničenom odgovornošću za proizvodnju klimatizacijskih uređaja zastupanog po punomoćniku Roberto Fodor</item>
    </izvorni_sadrzaj>
    <derivirana_varijabla naziv="DomainObject.Predmet.ProtuStrankaListFormated_1">
      <item>NOVA KLIMATEHNIKA jednostavno društvo s ograničenom odgovornošću za proizvodnju klimatizacijskih uređaja zastupanog po punomoćniku Roberto Fodor</item>
    </derivirana_varijabla>
  </DomainObject.Predmet.ProtuStrankaListFormated>
  <DomainObject.Predmet.ProtuStrankaListFormatedOIB>
    <izvorni_sadrzaj>
      <item>NOVA KLIMATEHNIKA jednostavno društvo s ograničenom odgovornošću za proizvodnju klimatizacijskih uređaja, OIB 62548317494 zastupanog po punomoćniku Roberto Fodor</item>
    </izvorni_sadrzaj>
    <derivirana_varijabla naziv="DomainObject.Predmet.ProtuStrankaListFormatedOIB_1">
      <item>NOVA KLIMATEHNIKA jednostavno društvo s ograničenom odgovornošću za proizvodnju klimatizacijskih uređaja, OIB 62548317494 zastupanog po punomoćniku Roberto Fodor</item>
    </derivirana_varijabla>
  </DomainObject.Predmet.ProtuStrankaListFormatedOIB>
  <DomainObject.Predmet.ProtuStrankaListFormatedWithAdress>
    <izvorni_sadrzaj>
      <item>NOVA KLIMATEHNIKA jednostavno društvo s ograničenom odgovornošću za proizvodnju klimatizacijskih uređaja, Preloška 136, 40000 Čakovec zastupanog po punomoćniku Roberto Fodor</item>
    </izvorni_sadrzaj>
    <derivirana_varijabla naziv="DomainObject.Predmet.ProtuStrankaListFormatedWithAdress_1">
      <item>NOVA KLIMATEHNIKA jednostavno društvo s ograničenom odgovornošću za proizvodnju klimatizacijskih uređaja, Preloška 136, 40000 Čakovec zastupanog po punomoćniku Roberto Fodor</item>
    </derivirana_varijabla>
  </DomainObject.Predmet.ProtuStrankaListFormatedWithAdress>
  <DomainObject.Predmet.ProtuStrankaListFormatedWithAdressOIB>
    <izvorni_sadrzaj>
      <item>NOVA KLIMATEHNIKA jednostavno društvo s ograničenom odgovornošću za proizvodnju klimatizacijskih uređaja, OIB 62548317494, Preloška 136, 40000 Čakovec zastupanog po punomoćniku Roberto Fodor</item>
    </izvorni_sadrzaj>
    <derivirana_varijabla naziv="DomainObject.Predmet.ProtuStrankaListFormatedWithAdressOIB_1">
      <item>NOVA KLIMATEHNIKA jednostavno društvo s ograničenom odgovornošću za proizvodnju klimatizacijskih uređaja, OIB 62548317494, Preloška 136, 40000 Čakovec zastupanog po punomoćniku Roberto Fodor</item>
    </derivirana_varijabla>
  </DomainObject.Predmet.ProtuStrankaListFormatedWithAdressOIB>
  <DomainObject.Predmet.ProtuStrankaListNazivFormated>
    <izvorni_sadrzaj>
      <item>NOVA KLIMATEHNIKA jednostavno društvo s ograničenom odgovornošću za proizvodnju klimatizacijskih uređaja</item>
    </izvorni_sadrzaj>
    <derivirana_varijabla naziv="DomainObject.Predmet.ProtuStrankaListNazivFormated_1">
      <item>NOVA KLIMATEHNIKA jednostavno društvo s ograničenom odgovornošću za proizvodnju klimatizacijskih uređaja</item>
    </derivirana_varijabla>
  </DomainObject.Predmet.ProtuStrankaListNazivFormated>
  <DomainObject.Predmet.ProtuStrankaListNazivFormatedOIB>
    <izvorni_sadrzaj>
      <item>NOVA KLIMATEHNIKA jednostavno društvo s ograničenom odgovornošću za proizvodnju klimatizacijskih uređaja, OIB 62548317494</item>
    </izvorni_sadrzaj>
    <derivirana_varijabla naziv="DomainObject.Predmet.ProtuStrankaListNazivFormatedOIB_1">
      <item>NOVA KLIMATEHNIKA jednostavno društvo s ograničenom odgovornošću za proizvodnju klimatizacijskih uređaja, OIB 62548317494</item>
    </derivirana_varijabla>
  </DomainObject.Predmet.ProtuStrankaListNazivFormatedOIB>
  <DomainObject.Predmet.OstaliListFormated>
    <izvorni_sadrzaj>
      <item>Sudski registar</item>
      <item>Roberto Fodor punomoćnik sudionika u postupku NOVA KLIMATEHNIKA jednostavno društvo s ograničenom odgovornošću za proizvodnju klimatizacijskih uređaja</item>
    </izvorni_sadrzaj>
    <derivirana_varijabla naziv="DomainObject.Predmet.OstaliListFormated_1">
      <item>Sudski registar</item>
      <item>Roberto Fodor punomoćnik sudionika u postupku NOVA KLIMATEHNIKA jednostavno društvo s ograničenom odgovornošću za proizvodnju klimatizacijskih uređaja</item>
    </derivirana_varijabla>
  </DomainObject.Predmet.OstaliListFormated>
  <DomainObject.Predmet.OstaliListFormatedOIB>
    <izvorni_sadrzaj>
      <item>Sudski registar</item>
      <item>Roberto Fodor, OIB 76680598986 punomoćnik sudionika u postupku NOVA KLIMATEHNIKA jednostavno društvo s ograničenom odgovornošću za proizvodnju klimatizacijskih uređaja</item>
    </izvorni_sadrzaj>
    <derivirana_varijabla naziv="DomainObject.Predmet.OstaliListFormatedOIB_1">
      <item>Sudski registar</item>
      <item>Roberto Fodor, OIB 76680598986 punomoćnik sudionika u postupku NOVA KLIMATEHNIKA jednostavno društvo s ograničenom odgovornošću za proizvodnju klimatizacijskih uređaja</item>
    </derivirana_varijabla>
  </DomainObject.Predmet.OstaliListFormatedOIB>
  <DomainObject.Predmet.OstaliListFormatedWithAdress>
    <izvorni_sadrzaj>
      <item>Sudski registar</item>
      <item>Roberto Fodor, Ulica Vladimira Nazora 2, 40000 Štefanec punomoćnik sudionika u postupku NOVA KLIMATEHNIKA jednostavno društvo s ograničenom odgovornošću za proizvodnju klimatizacijskih uređaja</item>
    </izvorni_sadrzaj>
    <derivirana_varijabla naziv="DomainObject.Predmet.OstaliListFormatedWithAdress_1">
      <item>Sudski registar</item>
      <item>Roberto Fodor, Ulica Vladimira Nazora 2, 40000 Štefanec punomoćnik sudionika u postupku NOVA KLIMATEHNIKA jednostavno društvo s ograničenom odgovornošću za proizvodnju klimatizacijskih uređaja</item>
    </derivirana_varijabla>
  </DomainObject.Predmet.OstaliListFormatedWithAdress>
  <DomainObject.Predmet.OstaliListFormatedWithAdressOIB>
    <izvorni_sadrzaj>
      <item>Sudski registar</item>
      <item>Roberto Fodor, OIB 76680598986, Ulica Vladimira Nazora 2, 40000 Štefanec punomoćnik sudionika u postupku NOVA KLIMATEHNIKA jednostavno društvo s ograničenom odgovornošću za proizvodnju klimatizacijskih uređaja</item>
    </izvorni_sadrzaj>
    <derivirana_varijabla naziv="DomainObject.Predmet.OstaliListFormatedWithAdressOIB_1">
      <item>Sudski registar</item>
      <item>Roberto Fodor, OIB 76680598986, Ulica Vladimira Nazora 2, 40000 Štefanec punomoćnik sudionika u postupku NOVA KLIMATEHNIKA jednostavno društvo s ograničenom odgovornošću za proizvodnju klimatizacijskih uređaja</item>
    </derivirana_varijabla>
  </DomainObject.Predmet.OstaliListFormatedWithAdressOIB>
  <DomainObject.Predmet.OstaliListNazivFormated>
    <izvorni_sadrzaj>
      <item>Sudski registar</item>
      <item>Roberto Fodor</item>
    </izvorni_sadrzaj>
    <derivirana_varijabla naziv="DomainObject.Predmet.OstaliListNazivFormated_1">
      <item>Sudski registar</item>
      <item>Roberto Fodor</item>
    </derivirana_varijabla>
  </DomainObject.Predmet.OstaliListNazivFormated>
  <DomainObject.Predmet.OstaliListNazivFormatedOIB>
    <izvorni_sadrzaj>
      <item>Sudski registar</item>
      <item>Roberto Fodor, OIB 76680598986</item>
    </izvorni_sadrzaj>
    <derivirana_varijabla naziv="DomainObject.Predmet.OstaliListNazivFormatedOIB_1">
      <item>Sudski registar</item>
      <item>Roberto Fodor, OIB 76680598986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St-38/2019-3</izvorni_sadrzaj>
    <derivirana_varijabla naziv="DomainObject.PoslovniBrojDokumenta_1">St-38/2019-3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 KLIMATEHNIKA jednostavno društvo s ograničenom odgovornošću za proizvodnju klimatizacijskih uređaja</izvorni_sadrzaj>
    <derivirana_varijabla naziv="DomainObject.Predmet.ProtustrankaIDrugi_1">NOVA KLIMATEHNIKA jednostavno društvo s ograničenom odgovornošću za proizvodnju klimatizacijskih uređaja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 KLIMATEHNIKA jednostavno društvo s ograničenom odgovornošću za proizvodnju klimatizacijskih uređaja, OIB 62548317494, Preloška 136, 40000 Čakovec</izvorni_sadrzaj>
    <derivirana_varijabla naziv="DomainObject.Predmet.ProtustrankaIDrugiAdressOIB_1">NOVA KLIMATEHNIKA jednostavno društvo s ograničenom odgovornošću za proizvodnju klimatizacijskih uređaja, OIB 62548317494,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 KLIMATEHNIKA jednostavno društvo s ograničenom odgovornošću za proizvodnju klimatizacijskih uređaja</item>
      <item>Sudski registar</item>
      <item>Roberto Fodor</item>
    </izvorni_sadrzaj>
    <derivirana_varijabla naziv="DomainObject.Predmet.SudioniciListNaziv_1">
      <item>Financijska agencija</item>
      <item>NOVA KLIMATEHNIKA jednostavno društvo s ograničenom odgovornošću za proizvodnju klimatizacijskih uređaja</item>
      <item>Sudski registar</item>
      <item>Roberto Fodor</item>
    </derivirana_varijabla>
  </DomainObject.Predmet.SudioniciListNaziv>
  <DomainObject.Predmet.SudioniciListAdressOIB>
    <izvorni_sadrzaj>
      <item>Financijska agencija, OIB 85821130368, A. Cesarca 2,42000 Varaždin</item>
      <item>NOVA KLIMATEHNIKA jednostavno društvo s ograničenom odgovornošću za proizvodnju klimatizacijskih uređaja, OIB 62548317494, Preloška 136,40000 Čakovec</item>
      <item>Sudski registar</item>
      <item>Roberto Fodor, OIB 76680598986, Ulica Vladimira Nazora 2,40000 Štefanec</item>
    </izvorni_sadrzaj>
    <derivirana_varijabla naziv="DomainObject.Predmet.SudioniciListAdressOIB_1">
      <item>Financijska agencija, OIB 85821130368, A. Cesarca 2,42000 Varaždin</item>
      <item>NOVA KLIMATEHNIKA jednostavno društvo s ograničenom odgovornošću za proizvodnju klimatizacijskih uređaja, OIB 62548317494, Preloška 136,40000 Čakovec</item>
      <item>Sudski registar</item>
      <item>Roberto Fodor, OIB 76680598986, Ulica Vladimira Nazora 2,40000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62548317494</item>
      <item>, OIB null</item>
      <item>, OIB 76680598986</item>
    </izvorni_sadrzaj>
    <derivirana_varijabla naziv="DomainObject.Predmet.SudioniciListNazivOIB_1">
      <item>, OIB 85821130368</item>
      <item>, OIB 62548317494</item>
      <item>, OIB null</item>
      <item>, OIB 76680598986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1915</properties:Characters>
  <properties:Lines>82</properties:Lines>
  <properties:Paragraphs>28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2019-03-04T07:37:00Z</cp:lastPrinted>
  <dcterms:modified xmlns:xsi="http://www.w3.org/2001/XMLSchema-instance" xsi:type="dcterms:W3CDTF">2019-03-04T08:39:00Z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St-38/2019-3 / Odluka - Rješenje - određeno ročište radi izjašnjenja o prijedlogu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