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8b32" w14:paraId="c0a8b32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5</w:t>
      </w:r>
      <w:r w:rsidR="00B0635F" w:rsidRPr="008C3132">
        <w:t>St-</w:t>
      </w:r>
      <w:r w:rsidR="00EF5A4C">
        <w:t>1</w:t>
      </w:r>
      <w:r>
        <w:t>024/</w:t>
      </w:r>
      <w:r w:rsidR="003B034C">
        <w:t>1</w:t>
      </w:r>
      <w:r w:rsidR="003E3367">
        <w:t>6</w:t>
      </w:r>
      <w:r w:rsidR="003B034C">
        <w:t>-</w:t>
      </w:r>
      <w:r>
        <w:t>9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B0635F" w:rsidR="00B0635F" w:rsidRPr="008C3132">
      <w:pPr>
        <w:ind w:firstLine="708"/>
      </w:pPr>
      <w:r w:rsidRPr="008C3132">
        <w:t>REPUBLIKA HRVATSKA</w:t>
      </w:r>
    </w:p>
    <w:p w:rsidRDefault="00B0635F" w:rsidP="00B0635F" w:rsidR="00B0635F">
      <w:pPr>
        <w:ind w:firstLine="708"/>
      </w:pPr>
      <w:r w:rsidRPr="008C3132">
        <w:t>TRGOVAČKI SUD U ZADRU</w:t>
      </w:r>
    </w:p>
    <w:p w:rsidRDefault="00B0635F" w:rsidP="00B0635F" w:rsidR="00B0635F">
      <w:pPr>
        <w:ind w:firstLine="708"/>
      </w:pPr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Zadar, Ivana Danila 4, od </w:t>
      </w:r>
      <w:r w:rsidR="00BB66D8">
        <w:t>24</w:t>
      </w:r>
      <w:r>
        <w:t xml:space="preserve">. </w:t>
      </w:r>
      <w:r w:rsidR="00BB66D8">
        <w:t>kolovoza</w:t>
      </w:r>
      <w:r>
        <w:t xml:space="preserve"> 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BB66D8">
        <w:t>JADRO TURIZAM</w:t>
      </w:r>
      <w:r w:rsidR="00980A09">
        <w:t xml:space="preserve"> </w:t>
      </w:r>
      <w:r w:rsidR="00E22F23">
        <w:t xml:space="preserve"> d.o.o. </w:t>
      </w:r>
      <w:r w:rsidR="00EF5A4C">
        <w:t xml:space="preserve"> sa sjedištem u </w:t>
      </w:r>
      <w:r w:rsidR="00EF62F1">
        <w:t>Viru</w:t>
      </w:r>
      <w:r w:rsidR="00980A09">
        <w:t>,</w:t>
      </w:r>
      <w:r w:rsidR="00E22F23">
        <w:t xml:space="preserve"> </w:t>
      </w:r>
      <w:r w:rsidR="00EF62F1" w:rsidRPr="00EF62F1">
        <w:t>Šetnica Jadro 49</w:t>
      </w:r>
      <w:r w:rsidR="00E22F23">
        <w:t>,</w:t>
      </w:r>
      <w:r>
        <w:t xml:space="preserve"> OIB: </w:t>
      </w:r>
      <w:r w:rsidR="00EF62F1" w:rsidRPr="00EF62F1">
        <w:t>96328966194</w:t>
      </w:r>
      <w:r w:rsidR="00083380">
        <w:t>,</w:t>
      </w:r>
      <w:r w:rsidR="00881EDE">
        <w:t xml:space="preserve"> </w:t>
      </w:r>
      <w:r w:rsidR="003D71C8">
        <w:t>8</w:t>
      </w:r>
      <w:r>
        <w:t xml:space="preserve">. </w:t>
      </w:r>
      <w:r w:rsidR="00EF62F1">
        <w:t>prosinca</w:t>
      </w:r>
      <w:r>
        <w:t xml:space="preserve">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E17492" w:rsidP="00B0635F" w:rsidR="00E17492">
      <w:pPr>
        <w:jc w:val="center"/>
      </w:pP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EF62F1" w:rsidRPr="00EF62F1">
        <w:t>JADRO TURIZAM  d.o.o.  sa sjedištem u Viru, Šetnica Jadro 49, OIB: 96328966194</w:t>
      </w:r>
      <w:r w:rsidR="00E17492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>
      <w:pPr>
        <w:jc w:val="center"/>
      </w:pPr>
      <w:r w:rsidRPr="00A93E68">
        <w:t>Obrazloženje</w:t>
      </w:r>
    </w:p>
    <w:p w:rsidRDefault="00E17492" w:rsidP="00B0635F" w:rsidR="00E17492" w:rsidRPr="00A93E68">
      <w:pPr>
        <w:jc w:val="center"/>
      </w:pP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E17492">
        <w:t>24</w:t>
      </w:r>
      <w:r>
        <w:t xml:space="preserve">. </w:t>
      </w:r>
      <w:r w:rsidR="00EF62F1">
        <w:t>kolovoza</w:t>
      </w:r>
      <w:r>
        <w:t xml:space="preserve"> 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EF62F1">
        <w:t>5</w:t>
      </w:r>
      <w:r>
        <w:t xml:space="preserve">. </w:t>
      </w:r>
      <w:r w:rsidR="00EF62F1">
        <w:t>rujna</w:t>
      </w:r>
      <w:r>
        <w:t xml:space="preserve">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2A1060" w:rsidP="00BA62D2" w:rsidR="00CF5D70">
      <w:pPr>
        <w:ind w:firstLine="708"/>
        <w:jc w:val="both"/>
      </w:pPr>
      <w:r>
        <w:t xml:space="preserve">U propisanom roku vjerovnik Republika Hrvatska, Ministarstvo financija-Porezna uprava, Područni ured Dalmacija je </w:t>
      </w:r>
      <w:r w:rsidR="00EF62F1">
        <w:t>20</w:t>
      </w:r>
      <w:r>
        <w:t xml:space="preserve">. </w:t>
      </w:r>
      <w:r w:rsidR="00EF62F1">
        <w:t>rujna</w:t>
      </w:r>
      <w:r>
        <w:t xml:space="preserve"> 2016. dostavila ovom sudu prijedlog za otvaranje stečajnoga postupka nad dužnikom navodeći da prema istom ima dospjelu novčanu tražbinu u iznosu od </w:t>
      </w:r>
      <w:r w:rsidR="00EF62F1">
        <w:t>38.530,62</w:t>
      </w:r>
      <w:r w:rsidR="00E17492">
        <w:t xml:space="preserve"> </w:t>
      </w:r>
      <w:r w:rsidR="00EF62F1">
        <w:t xml:space="preserve"> </w:t>
      </w:r>
      <w:r w:rsidR="00B2284A">
        <w:t>kn</w:t>
      </w:r>
      <w:r>
        <w:t xml:space="preserve"> koja se temelji na</w:t>
      </w:r>
      <w:r w:rsidR="00EF62F1">
        <w:t xml:space="preserve"> stanju računa poreznog obveznika na dan 5.9.2016.- vjerodostojne isprave iz informatičkog sustava Porezne uprave.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 xml:space="preserve">za istodobno otvaranje i zaključenje skraćenog stečajnog </w:t>
      </w:r>
      <w:r>
        <w:lastRenderedPageBreak/>
        <w:t>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 xml:space="preserve">U Zadru </w:t>
      </w:r>
      <w:r w:rsidR="00B1227E">
        <w:t>8</w:t>
      </w:r>
      <w:r w:rsidR="00EF62F1">
        <w:t>. prosinca</w:t>
      </w:r>
      <w:r>
        <w:t xml:space="preserve"> 2016.</w:t>
      </w:r>
    </w:p>
    <w:p w:rsidRDefault="00E17492" w:rsidP="00B0635F" w:rsidR="00E17492">
      <w:pPr>
        <w:jc w:val="center"/>
      </w:pPr>
    </w:p>
    <w:p w:rsidRDefault="00E17492" w:rsidP="00E17492" w:rsidR="00E17492">
      <w:r>
        <w:t>Sudski savjetnik</w:t>
      </w:r>
      <w:r w:rsidRPr="001E7887">
        <w:t xml:space="preserve"> </w:t>
      </w:r>
      <w:r>
        <w:t xml:space="preserve">                                                                                                             Sutkinja</w:t>
      </w:r>
    </w:p>
    <w:p w:rsidRDefault="00E17492" w:rsidP="00E17492" w:rsidR="00E17492">
      <w:pPr>
        <w:jc w:val="both"/>
      </w:pPr>
      <w:r>
        <w:t>Krešimir Torbarina</w:t>
      </w:r>
      <w:r w:rsidRPr="001E7887">
        <w:t xml:space="preserve"> </w:t>
      </w:r>
      <w:r>
        <w:t xml:space="preserve">                                                                                                     Tina Grgas</w:t>
      </w:r>
    </w:p>
    <w:p w:rsidRDefault="00DA0F0D" w:rsidP="0036672E" w:rsidR="00CC7025">
      <w:pPr>
        <w:ind w:firstLine="708"/>
        <w:jc w:val="right"/>
      </w:pPr>
      <w:r>
        <w:t xml:space="preserve">                                                                                    </w:t>
      </w:r>
    </w:p>
    <w:p w:rsidRDefault="00B1227E" w:rsidP="00B0635F" w:rsidR="00B1227E">
      <w:pPr>
        <w:jc w:val="both"/>
      </w:pPr>
    </w:p>
    <w:p w:rsidRDefault="00FF2EEF" w:rsidP="00B0635F" w:rsidR="00FF2EEF" w:rsidRPr="00FF2EEF">
      <w:pPr>
        <w:jc w:val="both"/>
      </w:pPr>
    </w:p>
    <w:p w:rsidRDefault="00B0635F" w:rsidP="00B0635F" w:rsidR="00B0635F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5E138C" w:rsidP="005E138C" w:rsidR="005E138C" w:rsidRPr="004E2475">
      <w:pPr>
        <w:ind w:firstLine="360"/>
        <w:rPr>
          <w:b/>
        </w:rPr>
      </w:pPr>
      <w:r>
        <w:t>DNA: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9F5F93" w:rsidP="009F5F93" w:rsidR="009F5F93" w:rsidRPr="009F5F93">
      <w:pPr>
        <w:pStyle w:val="Odlomakpopisa"/>
        <w:numPr>
          <w:ilvl w:val="0"/>
          <w:numId w:val="2"/>
        </w:numPr>
      </w:pPr>
      <w:r w:rsidRPr="009F5F93">
        <w:t>svim</w:t>
      </w:r>
      <w:r w:rsidR="00E17492">
        <w:t>a</w:t>
      </w:r>
      <w:r w:rsidRPr="009F5F93">
        <w:t xml:space="preserve"> putem e-Oglasne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BB66D8" w:rsidR="00850BE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1C8" w:rsidP="005E138C" w:rsidR="003D71C8">
      <w:r>
        <w:separator/>
      </w:r>
    </w:p>
  </w:endnote>
  <w:endnote w:id="0" w:type="continuationSeparator">
    <w:p w:rsidRDefault="003D71C8" w:rsidP="005E138C" w:rsidR="003D7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1C8" w:rsidP="005E138C" w:rsidR="003D71C8">
      <w:r>
        <w:separator/>
      </w:r>
    </w:p>
  </w:footnote>
  <w:footnote w:id="0" w:type="continuationSeparator">
    <w:p w:rsidRDefault="003D71C8" w:rsidP="005E138C" w:rsidR="003D7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C8" w:rsidP="00BB66D8" w:rsidR="003D71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71C8" w:rsidR="003D71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C8" w:rsidP="00BB66D8" w:rsidR="003D71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71C8" w:rsidP="00BB66D8" w:rsidR="003D71C8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5</w:t>
    </w:r>
    <w:r w:rsidRPr="00BE1154">
      <w:t xml:space="preserve"> St-</w:t>
    </w:r>
    <w:r>
      <w:t>1024/16-9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122898"/>
    <w:rsid w:val="00197EA1"/>
    <w:rsid w:val="00263A4E"/>
    <w:rsid w:val="00276F5D"/>
    <w:rsid w:val="0028715B"/>
    <w:rsid w:val="002A1060"/>
    <w:rsid w:val="0034544E"/>
    <w:rsid w:val="0036672E"/>
    <w:rsid w:val="003B034C"/>
    <w:rsid w:val="003D71C8"/>
    <w:rsid w:val="003E3367"/>
    <w:rsid w:val="00401CC9"/>
    <w:rsid w:val="005649ED"/>
    <w:rsid w:val="005E138C"/>
    <w:rsid w:val="006778DB"/>
    <w:rsid w:val="006F798E"/>
    <w:rsid w:val="007331AC"/>
    <w:rsid w:val="007E7A3C"/>
    <w:rsid w:val="00850BE2"/>
    <w:rsid w:val="00881EDE"/>
    <w:rsid w:val="008D0746"/>
    <w:rsid w:val="008F6B13"/>
    <w:rsid w:val="0097369D"/>
    <w:rsid w:val="00980A09"/>
    <w:rsid w:val="009A40CC"/>
    <w:rsid w:val="009F5F93"/>
    <w:rsid w:val="00A63228"/>
    <w:rsid w:val="00B0635F"/>
    <w:rsid w:val="00B11E69"/>
    <w:rsid w:val="00B1227E"/>
    <w:rsid w:val="00B2284A"/>
    <w:rsid w:val="00B61389"/>
    <w:rsid w:val="00BA62D2"/>
    <w:rsid w:val="00BB66D8"/>
    <w:rsid w:val="00CC7025"/>
    <w:rsid w:val="00CF5D70"/>
    <w:rsid w:val="00D10493"/>
    <w:rsid w:val="00DA0F0D"/>
    <w:rsid w:val="00E17492"/>
    <w:rsid w:val="00E22F23"/>
    <w:rsid w:val="00E944ED"/>
    <w:rsid w:val="00EB4303"/>
    <w:rsid w:val="00EF5A4C"/>
    <w:rsid w:val="00EF62F1"/>
    <w:rsid w:val="00F92E19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TURIZAM društvo s ograničenom odgovornošću za turizam i ugostiteljstvo</izvorni_sadrzaj>
    <derivirana_varijabla naziv="DomainObject.Predmet.ProtustrankaFormated_1">  JADRO TURIZAM društvo s ograničenom odgovornošću za turizam i ugostiteljstvo</derivirana_varijabla>
  </DomainObject.Predmet.ProtustrankaFormated>
  <DomainObject.Predmet.ProtustrankaFormatedOIB>
    <izvorni_sadrzaj>  JADRO TURIZAM društvo s ograničenom odgovornošću za turizam i ugostiteljstvo, OIB 96328966194</izvorni_sadrzaj>
    <derivirana_varijabla naziv="DomainObject.Predmet.ProtustrankaFormatedOIB_1">  JADRO TURIZAM društvo s ograničenom odgovornošću za turizam i ugostiteljstvo, OIB 96328966194</derivirana_varijabla>
  </DomainObject.Predmet.ProtustrankaFormatedOIB>
  <DomainObject.Predmet.ProtustrankaFormatedWithAdress>
    <izvorni_sadrzaj> JADRO TURIZAM društvo s ograničenom odgovornošću za turizam i ugostiteljstvo, Šetnica Jadro 49, 23234 Vir</izvorni_sadrzaj>
    <derivirana_varijabla naziv="DomainObject.Predmet.ProtustrankaFormatedWithAdress_1"> JADRO TURIZAM društvo s ograničenom odgovornošću za turizam i ugostiteljstvo, Šetnica Jadro 49, 23234 Vir</derivirana_varijabla>
  </DomainObject.Predmet.ProtustrankaFormatedWithAdress>
  <DomainObject.Predmet.ProtustrankaFormatedWithAdressOIB>
    <izvorni_sadrzaj> JADRO TURIZAM društvo s ograničenom odgovornošću za turizam i ugostiteljstvo, OIB 96328966194, Šetnica Jadro 49, 23234 Vir</izvorni_sadrzaj>
    <derivirana_varijabla naziv="DomainObject.Predmet.ProtustrankaFormatedWithAdressOIB_1"> JADRO TURIZAM društvo s ograničenom odgovornošću za turizam i ugostiteljstvo, OIB 96328966194, Šetnica Jadro 49, 23234 Vir</derivirana_varijabla>
  </DomainObject.Predmet.ProtustrankaFormatedWithAdressOIB>
  <DomainObject.Predmet.ProtustrankaWithAdress>
    <izvorni_sadrzaj>JADRO TURIZAM društvo s ograničenom odgovornošću za turizam i ugostiteljstvo Šetnica Jadro 49, 23234 Vir</izvorni_sadrzaj>
    <derivirana_varijabla naziv="DomainObject.Predmet.ProtustrankaWithAdress_1">JADRO TURIZAM društvo s ograničenom odgovornošću za turizam i ugostiteljstvo Šetnica Jadro 49, 23234 Vir</derivirana_varijabla>
  </DomainObject.Predmet.ProtustrankaWithAdress>
  <DomainObject.Predmet.ProtustrankaWithAdressOIB>
    <izvorni_sadrzaj>JADRO TURIZAM društvo s ograničenom odgovornošću za turizam i ugostiteljstvo, OIB 96328966194, Šetnica Jadro 49, 23234 Vir</izvorni_sadrzaj>
    <derivirana_varijabla naziv="DomainObject.Predmet.ProtustrankaWithAdressOIB_1">JADRO TURIZAM društvo s ograničenom odgovornošću za turizam i ugostiteljstvo, OIB 96328966194, Šetnica Jadro 49, 23234 Vir</derivirana_varijabla>
  </DomainObject.Predmet.ProtustrankaWithAdressOIB>
  <DomainObject.Predmet.ProtustrankaNazivFormated>
    <izvorni_sadrzaj>JADRO TURIZAM društvo s ograničenom odgovornošću za turizam i ugostiteljstvo</izvorni_sadrzaj>
    <derivirana_varijabla naziv="DomainObject.Predmet.ProtustrankaNazivFormated_1">JADRO TURIZAM društvo s ograničenom odgovornošću za turizam i ugostiteljstvo</derivirana_varijabla>
  </DomainObject.Predmet.ProtustrankaNazivFormated>
  <DomainObject.Predmet.ProtustrankaNazivFormatedOIB>
    <izvorni_sadrzaj>JADRO TURIZAM društvo s ograničenom odgovornošću za turizam i ugostiteljstvo, OIB 96328966194</izvorni_sadrzaj>
    <derivirana_varijabla naziv="DomainObject.Predmet.ProtustrankaNazivFormatedOIB_1">JADRO TURIZAM društvo s ograničenom odgovornošću za turizam i ugostiteljstvo, OIB 96328966194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JADRO TURIZAM društvo s ograničenom odgovornošću za turizam i ugostiteljstvo</item>
    </izvorni_sadrzaj>
    <derivirana_varijabla naziv="DomainObject.Predmet.ProtuStrankaListFormated_1">
      <item>JADRO TURIZAM društvo s ograničenom odgovornošću za turizam i ugostiteljstvo</item>
    </derivirana_varijabla>
  </DomainObject.Predmet.ProtuStrankaListFormated>
  <DomainObject.Predmet.ProtuStrankaListFormatedOIB>
    <izvorni_sadrzaj>
      <item>JADRO TURIZAM društvo s ograničenom odgovornošću za turizam i ugostiteljstvo, OIB 96328966194</item>
    </izvorni_sadrzaj>
    <derivirana_varijabla naziv="DomainObject.Predmet.ProtuStrankaListFormatedOIB_1">
      <item>JADRO TURIZAM društvo s ograničenom odgovornošću za turizam i ugostiteljstvo, OIB 96328966194</item>
    </derivirana_varijabla>
  </DomainObject.Predmet.ProtuStrankaListFormatedOIB>
  <DomainObject.Predmet.ProtuStrankaListFormatedWithAdress>
    <izvorni_sadrzaj>
      <item>JADRO TURIZAM društvo s ograničenom odgovornošću za turizam i ugostiteljstvo, Šetnica Jadro 49, 23234 Vir</item>
    </izvorni_sadrzaj>
    <derivirana_varijabla naziv="DomainObject.Predmet.ProtuStrankaListFormatedWithAdress_1">
      <item>JADRO TURIZAM društvo s ograničenom odgovornošću za turizam i ugostiteljstvo, Šetnica Jadro 49, 23234 Vir</item>
    </derivirana_varijabla>
  </DomainObject.Predmet.ProtuStrankaListFormatedWithAdress>
  <DomainObject.Predmet.ProtuStrankaListFormatedWithAdressOIB>
    <izvorni_sadrzaj>
      <item>JADRO TURIZAM društvo s ograničenom odgovornošću za turizam i ugostiteljstvo, OIB 96328966194, Šetnica Jadro 49, 23234 Vir</item>
    </izvorni_sadrzaj>
    <derivirana_varijabla naziv="DomainObject.Predmet.ProtuStrankaListFormatedWithAdressOIB_1">
      <item>JADRO TURIZAM društvo s ograničenom odgovornošću za turizam i ugostiteljstvo, OIB 96328966194, Šetnica Jadro 49, 23234 Vir</item>
    </derivirana_varijabla>
  </DomainObject.Predmet.ProtuStrankaListFormatedWithAdressOIB>
  <DomainObject.Predmet.ProtuStrankaListNazivFormated>
    <izvorni_sadrzaj>
      <item>JADRO TURIZAM društvo s ograničenom odgovornošću za turizam i ugostiteljstvo</item>
    </izvorni_sadrzaj>
    <derivirana_varijabla naziv="DomainObject.Predmet.ProtuStrankaListNazivFormated_1">
      <item>JADRO TURIZAM društvo s ograničenom odgovornošću za turizam i ugostiteljstvo</item>
    </derivirana_varijabla>
  </DomainObject.Predmet.ProtuStrankaListNazivFormated>
  <DomainObject.Predmet.ProtuStrankaListNazivFormatedOIB>
    <izvorni_sadrzaj>
      <item>JADRO TURIZAM društvo s ograničenom odgovornošću za turizam i ugostiteljstvo, OIB 96328966194</item>
    </izvorni_sadrzaj>
    <derivirana_varijabla naziv="DomainObject.Predmet.ProtuStrankaListNazivFormatedOIB_1">
      <item>JADRO TURIZAM društvo s ograničenom odgovornošću za turizam i ugostiteljstvo, OIB 96328966194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JADRO TURIZAM društvo s ograničenom odgovornošću za turizam i ugostiteljstvo</izvorni_sadrzaj>
    <derivirana_varijabla naziv="DomainObject.Predmet.ProtustrankaIDrugi_1">JADRO TURIZAM društvo s ograničenom odgovornošću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JADRO TURIZAM društvo s ograničenom odgovornošću za turizam i ugostiteljstvo, OIB 96328966194, Šetnica Jadro 49, 23234 Vir</izvorni_sadrzaj>
    <derivirana_varijabla naziv="DomainObject.Predmet.ProtustrankaIDrugiAdressOIB_1">JADRO TURIZAM društvo s ograničenom odgovornošću za turizam i ugostiteljstvo, OIB 96328966194, Šetnica Jadro 49,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JADRO TURIZAM društvo s ograničenom odgovornošću za turizam i ugostiteljstvo</item>
    </izvorni_sadrzaj>
    <derivirana_varijabla naziv="DomainObject.Predmet.SudioniciListNaziv_1">
      <item>FINA</item>
      <item>JADRO TURIZAM društvo s ograničenom odgovornošću za turizam i ugostiteljstvo</item>
    </derivirana_varijabla>
  </DomainObject.Predmet.SudioniciListNaziv>
  <DomainObject.Predmet.SudioniciListAdressOIB>
    <izvorni_sadrzaj>
      <item>FINA, OIB 85821130368</item>
      <item>JADRO TURIZAM društvo s ograničenom odgovornošću za turizam i ugostiteljstvo, OIB 96328966194, Šetnica Jadro 49,23234 Vir</item>
    </izvorni_sadrzaj>
    <derivirana_varijabla naziv="DomainObject.Predmet.SudioniciListAdressOIB_1">
      <item>FINA, OIB 85821130368</item>
      <item>JADRO TURIZAM društvo s ograničenom odgovornošću za turizam i ugostiteljstvo, OIB 96328966194, Šetnica Jadro 49,23234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96328966194</item>
    </izvorni_sadrzaj>
    <derivirana_varijabla naziv="DomainObject.Predmet.SudioniciListNazivOIB_1">
      <item>, OIB 85821130368</item>
      <item>, OIB 96328966194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2589</properties:Characters>
  <properties:Lines>76</properties:Lines>
  <properties:Paragraphs>25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2016-06-08T07:35:00Z</dcterms:created>
  <dc:creator>Tina Grgas</dc:creator>
  <cp:lastModifiedBy>Krešimir Torbarina</cp:lastModifiedBy>
  <cp:lastPrinted>2016-06-08T07:28:00Z</cp:lastPrinted>
  <dcterms:modified xmlns:xsi="http://www.w3.org/2001/XMLSchema-instance" xsi:type="dcterms:W3CDTF">2016-12-08T14:24:00Z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