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2a06" w14:paraId="4f42a0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D0DBF">
        <w:t>9350/2015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D0DBF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186492">
        <w:t xml:space="preserve"> </w:t>
      </w:r>
      <w:r w:rsidR="004D0DBF">
        <w:t>SVAROG-PRODUKCIJA d.o.o., Zagreb, Prilaz Ivana Visina 1</w:t>
      </w:r>
      <w:r w:rsidR="00186492">
        <w:t xml:space="preserve">, OIB: </w:t>
      </w:r>
      <w:r w:rsidR="004D0DBF">
        <w:t>98124620047</w:t>
      </w:r>
      <w:r w:rsidR="00186492">
        <w:t xml:space="preserve">, MBS: </w:t>
      </w:r>
      <w:r w:rsidR="004D0DBF">
        <w:t>080621401</w:t>
      </w:r>
      <w:r w:rsidR="008A376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D0DBF">
        <w:t>34.445,39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D0DBF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4D0DBF">
      <w:t>9350/2015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01C57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D0DBF"/>
    <w:rsid w:val="004F3962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B13A4"/>
    <w:rsid w:val="007B5AFD"/>
    <w:rsid w:val="007C7891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77D67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1C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C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C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C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C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1C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C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C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C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C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9350</izvorni_sadrzaj>
    <derivirana_varijabla naziv="DomainObject.Predmet.Broj_1">9350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St-9350/2015</izvorni_sadrzaj>
    <derivirana_varijabla naziv="DomainObject.Predmet.OznakaBroj_1">St-9350/2015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SVAROG-PRODUKCIJA d.o.o. zastupanog po punomoćniku Dejan Tatomir</izvorni_sadrzaj>
    <derivirana_varijabla naziv="DomainObject.Predmet.ProtustrankaFormated_1">  SVAROG-PRODUKCIJA d.o.o. zastupanog po punomoćniku Dejan Tatomir</derivirana_varijabla>
  </DomainObject.Predmet.ProtustrankaFormated>
  <DomainObject.Predmet.ProtustrankaFormatedOIB>
    <izvorni_sadrzaj>  SVAROG-PRODUKCIJA d.o.o., OIB 98124620047 zastupanog po punomoćniku Dejan Tatomir</izvorni_sadrzaj>
    <derivirana_varijabla naziv="DomainObject.Predmet.ProtustrankaFormatedOIB_1">  SVAROG-PRODUKCIJA d.o.o., OIB 98124620047 zastupanog po punomoćniku Dejan Tatomir</derivirana_varijabla>
  </DomainObject.Predmet.ProtustrankaFormatedOIB>
  <DomainObject.Predmet.ProtustrankaFormatedWithAdress>
    <izvorni_sadrzaj> SVAROG-PRODUKCIJA d.o.o., Prilaz Ivana Visina 1, 10000 Zagreb zastupanog po punomoćniku Dejan Tatomir</izvorni_sadrzaj>
    <derivirana_varijabla naziv="DomainObject.Predmet.ProtustrankaFormatedWithAdress_1"> SVAROG-PRODUKCIJA d.o.o., Prilaz Ivana Visina 1, 10000 Zagreb zastupanog po punomoćniku Dejan Tatomir</derivirana_varijabla>
  </DomainObject.Predmet.ProtustrankaFormatedWithAdress>
  <DomainObject.Predmet.ProtustrankaFormatedWithAdressOIB>
    <izvorni_sadrzaj> SVAROG-PRODUKCIJA d.o.o., OIB 98124620047, Prilaz Ivana Visina 1, 10000 Zagreb zastupanog po punomoćniku Dejan Tatomir</izvorni_sadrzaj>
    <derivirana_varijabla naziv="DomainObject.Predmet.ProtustrankaFormatedWithAdressOIB_1"> SVAROG-PRODUKCIJA d.o.o., OIB 98124620047, Prilaz Ivana Visina 1, 10000 Zagreb zastupanog po punomoćniku Dejan Tatomir</derivirana_varijabla>
  </DomainObject.Predmet.ProtustrankaFormatedWithAdressOIB>
  <DomainObject.Predmet.ProtustrankaWithAdress>
    <izvorni_sadrzaj>SVAROG-PRODUKCIJA d.o.o. Prilaz Ivana Visina 1, 10000 Zagreb</izvorni_sadrzaj>
    <derivirana_varijabla naziv="DomainObject.Predmet.ProtustrankaWithAdress_1">SVAROG-PRODUKCIJA d.o.o. Prilaz Ivana Visina 1, 10000 Zagreb</derivirana_varijabla>
  </DomainObject.Predmet.ProtustrankaWithAdress>
  <DomainObject.Predmet.ProtustrankaWithAdressOIB>
    <izvorni_sadrzaj>SVAROG-PRODUKCIJA d.o.o., OIB 98124620047, Prilaz Ivana Visina 1, 10000 Zagreb</izvorni_sadrzaj>
    <derivirana_varijabla naziv="DomainObject.Predmet.ProtustrankaWithAdressOIB_1">SVAROG-PRODUKCIJA d.o.o., OIB 98124620047, Prilaz Ivana Visina 1, 10000 Zagreb</derivirana_varijabla>
  </DomainObject.Predmet.ProtustrankaWithAdressOIB>
  <DomainObject.Predmet.ProtustrankaNazivFormated>
    <izvorni_sadrzaj>SVAROG-PRODUKCIJA d.o.o.</izvorni_sadrzaj>
    <derivirana_varijabla naziv="DomainObject.Predmet.ProtustrankaNazivFormated_1">SVAROG-PRODUKCIJA d.o.o.</derivirana_varijabla>
  </DomainObject.Predmet.ProtustrankaNazivFormated>
  <DomainObject.Predmet.ProtustrankaNazivFormatedOIB>
    <izvorni_sadrzaj>SVAROG-PRODUKCIJA d.o.o., OIB 98124620047</izvorni_sadrzaj>
    <derivirana_varijabla naziv="DomainObject.Predmet.ProtustrankaNazivFormatedOIB_1">SVAROG-PRODUKCIJA d.o.o., OIB 98124620047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SVAROG-PRODUKCIJA d.o.o. zastupanog po punomoćniku Dejan Tatomir</item>
    </izvorni_sadrzaj>
    <derivirana_varijabla naziv="DomainObject.Predmet.ProtuStrankaListFormated_1">
      <item>SVAROG-PRODUKCIJA d.o.o. zastupanog po punomoćniku Dejan Tatomir</item>
    </derivirana_varijabla>
  </DomainObject.Predmet.ProtuStrankaListFormated>
  <DomainObject.Predmet.ProtuStrankaListFormatedOIB>
    <izvorni_sadrzaj>
      <item>SVAROG-PRODUKCIJA d.o.o., OIB 98124620047 zastupanog po punomoćniku Dejan Tatomir</item>
    </izvorni_sadrzaj>
    <derivirana_varijabla naziv="DomainObject.Predmet.ProtuStrankaListFormatedOIB_1">
      <item>SVAROG-PRODUKCIJA d.o.o., OIB 98124620047 zastupanog po punomoćniku Dejan Tatomir</item>
    </derivirana_varijabla>
  </DomainObject.Predmet.ProtuStrankaListFormatedOIB>
  <DomainObject.Predmet.ProtuStrankaListFormatedWithAdress>
    <izvorni_sadrzaj>
      <item>SVAROG-PRODUKCIJA d.o.o., Prilaz Ivana Visina 1, 10000 Zagreb zastupanog po punomoćniku Dejan Tatomir</item>
    </izvorni_sadrzaj>
    <derivirana_varijabla naziv="DomainObject.Predmet.ProtuStrankaListFormatedWithAdress_1">
      <item>SVAROG-PRODUKCIJA d.o.o., Prilaz Ivana Visina 1, 10000 Zagreb zastupanog po punomoćniku Dejan Tatomir</item>
    </derivirana_varijabla>
  </DomainObject.Predmet.ProtuStrankaListFormatedWithAdress>
  <DomainObject.Predmet.ProtuStrankaListFormatedWithAdressOIB>
    <izvorni_sadrzaj>
      <item>SVAROG-PRODUKCIJA d.o.o., OIB 98124620047, Prilaz Ivana Visina 1, 10000 Zagreb zastupanog po punomoćniku Dejan Tatomir</item>
    </izvorni_sadrzaj>
    <derivirana_varijabla naziv="DomainObject.Predmet.ProtuStrankaListFormatedWithAdressOIB_1">
      <item>SVAROG-PRODUKCIJA d.o.o., OIB 98124620047, Prilaz Ivana Visina 1, 10000 Zagreb zastupanog po punomoćniku Dejan Tatomir</item>
    </derivirana_varijabla>
  </DomainObject.Predmet.ProtuStrankaListFormatedWithAdressOIB>
  <DomainObject.Predmet.ProtuStrankaListNazivFormated>
    <izvorni_sadrzaj>
      <item>SVAROG-PRODUKCIJA d.o.o.</item>
    </izvorni_sadrzaj>
    <derivirana_varijabla naziv="DomainObject.Predmet.ProtuStrankaListNazivFormated_1">
      <item>SVAROG-PRODUKCIJA d.o.o.</item>
    </derivirana_varijabla>
  </DomainObject.Predmet.ProtuStrankaListNazivFormated>
  <DomainObject.Predmet.ProtuStrankaListNazivFormatedOIB>
    <izvorni_sadrzaj>
      <item>SVAROG-PRODUKCIJA d.o.o., OIB 98124620047</item>
    </izvorni_sadrzaj>
    <derivirana_varijabla naziv="DomainObject.Predmet.ProtuStrankaListNazivFormatedOIB_1">
      <item>SVAROG-PRODUKCIJA d.o.o., OIB 98124620047</item>
    </derivirana_varijabla>
  </DomainObject.Predmet.ProtuStrankaListNazivFormatedOIB>
  <DomainObject.Predmet.OstaliListFormated>
    <izvorni_sadrzaj>
      <item>Dejan Tatomir punomoćnik sudionika u postupku SVAROG-PRODUKCIJA d.o.o.</item>
    </izvorni_sadrzaj>
    <derivirana_varijabla naziv="DomainObject.Predmet.OstaliListFormated_1">
      <item>Dejan Tatomir punomoćnik sudionika u postupku SVAROG-PRODUKCIJA d.o.o.</item>
    </derivirana_varijabla>
  </DomainObject.Predmet.OstaliListFormated>
  <DomainObject.Predmet.OstaliListFormatedOIB>
    <izvorni_sadrzaj>
      <item>Dejan Tatomir, OIB 27971968291 punomoćnik sudionika u postupku SVAROG-PRODUKCIJA d.o.o.</item>
    </izvorni_sadrzaj>
    <derivirana_varijabla naziv="DomainObject.Predmet.OstaliListFormatedOIB_1">
      <item>Dejan Tatomir, OIB 27971968291 punomoćnik sudionika u postupku SVAROG-PRODUKCIJA d.o.o.</item>
    </derivirana_varijabla>
  </DomainObject.Predmet.OstaliListFormatedOIB>
  <DomainObject.Predmet.OstaliListFormatedWithAdress>
    <izvorni_sadrzaj>
      <item>Dejan Tatomir, Prilaz Ivana Visina 1, 10000 Zagreb punomoćnik sudionika u postupku SVAROG-PRODUKCIJA d.o.o.</item>
    </izvorni_sadrzaj>
    <derivirana_varijabla naziv="DomainObject.Predmet.OstaliListFormatedWithAdress_1">
      <item>Dejan Tatomir, Prilaz Ivana Visina 1, 10000 Zagreb punomoćnik sudionika u postupku SVAROG-PRODUKCIJA d.o.o.</item>
    </derivirana_varijabla>
  </DomainObject.Predmet.OstaliListFormatedWithAdress>
  <DomainObject.Predmet.OstaliListFormatedWithAdressOIB>
    <izvorni_sadrzaj>
      <item>Dejan Tatomir, OIB 27971968291, Prilaz Ivana Visina 1, 10000 Zagreb punomoćnik sudionika u postupku SVAROG-PRODUKCIJA d.o.o.</item>
    </izvorni_sadrzaj>
    <derivirana_varijabla naziv="DomainObject.Predmet.OstaliListFormatedWithAdressOIB_1">
      <item>Dejan Tatomir, OIB 27971968291, Prilaz Ivana Visina 1, 10000 Zagreb punomoćnik sudionika u postupku SVAROG-PRODUKCIJA d.o.o.</item>
    </derivirana_varijabla>
  </DomainObject.Predmet.OstaliListFormatedWithAdressOIB>
  <DomainObject.Predmet.OstaliListNazivFormated>
    <izvorni_sadrzaj>
      <item>Dejan Tatomir</item>
    </izvorni_sadrzaj>
    <derivirana_varijabla naziv="DomainObject.Predmet.OstaliListNazivFormated_1">
      <item>Dejan Tatomir</item>
    </derivirana_varijabla>
  </DomainObject.Predmet.OstaliListNazivFormated>
  <DomainObject.Predmet.OstaliListNazivFormatedOIB>
    <izvorni_sadrzaj>
      <item>Dejan Tatomir, OIB 27971968291</item>
    </izvorni_sadrzaj>
    <derivirana_varijabla naziv="DomainObject.Predmet.OstaliListNazivFormatedOIB_1">
      <item>Dejan Tatomir, OIB 27971968291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SVAROG-PRODUKCIJA d.o.o.</izvorni_sadrzaj>
    <derivirana_varijabla naziv="DomainObject.Predmet.ProtustrankaIDrugi_1">SVAROG-PRODUKCIJA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SVAROG-PRODUKCIJA d.o.o., OIB 98124620047, Prilaz Ivana Visina 1, 10000 Zagreb</izvorni_sadrzaj>
    <derivirana_varijabla naziv="DomainObject.Predmet.ProtustrankaIDrugiAdressOIB_1">SVAROG-PRODUKCIJA d.o.o., OIB 98124620047, Prilaz Ivana Visina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SVAROG-PRODUKCIJA d.o.o.</item>
      <item>FINA Regionalni centar Zagreb</item>
      <item>Dejan Tatomir</item>
    </izvorni_sadrzaj>
    <derivirana_varijabla naziv="DomainObject.Predmet.SudioniciListNaziv_1">
      <item>SVAROG-PRODUKCIJA d.o.o.</item>
      <item>FINA Regionalni centar Zagreb</item>
      <item>Dejan Tatomir</item>
    </derivirana_varijabla>
  </DomainObject.Predmet.SudioniciListNaziv>
  <DomainObject.Predmet.SudioniciListAdressOIB>
    <izvorni_sadrzaj>
      <item>SVAROG-PRODUKCIJA d.o.o., OIB 98124620047, Prilaz Ivana Visina 1,10000 Zagreb</item>
      <item>FINA Regionalni centar Zagreb, OIB 85821130368, Trg svibanjskih žrtava 1995. 1,10000 Zagreb</item>
      <item>Dejan Tatomir, OIB 27971968291, Prilaz Ivana Visina 1,10000 Zagreb</item>
    </izvorni_sadrzaj>
    <derivirana_varijabla naziv="DomainObject.Predmet.SudioniciListAdressOIB_1">
      <item>SVAROG-PRODUKCIJA d.o.o., OIB 98124620047, Prilaz Ivana Visina 1,10000 Zagreb</item>
      <item>FINA Regionalni centar Zagreb, OIB 85821130368, Trg svibanjskih žrtava 1995. 1,10000 Zagreb</item>
      <item>Dejan Tatomir, OIB 27971968291, Prilaz Ivana Visina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98124620047</item>
      <item>, OIB 85821130368</item>
      <item>, OIB 27971968291</item>
    </izvorni_sadrzaj>
    <derivirana_varijabla naziv="DomainObject.Predmet.SudioniciListNazivOIB_1">
      <item>, OIB 98124620047</item>
      <item>, OIB 85821130368</item>
      <item>, OIB 27971968291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1464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2016-02-12T11:44:00Z</dcterms:created>
  <dc:creator>ilukac</dc:creator>
  <cp:lastModifiedBy>Mirela Šantek</cp:lastModifiedBy>
  <cp:lastPrinted>2016-03-14T09:51:00Z</cp:lastPrinted>
  <dcterms:modified xmlns:xsi="http://www.w3.org/2001/XMLSchema-instance" xsi:type="dcterms:W3CDTF">2016-03-16T13:52:00Z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