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d279" w14:paraId="8ecd279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</w:t>
      </w:r>
      <w:r w:rsidR="003E5230">
        <w:t xml:space="preserve">        </w:t>
      </w:r>
      <w:r w:rsidR="00C20A9B">
        <w:t xml:space="preserve">    89</w:t>
      </w:r>
      <w:r w:rsidRPr="00586DD5">
        <w:t>. St</w:t>
      </w:r>
      <w:r w:rsidR="00C20A9B">
        <w:t>-</w:t>
      </w:r>
      <w:r w:rsidR="00C7151D">
        <w:t>6465</w:t>
      </w:r>
      <w:r w:rsidR="006A796A">
        <w:t>/15</w:t>
      </w:r>
      <w:r w:rsidR="00012F45">
        <w:t>-</w:t>
      </w:r>
      <w:r w:rsidR="003E5230">
        <w:t>35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C7151D" w:rsidRPr="00263BBE">
        <w:rPr>
          <w:lang w:val="pt-BR"/>
        </w:rPr>
        <w:t>VAGANAC ugostiteljstvo j.d.o.o., Zagreb, Kruge 5, OIB 28599025565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012F45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C7151D" w:rsidRPr="00263BBE">
        <w:rPr>
          <w:lang w:val="pt-BR"/>
        </w:rPr>
        <w:t>VAGANAC ugostiteljstvo j.d.o.o., Zagreb, Kruge 5, OIB 28599025565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012F45">
        <w:t>2</w:t>
      </w:r>
      <w:r w:rsidR="001059A9">
        <w:t>9</w:t>
      </w:r>
      <w:r w:rsidR="00012F45">
        <w:t>. studenog</w:t>
      </w:r>
      <w:r w:rsidR="00C20A9B" w:rsidRPr="00C20A9B">
        <w:t xml:space="preserve"> </w:t>
      </w:r>
      <w:r w:rsidR="00026C87">
        <w:t xml:space="preserve">2016. u </w:t>
      </w:r>
      <w:r w:rsidR="00C7151D">
        <w:t>10</w:t>
      </w:r>
      <w:r w:rsidR="009C20B8">
        <w:t>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proofErr w:type="spellStart"/>
      <w:r w:rsidR="00C7151D">
        <w:t>Raiffeisenbank</w:t>
      </w:r>
      <w:proofErr w:type="spellEnd"/>
      <w:r w:rsidR="00C7151D">
        <w:t xml:space="preserve"> </w:t>
      </w:r>
      <w:proofErr w:type="spellStart"/>
      <w:r w:rsidR="00C7151D">
        <w:t>Austria</w:t>
      </w:r>
      <w:proofErr w:type="spellEnd"/>
      <w:r w:rsidR="00C7151D">
        <w:t xml:space="preserve"> </w:t>
      </w:r>
      <w:r w:rsidR="00974B5A" w:rsidRPr="004769BB">
        <w:t>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12F45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9E20E3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9E20E3" w:rsidR="009E20E3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9E20E3" w:rsidR="009E20E3" w:rsidRPr="00694D64">
      <w:r w:rsidRPr="00694D64">
        <w:t>Karmela Dolenc</w:t>
      </w:r>
    </w:p>
    <w:sectPr w:rsidSect="00FD3B1B" w:rsidR="009E20E3" w:rsidRPr="00694D64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F45"/>
    <w:rsid w:val="00014CE5"/>
    <w:rsid w:val="00026C87"/>
    <w:rsid w:val="00071509"/>
    <w:rsid w:val="00075172"/>
    <w:rsid w:val="000D43FC"/>
    <w:rsid w:val="000E19ED"/>
    <w:rsid w:val="000E1DC5"/>
    <w:rsid w:val="001059A9"/>
    <w:rsid w:val="0017061C"/>
    <w:rsid w:val="00184A48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3E5230"/>
    <w:rsid w:val="003F0B53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8734C"/>
    <w:rsid w:val="007A6843"/>
    <w:rsid w:val="007B3F07"/>
    <w:rsid w:val="007F5BEE"/>
    <w:rsid w:val="00880F0E"/>
    <w:rsid w:val="008B05F8"/>
    <w:rsid w:val="008D6FB5"/>
    <w:rsid w:val="00974B5A"/>
    <w:rsid w:val="009C20B8"/>
    <w:rsid w:val="009E20E3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7151D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  <w:rsid w:val="00FD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0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B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B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B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B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0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B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B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B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B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6465</izvorni_sadrzaj>
    <derivirana_varijabla naziv="DomainObject.Predmet.Broj_1">6465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St-6465/2015</izvorni_sadrzaj>
    <derivirana_varijabla naziv="DomainObject.Predmet.OznakaBroj_1">St-6465/2015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VAGANAC ugostiteljstvo j.d.o.o. zastupanog po punomoćniku OTO TOMAŠ</izvorni_sadrzaj>
    <derivirana_varijabla naziv="DomainObject.Predmet.ProtustrankaFormated_1">  VAGANAC ugostiteljstvo j.d.o.o. zastupanog po punomoćniku OTO TOMAŠ</derivirana_varijabla>
  </DomainObject.Predmet.ProtustrankaFormated>
  <DomainObject.Predmet.ProtustrankaFormatedOIB>
    <izvorni_sadrzaj>  VAGANAC ugostiteljstvo j.d.o.o., OIB 28599025565 zastupanog po punomoćniku OTO TOMAŠ</izvorni_sadrzaj>
    <derivirana_varijabla naziv="DomainObject.Predmet.ProtustrankaFormatedOIB_1">  VAGANAC ugostiteljstvo j.d.o.o., OIB 28599025565 zastupanog po punomoćniku OTO TOMAŠ</derivirana_varijabla>
  </DomainObject.Predmet.ProtustrankaFormatedOIB>
  <DomainObject.Predmet.ProtustrankaFormatedWithAdress>
    <izvorni_sadrzaj> VAGANAC ugostiteljstvo j.d.o.o., Kruge 5, 10000 Zagreb zastupanog po punomoćniku OTO TOMAŠ</izvorni_sadrzaj>
    <derivirana_varijabla naziv="DomainObject.Predmet.ProtustrankaFormatedWithAdress_1"> VAGANAC ugostiteljstvo j.d.o.o., Kruge 5, 10000 Zagreb zastupanog po punomoćniku OTO TOMAŠ</derivirana_varijabla>
  </DomainObject.Predmet.ProtustrankaFormatedWithAdress>
  <DomainObject.Predmet.ProtustrankaFormatedWithAdressOIB>
    <izvorni_sadrzaj> VAGANAC ugostiteljstvo j.d.o.o., OIB 28599025565, Kruge 5, 10000 Zagreb zastupanog po punomoćniku OTO TOMAŠ</izvorni_sadrzaj>
    <derivirana_varijabla naziv="DomainObject.Predmet.ProtustrankaFormatedWithAdressOIB_1"> VAGANAC ugostiteljstvo j.d.o.o., OIB 28599025565, Kruge 5, 10000 Zagreb zastupanog po punomoćniku OTO TOMAŠ</derivirana_varijabla>
  </DomainObject.Predmet.ProtustrankaFormatedWithAdressOIB>
  <DomainObject.Predmet.ProtustrankaWithAdress>
    <izvorni_sadrzaj>VAGANAC ugostiteljstvo j.d.o.o. Kruge 5, 10000 Zagreb</izvorni_sadrzaj>
    <derivirana_varijabla naziv="DomainObject.Predmet.ProtustrankaWithAdress_1">VAGANAC ugostiteljstvo j.d.o.o. Kruge 5, 10000 Zagreb</derivirana_varijabla>
  </DomainObject.Predmet.ProtustrankaWithAdress>
  <DomainObject.Predmet.ProtustrankaWithAdressOIB>
    <izvorni_sadrzaj>VAGANAC ugostiteljstvo j.d.o.o., OIB 28599025565, Kruge 5, 10000 Zagreb</izvorni_sadrzaj>
    <derivirana_varijabla naziv="DomainObject.Predmet.ProtustrankaWithAdressOIB_1">VAGANAC ugostiteljstvo j.d.o.o., OIB 28599025565, Kruge 5, 10000 Zagreb</derivirana_varijabla>
  </DomainObject.Predmet.ProtustrankaWithAdressOIB>
  <DomainObject.Predmet.ProtustrankaNazivFormated>
    <izvorni_sadrzaj>VAGANAC ugostiteljstvo j.d.o.o.</izvorni_sadrzaj>
    <derivirana_varijabla naziv="DomainObject.Predmet.ProtustrankaNazivFormated_1">VAGANAC ugostiteljstvo j.d.o.o.</derivirana_varijabla>
  </DomainObject.Predmet.ProtustrankaNazivFormated>
  <DomainObject.Predmet.ProtustrankaNazivFormatedOIB>
    <izvorni_sadrzaj>VAGANAC ugostiteljstvo j.d.o.o., OIB 28599025565</izvorni_sadrzaj>
    <derivirana_varijabla naziv="DomainObject.Predmet.ProtustrankaNazivFormatedOIB_1">VAGANAC ugostiteljstvo j.d.o.o., OIB 28599025565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OTO TOMAŠ</izvorni_sadrzaj>
    <derivirana_varijabla naziv="DomainObject.Predmet.StrankaFormated_1">  FINA Regionalni centar Zagreb; OTO TOMAŠ</derivirana_varijabla>
  </DomainObject.Predmet.StrankaFormated>
  <DomainObject.Predmet.StrankaFormatedOIB>
    <izvorni_sadrzaj>  FINA Regionalni centar Zagreb, OIB 85821130368; OTO TOMAŠ, OIB 69901668717</izvorni_sadrzaj>
    <derivirana_varijabla naziv="DomainObject.Predmet.StrankaFormatedOIB_1">  FINA Regionalni centar Zagreb, OIB 85821130368; OTO TOMAŠ, OIB 69901668717</derivirana_varijabla>
  </DomainObject.Predmet.StrankaFormatedOIB>
  <DomainObject.Predmet.StrankaFormatedWithAdress>
    <izvorni_sadrzaj> FINA Regionalni centar Zagreb, Trg svibanjskih žrtava 1995. 1, 10000 Zagreb; OTO TOMAŠ</izvorni_sadrzaj>
    <derivirana_varijabla naziv="DomainObject.Predmet.StrankaFormatedWithAdress_1"> FINA Regionalni centar Zagreb, Trg svibanjskih žrtava 1995. 1, 10000 Zagreb; OTO TOMAŠ</derivirana_varijabla>
  </DomainObject.Predmet.StrankaFormatedWithAdress>
  <DomainObject.Predmet.StrankaFormatedWithAdressOIB>
    <izvorni_sadrzaj> FINA Regionalni centar Zagreb, OIB 85821130368, Trg svibanjskih žrtava 1995. 1, 10000 Zagreb; OTO TOMAŠ, OIB 69901668717</izvorni_sadrzaj>
    <derivirana_varijabla naziv="DomainObject.Predmet.StrankaFormatedWithAdressOIB_1"> FINA Regionalni centar Zagreb, OIB 85821130368, Trg svibanjskih žrtava 1995. 1, 10000 Zagreb; OTO TOMAŠ, OIB 69901668717</derivirana_varijabla>
  </DomainObject.Predmet.StrankaFormatedWithAdressOIB>
  <DomainObject.Predmet.StrankaWithAdress>
    <izvorni_sadrzaj>FINA Regionalni centar Zagreb Trg svibanjskih žrtava 1995. 1,10000 Zagreb,OTO TOMAŠ </izvorni_sadrzaj>
    <derivirana_varijabla naziv="DomainObject.Predmet.StrankaWithAdress_1">FINA Regionalni centar Zagreb Trg svibanjskih žrtava 1995. 1,10000 Zagreb,OTO TOMAŠ </derivirana_varijabla>
  </DomainObject.Predmet.StrankaWithAdress>
  <DomainObject.Predmet.StrankaWithAdressOIB>
    <izvorni_sadrzaj>FINA Regionalni centar Zagreb, OIB 85821130368, Trg svibanjskih žrtava 1995. 1,10000 Zagreb,OTO TOMAŠ, OIB 69901668717</izvorni_sadrzaj>
    <derivirana_varijabla naziv="DomainObject.Predmet.StrankaWithAdressOIB_1">FINA Regionalni centar Zagreb, OIB 85821130368, Trg svibanjskih žrtava 1995. 1,10000 Zagreb,OTO TOMAŠ, OIB 69901668717</derivirana_varijabla>
  </DomainObject.Predmet.StrankaWithAdressOIB>
  <DomainObject.Predmet.StrankaNazivFormated>
    <izvorni_sadrzaj>FINA Regionalni centar Zagreb,OTO TOMAŠ</izvorni_sadrzaj>
    <derivirana_varijabla naziv="DomainObject.Predmet.StrankaNazivFormated_1">FINA Regionalni centar Zagreb,OTO TOMAŠ</derivirana_varijabla>
  </DomainObject.Predmet.StrankaNazivFormated>
  <DomainObject.Predmet.StrankaNazivFormatedOIB>
    <izvorni_sadrzaj>FINA Regionalni centar Zagreb, OIB 85821130368,OTO TOMAŠ, OIB 69901668717</izvorni_sadrzaj>
    <derivirana_varijabla naziv="DomainObject.Predmet.StrankaNazivFormatedOIB_1">FINA Regionalni centar Zagreb, OIB 85821130368,OTO TOMAŠ, OIB 69901668717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OTO TOMAŠ</item>
    </izvorni_sadrzaj>
    <derivirana_varijabla naziv="DomainObject.Predmet.StrankaListFormated_1">
      <item>FINA Regionalni centar Zagreb</item>
      <item>OTO TOMAŠ</item>
    </derivirana_varijabla>
  </DomainObject.Predmet.StrankaListFormated>
  <DomainObject.Predmet.StrankaListFormatedOIB>
    <izvorni_sadrzaj>
      <item>FINA Regionalni centar Zagreb, OIB 85821130368</item>
      <item>OTO TOMAŠ, OIB 69901668717</item>
    </izvorni_sadrzaj>
    <derivirana_varijabla naziv="DomainObject.Predmet.StrankaListFormatedOIB_1">
      <item>FINA Regionalni centar Zagreb, OIB 85821130368</item>
      <item>OTO TOMAŠ, OIB 69901668717</item>
    </derivirana_varijabla>
  </DomainObject.Predmet.StrankaListFormatedOIB>
  <DomainObject.Predmet.StrankaListFormatedWithAdress>
    <izvorni_sadrzaj>
      <item>FINA Regionalni centar Zagreb, Trg svibanjskih žrtava 1995. 1, 10000 Zagreb</item>
      <item>OTO TOMAŠ</item>
    </izvorni_sadrzaj>
    <derivirana_varijabla naziv="DomainObject.Predmet.StrankaListFormatedWithAdress_1">
      <item>FINA Regionalni centar Zagreb, Trg svibanjskih žrtava 1995. 1, 10000 Zagreb</item>
      <item>OTO TOMAŠ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OTO TOMAŠ, OIB 69901668717</item>
    </izvorni_sadrzaj>
    <derivirana_varijabla naziv="DomainObject.Predmet.StrankaListFormatedWithAdressOIB_1">
      <item>FINA Regionalni centar Zagreb, OIB 85821130368, Trg svibanjskih žrtava 1995. 1, 10000 Zagreb</item>
      <item>OTO TOMAŠ, OIB 69901668717</item>
    </derivirana_varijabla>
  </DomainObject.Predmet.StrankaListFormatedWithAdressOIB>
  <DomainObject.Predmet.StrankaListNazivFormated>
    <izvorni_sadrzaj>
      <item>FINA Regionalni centar Zagreb</item>
      <item>OTO TOMAŠ</item>
    </izvorni_sadrzaj>
    <derivirana_varijabla naziv="DomainObject.Predmet.StrankaListNazivFormated_1">
      <item>FINA Regionalni centar Zagreb</item>
      <item>OTO TOMAŠ</item>
    </derivirana_varijabla>
  </DomainObject.Predmet.StrankaListNazivFormated>
  <DomainObject.Predmet.StrankaListNazivFormatedOIB>
    <izvorni_sadrzaj>
      <item>FINA Regionalni centar Zagreb, OIB 85821130368</item>
      <item>OTO TOMAŠ, OIB 69901668717</item>
    </izvorni_sadrzaj>
    <derivirana_varijabla naziv="DomainObject.Predmet.StrankaListNazivFormatedOIB_1">
      <item>FINA Regionalni centar Zagreb, OIB 85821130368</item>
      <item>OTO TOMAŠ, OIB 69901668717</item>
    </derivirana_varijabla>
  </DomainObject.Predmet.StrankaListNazivFormatedOIB>
  <DomainObject.Predmet.ProtuStrankaListFormated>
    <izvorni_sadrzaj>
      <item>VAGANAC ugostiteljstvo j.d.o.o. zastupanog po punomoćniku OTO TOMAŠ</item>
    </izvorni_sadrzaj>
    <derivirana_varijabla naziv="DomainObject.Predmet.ProtuStrankaListFormated_1">
      <item>VAGANAC ugostiteljstvo j.d.o.o. zastupanog po punomoćniku OTO TOMAŠ</item>
    </derivirana_varijabla>
  </DomainObject.Predmet.ProtuStrankaListFormated>
  <DomainObject.Predmet.ProtuStrankaListFormatedOIB>
    <izvorni_sadrzaj>
      <item>VAGANAC ugostiteljstvo j.d.o.o., OIB 28599025565 zastupanog po punomoćniku OTO TOMAŠ</item>
    </izvorni_sadrzaj>
    <derivirana_varijabla naziv="DomainObject.Predmet.ProtuStrankaListFormatedOIB_1">
      <item>VAGANAC ugostiteljstvo j.d.o.o., OIB 28599025565 zastupanog po punomoćniku OTO TOMAŠ</item>
    </derivirana_varijabla>
  </DomainObject.Predmet.ProtuStrankaListFormatedOIB>
  <DomainObject.Predmet.ProtuStrankaListFormatedWithAdress>
    <izvorni_sadrzaj>
      <item>VAGANAC ugostiteljstvo j.d.o.o., Kruge 5, 10000 Zagreb zastupanog po punomoćniku OTO TOMAŠ</item>
    </izvorni_sadrzaj>
    <derivirana_varijabla naziv="DomainObject.Predmet.ProtuStrankaListFormatedWithAdress_1">
      <item>VAGANAC ugostiteljstvo j.d.o.o., Kruge 5, 10000 Zagreb zastupanog po punomoćniku OTO TOMAŠ</item>
    </derivirana_varijabla>
  </DomainObject.Predmet.ProtuStrankaListFormatedWithAdress>
  <DomainObject.Predmet.ProtuStrankaListFormatedWithAdressOIB>
    <izvorni_sadrzaj>
      <item>VAGANAC ugostiteljstvo j.d.o.o., OIB 28599025565, Kruge 5, 10000 Zagreb zastupanog po punomoćniku OTO TOMAŠ</item>
    </izvorni_sadrzaj>
    <derivirana_varijabla naziv="DomainObject.Predmet.ProtuStrankaListFormatedWithAdressOIB_1">
      <item>VAGANAC ugostiteljstvo j.d.o.o., OIB 28599025565, Kruge 5, 10000 Zagreb zastupanog po punomoćniku OTO TOMAŠ</item>
    </derivirana_varijabla>
  </DomainObject.Predmet.ProtuStrankaListFormatedWithAdressOIB>
  <DomainObject.Predmet.ProtuStrankaListNazivFormated>
    <izvorni_sadrzaj>
      <item>VAGANAC ugostiteljstvo j.d.o.o.</item>
    </izvorni_sadrzaj>
    <derivirana_varijabla naziv="DomainObject.Predmet.ProtuStrankaListNazivFormated_1">
      <item>VAGANAC ugostiteljstvo j.d.o.o.</item>
    </derivirana_varijabla>
  </DomainObject.Predmet.ProtuStrankaListNazivFormated>
  <DomainObject.Predmet.ProtuStrankaListNazivFormatedOIB>
    <izvorni_sadrzaj>
      <item>VAGANAC ugostiteljstvo j.d.o.o., OIB 28599025565</item>
    </izvorni_sadrzaj>
    <derivirana_varijabla naziv="DomainObject.Predmet.ProtuStrankaListNazivFormatedOIB_1">
      <item>VAGANAC ugostiteljstvo j.d.o.o., OIB 28599025565</item>
    </derivirana_varijabla>
  </DomainObject.Predmet.ProtuStrankaListNazivFormatedOIB>
  <DomainObject.Predmet.OstaliListFormated>
    <izvorni_sadrzaj>
      <item>OTO TOMAŠ punomoćnik sudionika u postupku VAGANAC ugostiteljstvo j.d.o.o.</item>
      <item>RAIFFEISENBANK AUSTRIA d.d.</item>
      <item>Bojana Sajko</item>
    </izvorni_sadrzaj>
    <derivirana_varijabla naziv="DomainObject.Predmet.OstaliListFormated_1">
      <item>OTO TOMAŠ punomoćnik sudionika u postupku VAGANAC ugostiteljstvo j.d.o.o.</item>
      <item>RAIFFEISENBANK AUSTRIA d.d.</item>
      <item>Bojana Sajko</item>
    </derivirana_varijabla>
  </DomainObject.Predmet.OstaliListFormated>
  <DomainObject.Predmet.OstaliListFormatedOIB>
    <izvorni_sadrzaj>
      <item>OTO TOMAŠ, OIB 69901668717 punomoćnik sudionika u postupku VAGANAC ugostiteljstvo j.d.o.o.</item>
      <item>RAIFFEISENBANK AUSTRIA d.d.</item>
      <item>Bojana Sajko, OIB 64449452864</item>
    </izvorni_sadrzaj>
    <derivirana_varijabla naziv="DomainObject.Predmet.OstaliListFormatedOIB_1">
      <item>OTO TOMAŠ, OIB 69901668717 punomoćnik sudionika u postupku VAGANAC ugostiteljstvo j.d.o.o.</item>
      <item>RAIFFEISENBANK AUSTRIA d.d.</item>
      <item>Bojana Sajko, OIB 64449452864</item>
    </derivirana_varijabla>
  </DomainObject.Predmet.OstaliListFormatedOIB>
  <DomainObject.Predmet.OstaliListFormatedWithAdress>
    <izvorni_sadrzaj>
      <item>OTO TOMAŠ, Kruge 5, 10000 Zagreb punomoćnik sudionika u postupku VAGANAC ugostiteljstvo j.d.o.o.</item>
      <item>RAIFFEISENBANK AUSTRIA d.d., Petrinjska 59, 10000 Zagreb</item>
      <item>Bojana Sajko, Ulica Hermana Bužana 15, 10000 Zagreb</item>
    </izvorni_sadrzaj>
    <derivirana_varijabla naziv="DomainObject.Predmet.OstaliListFormatedWithAdress_1">
      <item>OTO TOMAŠ, Kruge 5, 10000 Zagreb punomoćnik sudionika u postupku VAGANAC ugostiteljstvo j.d.o.o.</item>
      <item>RAIFFEISENBANK AUSTRIA d.d., Petrinjska 59, 10000 Zagreb</item>
      <item>Bojana Sajko, Ulica Hermana Bužana 15, 10000 Zagreb</item>
    </derivirana_varijabla>
  </DomainObject.Predmet.OstaliListFormatedWithAdress>
  <DomainObject.Predmet.OstaliListFormatedWithAdressOIB>
    <izvorni_sadrzaj>
      <item>OTO TOMAŠ, OIB 69901668717, Kruge 5, 10000 Zagreb punomoćnik sudionika u postupku VAGANAC ugostiteljstvo j.d.o.o.</item>
      <item>RAIFFEISENBANK AUSTRIA d.d., Petrinjska 59, 10000 Zagreb</item>
      <item>Bojana Sajko, OIB 64449452864, Ulica Hermana Bužana 15, 10000 Zagreb</item>
    </izvorni_sadrzaj>
    <derivirana_varijabla naziv="DomainObject.Predmet.OstaliListFormatedWithAdressOIB_1">
      <item>OTO TOMAŠ, OIB 69901668717, Kruge 5, 10000 Zagreb punomoćnik sudionika u postupku VAGANAC ugostiteljstvo j.d.o.o.</item>
      <item>RAIFFEISENBANK AUSTRIA d.d., Petrinjska 59, 10000 Zagreb</item>
      <item>Bojana Sajko, OIB 64449452864, Ulica Hermana Bužana 15, 10000 Zagreb</item>
    </derivirana_varijabla>
  </DomainObject.Predmet.OstaliListFormatedWithAdressOIB>
  <DomainObject.Predmet.OstaliListNazivFormated>
    <izvorni_sadrzaj>
      <item>OTO TOMAŠ</item>
      <item>RAIFFEISENBANK AUSTRIA d.d.</item>
      <item>Bojana Sajko</item>
    </izvorni_sadrzaj>
    <derivirana_varijabla naziv="DomainObject.Predmet.OstaliListNazivFormated_1">
      <item>OTO TOMAŠ</item>
      <item>RAIFFEISENBANK AUSTRIA d.d.</item>
      <item>Bojana Sajko</item>
    </derivirana_varijabla>
  </DomainObject.Predmet.OstaliListNazivFormated>
  <DomainObject.Predmet.OstaliListNazivFormatedOIB>
    <izvorni_sadrzaj>
      <item>OTO TOMAŠ, OIB 69901668717</item>
      <item>RAIFFEISENBANK AUSTRIA d.d.</item>
      <item>Bojana Sajko, OIB 64449452864</item>
    </izvorni_sadrzaj>
    <derivirana_varijabla naziv="DomainObject.Predmet.OstaliListNazivFormatedOIB_1">
      <item>OTO TOMAŠ, OIB 69901668717</item>
      <item>RAIFFEISENBANK AUSTRIA d.d.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VAGANAC ugostiteljstvo j.d.o.o.</izvorni_sadrzaj>
    <derivirana_varijabla naziv="DomainObject.Predmet.ProtustrankaIDrugi_1">VAGANAC ugostiteljstvo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VAGANAC ugostiteljstvo j.d.o.o., OIB 28599025565, Kruge 5, 10000 Zagreb</izvorni_sadrzaj>
    <derivirana_varijabla naziv="DomainObject.Predmet.ProtustrankaIDrugiAdressOIB_1">VAGANAC ugostiteljstvo j.d.o.o., OIB 28599025565,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VAGANAC ugostiteljstvo j.d.o.o.</item>
      <item>OTO TOMAŠ</item>
      <item>OTO TOMAŠ</item>
      <item>RAIFFEISENBANK AUSTRIA d.d.</item>
      <item>Bojana Sajko</item>
    </izvorni_sadrzaj>
    <derivirana_varijabla naziv="DomainObject.Predmet.SudioniciListNaziv_1">
      <item>FINA Regionalni centar Zagreb</item>
      <item>VAGANAC ugostiteljstvo j.d.o.o.</item>
      <item>OTO TOMAŠ</item>
      <item>OTO TOMAŠ</item>
      <item>RAIFFEISENBANK AUSTRIA d.d.</item>
      <item>Bojana Sajko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  <item>Bojana Sajko, OIB 64449452864, Ulica Hermana Bužana 15,10000 Zagreb</item>
    </izvorni_sadrzaj>
    <derivirana_varijabla naziv="DomainObject.Predmet.SudioniciListAdressOIB_1"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  <item>Bojana Sajko, OIB 64449452864, Ulica Hermana Bužana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28599025565</item>
      <item>, OIB 69901668717</item>
      <item>, OIB 69901668717</item>
      <item>, OIB null</item>
      <item>, OIB 64449452864</item>
    </izvorni_sadrzaj>
    <derivirana_varijabla naziv="DomainObject.Predmet.SudioniciListNazivOIB_1">
      <item>, OIB 85821130368</item>
      <item>, OIB 28599025565</item>
      <item>, OIB 69901668717</item>
      <item>, OIB 69901668717</item>
      <item>, OIB null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6FE96-6F59-4B19-BB2D-CCC0B01CA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939</properties:Characters>
  <properties:Lines>39</properties:Lines>
  <properties:Paragraphs>20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2016-10-17T12:36:00Z</cp:lastPrinted>
  <dcterms:modified xmlns:xsi="http://www.w3.org/2001/XMLSchema-instance" xsi:type="dcterms:W3CDTF">2016-10-17T12:38:00Z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