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f457" w14:paraId="78df457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332A55">
        <w:t>51</w:t>
      </w:r>
      <w:r w:rsidR="00A87D47">
        <w:t>3</w:t>
      </w:r>
      <w:r w:rsidR="00946625">
        <w:t>/16-</w:t>
      </w:r>
      <w:r w:rsidR="00A87D47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A87D47">
        <w:t>PLEŠKO GRADNJA j.d.o.o., Zadar, Admirala Jakova Šubića od Cezana 23, OIB: 23455221089</w:t>
      </w:r>
      <w:r w:rsidRPr="00EF7C9A">
        <w:t xml:space="preserve">, dana </w:t>
      </w:r>
      <w:r w:rsidR="00332A55">
        <w:t>04. svibnja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9176F0" w:rsidR="00BE6E59">
      <w:pPr>
        <w:pStyle w:val="Odlomakpopisa"/>
        <w:numPr>
          <w:ilvl w:val="0"/>
          <w:numId w:val="4"/>
        </w:numPr>
        <w:ind w:firstLine="708" w:left="0"/>
        <w:jc w:val="both"/>
      </w:pPr>
      <w:r w:rsidRPr="00170940">
        <w:t xml:space="preserve"> </w:t>
      </w:r>
      <w:r w:rsidR="003D683F">
        <w:t>Nikola Krvavica iz Svetog Ivana Zeline, Vinogradska 15, OIB: 96981389223</w:t>
      </w:r>
      <w:r w:rsidR="00C97BBB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A87D47">
        <w:t>PLEŠKO GRADNJA j.d.o.o., Zadar, Admirala Jakova Šubića od Cezana 23, OIB: 23455221089</w:t>
      </w:r>
      <w:r w:rsidR="000A0F1E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A87D47">
        <w:t>PLEŠKO GRADNJA j.d.o.o.,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32A55">
        <w:t xml:space="preserve">04. svibnja </w:t>
      </w:r>
      <w:r w:rsidR="00170940">
        <w:t>2016.</w:t>
      </w:r>
    </w:p>
    <w:p w:rsidRDefault="008F03DE" w:rsidP="008F03DE" w:rsidR="008F03DE" w:rsidRPr="00EF7C9A">
      <w:pPr>
        <w:jc w:val="center"/>
      </w:pPr>
    </w:p>
    <w:p w:rsidRDefault="00E33FF3" w:rsidP="00332A55" w:rsidR="00E33FF3">
      <w:pPr>
        <w:jc w:val="right"/>
      </w:pPr>
      <w:r>
        <w:t>S</w:t>
      </w:r>
      <w:r w:rsidRPr="002C500F">
        <w:t>u</w:t>
      </w:r>
      <w:r>
        <w:t>tkinja:</w:t>
      </w:r>
    </w:p>
    <w:p w:rsidRDefault="00332A55" w:rsidP="00332A55" w:rsidR="00E33FF3" w:rsidRPr="00F60CD9">
      <w:pPr>
        <w:jc w:val="right"/>
      </w:pPr>
      <w:r>
        <w:t>Ardena Bajlo</w:t>
      </w:r>
    </w:p>
    <w:p w:rsidRDefault="00E33FF3" w:rsidP="00E33FF3" w:rsidR="00E33FF3"/>
    <w:p w:rsidRDefault="006A6121" w:rsidP="006A6121" w:rsidR="006A6121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  <w:r w:rsidR="00FB4D3D">
        <w:t xml:space="preserve"> – elektronskim putem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6A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A87D47">
          <w:t>513/16-10</w:t>
        </w:r>
      </w:p>
      <w:p w:rsidRDefault="00E12FEA" w:rsidP="009C0FF2" w:rsidR="00E12FEA" w:rsidRPr="00EF7C9A">
        <w:pPr>
          <w:jc w:val="right"/>
        </w:pPr>
      </w:p>
      <w:p w:rsidRDefault="005106AC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A0F1E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32A55"/>
    <w:rsid w:val="00342BE6"/>
    <w:rsid w:val="00353A6D"/>
    <w:rsid w:val="00354F74"/>
    <w:rsid w:val="0038536A"/>
    <w:rsid w:val="003911EF"/>
    <w:rsid w:val="003C4494"/>
    <w:rsid w:val="003C6DA5"/>
    <w:rsid w:val="003D683F"/>
    <w:rsid w:val="00453E80"/>
    <w:rsid w:val="00474A81"/>
    <w:rsid w:val="0048353C"/>
    <w:rsid w:val="004A1BFA"/>
    <w:rsid w:val="004B768C"/>
    <w:rsid w:val="004E61FB"/>
    <w:rsid w:val="004F1515"/>
    <w:rsid w:val="005106AC"/>
    <w:rsid w:val="00515656"/>
    <w:rsid w:val="00531CC9"/>
    <w:rsid w:val="00563127"/>
    <w:rsid w:val="005A2E2A"/>
    <w:rsid w:val="00665069"/>
    <w:rsid w:val="006A6121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176F0"/>
    <w:rsid w:val="00932520"/>
    <w:rsid w:val="00946625"/>
    <w:rsid w:val="0095226F"/>
    <w:rsid w:val="009B4456"/>
    <w:rsid w:val="009C0FF2"/>
    <w:rsid w:val="009F62F2"/>
    <w:rsid w:val="00A1047B"/>
    <w:rsid w:val="00A520DC"/>
    <w:rsid w:val="00A5292A"/>
    <w:rsid w:val="00A87D47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C97BBB"/>
    <w:rsid w:val="00DB7A19"/>
    <w:rsid w:val="00DE3C12"/>
    <w:rsid w:val="00DF0026"/>
    <w:rsid w:val="00E12FEA"/>
    <w:rsid w:val="00E33FF3"/>
    <w:rsid w:val="00E86E81"/>
    <w:rsid w:val="00E86F87"/>
    <w:rsid w:val="00E9550E"/>
    <w:rsid w:val="00EB1A94"/>
    <w:rsid w:val="00EB3FAB"/>
    <w:rsid w:val="00EF7C9A"/>
    <w:rsid w:val="00F046B4"/>
    <w:rsid w:val="00F9308D"/>
    <w:rsid w:val="00FB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6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6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6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6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6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6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6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6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6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St-513/2016</izvorni_sadrzaj>
    <derivirana_varijabla naziv="DomainObject.Predmet.OznakaBroj_1">St-513/2016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PLEŠKO GRADNJA j.d.o.o. za graditeljstvo i usluge čišćenja</izvorni_sadrzaj>
    <derivirana_varijabla naziv="DomainObject.Predmet.ProtustrankaFormated_1">  PLEŠKO GRADNJA j.d.o.o. za graditeljstvo i usluge čišćenja</derivirana_varijabla>
  </DomainObject.Predmet.ProtustrankaFormated>
  <DomainObject.Predmet.ProtustrankaFormatedOIB>
    <izvorni_sadrzaj>  PLEŠKO GRADNJA j.d.o.o. za graditeljstvo i usluge čišćenja, OIB 23455221089</izvorni_sadrzaj>
    <derivirana_varijabla naziv="DomainObject.Predmet.ProtustrankaFormatedOIB_1">  PLEŠKO GRADNJA j.d.o.o. za graditeljstvo i usluge čišćenja, OIB 23455221089</derivirana_varijabla>
  </DomainObject.Predmet.ProtustrankaFormatedOIB>
  <DomainObject.Predmet.ProtustrankaFormatedWithAdress>
    <izvorni_sadrzaj> PLEŠKO GRADNJA j.d.o.o. za graditeljstvo i usluge čišćenja, Admirala Jakova Šubića od Cezana 23, 23000 Zadar</izvorni_sadrzaj>
    <derivirana_varijabla naziv="DomainObject.Predmet.ProtustrankaFormatedWithAdress_1"> PLEŠKO GRADNJA j.d.o.o. za graditeljstvo i usluge čišćenja, Admirala Jakova Šubića od Cezana 23, 23000 Zadar</derivirana_varijabla>
  </DomainObject.Predmet.ProtustrankaFormatedWithAdress>
  <DomainObject.Predmet.ProtustrankaFormatedWithAdressOIB>
    <izvorni_sadrzaj> PLEŠKO GRADNJA j.d.o.o. za graditeljstvo i usluge čišćenja, OIB 23455221089, Admirala Jakova Šubića od Cezana 23, 23000 Zadar</izvorni_sadrzaj>
    <derivirana_varijabla naziv="DomainObject.Predmet.ProtustrankaFormatedWithAdressOIB_1"> PLEŠKO GRADNJA j.d.o.o. za graditeljstvo i usluge čišćenja, OIB 23455221089, Admirala Jakova Šubića od Cezana 23, 23000 Zadar</derivirana_varijabla>
  </DomainObject.Predmet.ProtustrankaFormatedWithAdressOIB>
  <DomainObject.Predmet.ProtustrankaWithAdress>
    <izvorni_sadrzaj>PLEŠKO GRADNJA j.d.o.o. za graditeljstvo i usluge čišćenja Admirala Jakova Šubića od Cezana 23, 23000 Zadar</izvorni_sadrzaj>
    <derivirana_varijabla naziv="DomainObject.Predmet.ProtustrankaWithAdress_1">PLEŠKO GRADNJA j.d.o.o. za graditeljstvo i usluge čišćenja Admirala Jakova Šubića od Cezana 23, 23000 Zadar</derivirana_varijabla>
  </DomainObject.Predmet.ProtustrankaWithAdress>
  <DomainObject.Predmet.ProtustrankaWithAdressOIB>
    <izvorni_sadrzaj>PLEŠKO GRADNJA j.d.o.o. za graditeljstvo i usluge čišćenja, OIB 23455221089, Admirala Jakova Šubića od Cezana 23, 23000 Zadar</izvorni_sadrzaj>
    <derivirana_varijabla naziv="DomainObject.Predmet.ProtustrankaWithAdressOIB_1">PLEŠKO GRADNJA j.d.o.o. za graditeljstvo i usluge čišćenja, OIB 23455221089, Admirala Jakova Šubića od Cezana 23, 23000 Zadar</derivirana_varijabla>
  </DomainObject.Predmet.ProtustrankaWithAdressOIB>
  <DomainObject.Predmet.ProtustrankaNazivFormated>
    <izvorni_sadrzaj>PLEŠKO GRADNJA j.d.o.o. za graditeljstvo i usluge čišćenja</izvorni_sadrzaj>
    <derivirana_varijabla naziv="DomainObject.Predmet.ProtustrankaNazivFormated_1">PLEŠKO GRADNJA j.d.o.o. za graditeljstvo i usluge čišćenja</derivirana_varijabla>
  </DomainObject.Predmet.ProtustrankaNazivFormated>
  <DomainObject.Predmet.ProtustrankaNazivFormatedOIB>
    <izvorni_sadrzaj>PLEŠKO GRADNJA j.d.o.o. za graditeljstvo i usluge čišćenja, OIB 23455221089</izvorni_sadrzaj>
    <derivirana_varijabla naziv="DomainObject.Predmet.ProtustrankaNazivFormatedOIB_1">PLEŠKO GRADNJA j.d.o.o. za graditeljstvo i usluge čišćenja, OIB 23455221089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9454.98</izvorni_sadrzaj>
    <derivirana_varijabla naziv="DomainObject.Predmet.TrenutnaVrijednost_1">9454.98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PLEŠKO GRADNJA j.d.o.o. za graditeljstvo i usluge čišćenja</item>
    </izvorni_sadrzaj>
    <derivirana_varijabla naziv="DomainObject.Predmet.ProtuStrankaListFormated_1">
      <item>PLEŠKO GRADNJA j.d.o.o. za graditeljstvo i usluge čišćenja</item>
    </derivirana_varijabla>
  </DomainObject.Predmet.ProtuStrankaListFormated>
  <DomainObject.Predmet.ProtuStrankaListFormatedOIB>
    <izvorni_sadrzaj>
      <item>PLEŠKO GRADNJA j.d.o.o. za graditeljstvo i usluge čišćenja, OIB 23455221089</item>
    </izvorni_sadrzaj>
    <derivirana_varijabla naziv="DomainObject.Predmet.ProtuStrankaListFormatedOIB_1">
      <item>PLEŠKO GRADNJA j.d.o.o. za graditeljstvo i usluge čišćenja, OIB 23455221089</item>
    </derivirana_varijabla>
  </DomainObject.Predmet.ProtuStrankaListFormatedOIB>
  <DomainObject.Predmet.ProtuStrankaListFormatedWithAdress>
    <izvorni_sadrzaj>
      <item>PLEŠKO GRADNJA j.d.o.o. za graditeljstvo i usluge čišćenja, Admirala Jakova Šubića od Cezana 23, 23000 Zadar</item>
    </izvorni_sadrzaj>
    <derivirana_varijabla naziv="DomainObject.Predmet.ProtuStrankaListFormatedWithAdress_1">
      <item>PLEŠKO GRADNJA j.d.o.o. za graditeljstvo i usluge čišćenja, Admirala Jakova Šubića od Cezana 23, 23000 Zadar</item>
    </derivirana_varijabla>
  </DomainObject.Predmet.ProtuStrankaListFormatedWithAdress>
  <DomainObject.Predmet.ProtuStrankaListFormatedWithAdressOIB>
    <izvorni_sadrzaj>
      <item>PLEŠKO GRADNJA j.d.o.o. za graditeljstvo i usluge čišćenja, OIB 23455221089, Admirala Jakova Šubića od Cezana 23, 23000 Zadar</item>
    </izvorni_sadrzaj>
    <derivirana_varijabla naziv="DomainObject.Predmet.ProtuStrankaListFormatedWithAdressOIB_1">
      <item>PLEŠKO GRADNJA j.d.o.o. za graditeljstvo i usluge čišćenja, OIB 23455221089, Admirala Jakova Šubića od Cezana 23, 23000 Zadar</item>
    </derivirana_varijabla>
  </DomainObject.Predmet.ProtuStrankaListFormatedWithAdressOIB>
  <DomainObject.Predmet.ProtuStrankaListNazivFormated>
    <izvorni_sadrzaj>
      <item>PLEŠKO GRADNJA j.d.o.o. za graditeljstvo i usluge čišćenja</item>
    </izvorni_sadrzaj>
    <derivirana_varijabla naziv="DomainObject.Predmet.ProtuStrankaListNazivFormated_1">
      <item>PLEŠKO GRADNJA j.d.o.o. za graditeljstvo i usluge čišćenja</item>
    </derivirana_varijabla>
  </DomainObject.Predmet.ProtuStrankaListNazivFormated>
  <DomainObject.Predmet.ProtuStrankaListNazivFormatedOIB>
    <izvorni_sadrzaj>
      <item>PLEŠKO GRADNJA j.d.o.o. za graditeljstvo i usluge čišćenja, OIB 23455221089</item>
    </izvorni_sadrzaj>
    <derivirana_varijabla naziv="DomainObject.Predmet.ProtuStrankaListNazivFormatedOIB_1">
      <item>PLEŠKO GRADNJA j.d.o.o. za graditeljstvo i usluge čišćenja, OIB 23455221089</item>
    </derivirana_varijabla>
  </DomainObject.Predmet.ProtuStrankaListNazivFormatedOIB>
  <DomainObject.Predmet.OstaliListFormated>
    <izvorni_sadrzaj>
      <item>Mirela Pleško</item>
    </izvorni_sadrzaj>
    <derivirana_varijabla naziv="DomainObject.Predmet.OstaliListFormated_1">
      <item>Mirela Pleško</item>
    </derivirana_varijabla>
  </DomainObject.Predmet.OstaliListFormated>
  <DomainObject.Predmet.OstaliListFormatedOIB>
    <izvorni_sadrzaj>
      <item>Mirela Pleško, OIB 98901417341</item>
    </izvorni_sadrzaj>
    <derivirana_varijabla naziv="DomainObject.Predmet.OstaliListFormatedOIB_1">
      <item>Mirela Pleško, OIB 98901417341</item>
    </derivirana_varijabla>
  </DomainObject.Predmet.OstaliListFormatedOIB>
  <DomainObject.Predmet.OstaliListFormatedWithAdress>
    <izvorni_sadrzaj>
      <item>Mirela Pleško, Put Kotarskih Serdara 40, 23000 Zadar</item>
    </izvorni_sadrzaj>
    <derivirana_varijabla naziv="DomainObject.Predmet.OstaliListFormatedWithAdress_1">
      <item>Mirela Pleško, Put Kotarskih Serdara 40, 23000 Zadar</item>
    </derivirana_varijabla>
  </DomainObject.Predmet.OstaliListFormatedWithAdress>
  <DomainObject.Predmet.OstaliListFormatedWithAdressOIB>
    <izvorni_sadrzaj>
      <item>Mirela Pleško, OIB 98901417341, Put Kotarskih Serdara 40, 23000 Zadar</item>
    </izvorni_sadrzaj>
    <derivirana_varijabla naziv="DomainObject.Predmet.OstaliListFormatedWithAdressOIB_1">
      <item>Mirela Pleško, OIB 98901417341, Put Kotarskih Serdara 40, 23000 Zadar</item>
    </derivirana_varijabla>
  </DomainObject.Predmet.OstaliListFormatedWithAdressOIB>
  <DomainObject.Predmet.OstaliListNazivFormated>
    <izvorni_sadrzaj>
      <item>Mirela Pleško</item>
    </izvorni_sadrzaj>
    <derivirana_varijabla naziv="DomainObject.Predmet.OstaliListNazivFormated_1">
      <item>Mirela Pleško</item>
    </derivirana_varijabla>
  </DomainObject.Predmet.OstaliListNazivFormated>
  <DomainObject.Predmet.OstaliListNazivFormatedOIB>
    <izvorni_sadrzaj>
      <item>Mirela Pleško, OIB 98901417341</item>
    </izvorni_sadrzaj>
    <derivirana_varijabla naziv="DomainObject.Predmet.OstaliListNazivFormatedOIB_1">
      <item>Mirela Pleško, OIB 98901417341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PLEŠKO GRADNJA j.d.o.o. za graditeljstvo i usluge čišćenja</izvorni_sadrzaj>
    <derivirana_varijabla naziv="DomainObject.Predmet.ProtustrankaIDrugi_1">PLEŠKO GRADNJA j.d.o.o. za graditeljstvo i usluge čišćenja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PLEŠKO GRADNJA j.d.o.o. za graditeljstvo i usluge čišćenja, OIB 23455221089, Admirala Jakova Šubića od Cezana 23, 23000 Zadar</izvorni_sadrzaj>
    <derivirana_varijabla naziv="DomainObject.Predmet.ProtustrankaIDrugiAdressOIB_1">PLEŠKO GRADNJA j.d.o.o. za graditeljstvo i usluge čišćenja, OIB 23455221089, Admirala Jakova Šubića od Cezana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PLEŠKO GRADNJA j.d.o.o. za graditeljstvo i usluge čišćenja</item>
      <item>Mirela Pleško</item>
    </izvorni_sadrzaj>
    <derivirana_varijabla naziv="DomainObject.Predmet.SudioniciListNaziv_1">
      <item>Financijska agencija</item>
      <item>PLEŠKO GRADNJA j.d.o.o. za graditeljstvo i usluge čišćenja</item>
      <item>Mirela Pleško</item>
    </derivirana_varijabla>
  </DomainObject.Predmet.SudioniciListNaziv>
  <DomainObject.Predmet.SudioniciListAdressOIB>
    <izvorni_sadrzaj>
      <item>Financijska agencija, OIB 85821130368, Ivana Danila 4,23000 Zadar</item>
      <item>PLEŠKO GRADNJA j.d.o.o. za graditeljstvo i usluge čišćenja, OIB 23455221089, Admirala Jakova Šubića od Cezana 23,23000 Zadar</item>
      <item>Mirela Pleško, OIB 98901417341, Put Kotarskih Serdara 40,23000 Zadar</item>
    </izvorni_sadrzaj>
    <derivirana_varijabla naziv="DomainObject.Predmet.SudioniciListAdressOIB_1">
      <item>Financijska agencija, OIB 85821130368, Ivana Danila 4,23000 Zadar</item>
      <item>PLEŠKO GRADNJA j.d.o.o. za graditeljstvo i usluge čišćenja, OIB 23455221089, Admirala Jakova Šubića od Cezana 23,23000 Zadar</item>
      <item>Mirela Pleško, OIB 98901417341, Put Kotarskih Serdara 40,23000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23455221089</item>
      <item>, OIB 98901417341</item>
    </izvorni_sadrzaj>
    <derivirana_varijabla naziv="DomainObject.Predmet.SudioniciListNazivOIB_1">
      <item>, OIB 85821130368</item>
      <item>, OIB 23455221089</item>
      <item>, OIB 98901417341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335</properties:Words>
  <properties:Characters>1769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2016-05-04T07:18:00Z</dcterms:created>
  <dc:creator>Ardena Bajlo</dc:creator>
  <cp:lastModifiedBy>Martina Kalmeta</cp:lastModifiedBy>
  <cp:lastPrinted>2016-05-04T07:16:00Z</cp:lastPrinted>
  <dcterms:modified xmlns:xsi="http://www.w3.org/2001/XMLSchema-instance" xsi:type="dcterms:W3CDTF">2016-05-05T07:00:00Z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