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c1db" w14:paraId="23cc1db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EF3C2D">
        <w:rPr>
          <w:rFonts w:hAnsi="Times New Roman" w:ascii="Times New Roman"/>
          <w:szCs w:val="24"/>
        </w:rPr>
        <w:t>5922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8C5EB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8C5EBE">
        <w:rPr>
          <w:rFonts w:hAnsi="Times New Roman" w:ascii="Times New Roman"/>
          <w:szCs w:val="24"/>
        </w:rPr>
        <w:t xml:space="preserve"> </w:t>
      </w:r>
      <w:r w:rsidR="00EF3C2D" w:rsidRPr="00EF3C2D">
        <w:rPr>
          <w:rFonts w:hAnsi="Times New Roman" w:ascii="Times New Roman"/>
          <w:szCs w:val="24"/>
        </w:rPr>
        <w:t xml:space="preserve">INGENIA USLUGE d.o.o. OIB: 14347288499, MBS:080747074 iz Zagreba, Hrgovići 91 </w:t>
      </w:r>
      <w:r w:rsidR="004E73C0">
        <w:rPr>
          <w:rFonts w:hAnsi="Times New Roman" w:ascii="Times New Roman"/>
          <w:szCs w:val="24"/>
        </w:rPr>
        <w:t xml:space="preserve">dana </w:t>
      </w:r>
      <w:r w:rsidR="00960136">
        <w:rPr>
          <w:rFonts w:hAnsi="Times New Roman" w:ascii="Times New Roman"/>
          <w:szCs w:val="24"/>
        </w:rPr>
        <w:t>29</w:t>
      </w:r>
      <w:r w:rsidR="00764A7E">
        <w:rPr>
          <w:rFonts w:hAnsi="Times New Roman" w:ascii="Times New Roman"/>
          <w:szCs w:val="24"/>
        </w:rPr>
        <w:t>. siječnja</w:t>
      </w:r>
      <w:r w:rsidR="004E73C0">
        <w:rPr>
          <w:rFonts w:hAnsi="Times New Roman" w:ascii="Times New Roman"/>
          <w:szCs w:val="24"/>
        </w:rPr>
        <w:t xml:space="preserve"> </w:t>
      </w:r>
      <w:r w:rsidR="002078ED">
        <w:rPr>
          <w:rFonts w:hAnsi="Times New Roman" w:ascii="Times New Roman"/>
          <w:szCs w:val="24"/>
        </w:rPr>
        <w:t xml:space="preserve"> 201</w:t>
      </w:r>
      <w:r w:rsidR="00764A7E">
        <w:rPr>
          <w:rFonts w:hAnsi="Times New Roman" w:ascii="Times New Roman"/>
          <w:szCs w:val="24"/>
        </w:rPr>
        <w:t xml:space="preserve">6. 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EF3C2D" w:rsidRPr="00EF3C2D">
        <w:rPr>
          <w:rFonts w:hAnsi="Times New Roman" w:ascii="Times New Roman"/>
          <w:szCs w:val="24"/>
          <w:lang w:val="pt-BR"/>
        </w:rPr>
        <w:t>INGENIA USLUGE d.o.o. OIB: 14347288499, MBS:08</w:t>
      </w:r>
      <w:r w:rsidR="00EF3C2D">
        <w:rPr>
          <w:rFonts w:hAnsi="Times New Roman" w:ascii="Times New Roman"/>
          <w:szCs w:val="24"/>
          <w:lang w:val="pt-BR"/>
        </w:rPr>
        <w:t>0747074 iz Zagreba, Hrgovići 91.</w:t>
      </w:r>
    </w:p>
    <w:p w:rsidRDefault="00960136" w:rsidP="008B079A" w:rsidR="00960136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 w:rsidRPr="000328EA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0328EA">
        <w:rPr>
          <w:rFonts w:hAnsi="Times New Roman" w:ascii="Times New Roman"/>
          <w:szCs w:val="24"/>
          <w:lang w:val="pt-BR"/>
        </w:rPr>
        <w:t>Nad pravnom osobom</w:t>
      </w:r>
      <w:r w:rsidR="004E73C0" w:rsidRPr="000328EA">
        <w:rPr>
          <w:rFonts w:hAnsi="Times New Roman" w:ascii="Times New Roman"/>
        </w:rPr>
        <w:t xml:space="preserve"> </w:t>
      </w:r>
      <w:r w:rsidR="00EF3C2D" w:rsidRPr="00EF3C2D">
        <w:rPr>
          <w:rFonts w:hAnsi="Times New Roman" w:ascii="Times New Roman"/>
        </w:rPr>
        <w:t xml:space="preserve">INGENIA USLUGE d.o.o. OIB: 14347288499, MBS:080747074 iz Zagreba, Hrgovići 91 </w:t>
      </w:r>
      <w:r w:rsidR="00574563" w:rsidRPr="000328EA">
        <w:rPr>
          <w:rFonts w:hAnsi="Times New Roman" w:ascii="Times New Roman"/>
          <w:szCs w:val="24"/>
        </w:rPr>
        <w:t xml:space="preserve">došlo je do pravnih posljedica </w:t>
      </w:r>
      <w:r w:rsidR="00764A7E">
        <w:rPr>
          <w:rFonts w:hAnsi="Times New Roman" w:ascii="Times New Roman"/>
          <w:szCs w:val="24"/>
        </w:rPr>
        <w:t xml:space="preserve">otvaranja stečajnog postupka </w:t>
      </w:r>
      <w:r w:rsidR="00C01B17">
        <w:rPr>
          <w:rFonts w:hAnsi="Times New Roman" w:ascii="Times New Roman"/>
          <w:szCs w:val="24"/>
        </w:rPr>
        <w:t>jer je Trgovački sud</w:t>
      </w:r>
      <w:r w:rsidR="008C5EBE">
        <w:rPr>
          <w:rFonts w:hAnsi="Times New Roman" w:ascii="Times New Roman"/>
          <w:szCs w:val="24"/>
        </w:rPr>
        <w:t xml:space="preserve"> u Zagrebu rješenjem</w:t>
      </w:r>
      <w:r w:rsidR="00574563" w:rsidRPr="000328EA">
        <w:rPr>
          <w:rFonts w:hAnsi="Times New Roman" w:ascii="Times New Roman"/>
          <w:szCs w:val="24"/>
        </w:rPr>
        <w:t xml:space="preserve"> broj</w:t>
      </w:r>
      <w:r w:rsidR="00EF3C2D">
        <w:rPr>
          <w:rFonts w:hAnsi="Times New Roman" w:ascii="Times New Roman"/>
          <w:szCs w:val="24"/>
        </w:rPr>
        <w:t xml:space="preserve"> St-1551</w:t>
      </w:r>
      <w:r w:rsidR="00C01B17">
        <w:rPr>
          <w:rFonts w:hAnsi="Times New Roman" w:ascii="Times New Roman"/>
          <w:szCs w:val="24"/>
        </w:rPr>
        <w:t>/2015 otvorio stečajni postupak.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nad pravnom osobom nad kojom je već otvoren stečajni postupak</w:t>
      </w:r>
      <w:r w:rsidR="0092352F" w:rsidRPr="000328EA">
        <w:rPr>
          <w:rFonts w:hAnsi="Times New Roman" w:ascii="Times New Roman"/>
          <w:szCs w:val="24"/>
        </w:rPr>
        <w:t xml:space="preserve"> </w:t>
      </w:r>
      <w:r w:rsidR="008B7844" w:rsidRPr="000328EA">
        <w:rPr>
          <w:rFonts w:hAnsi="Times New Roman" w:ascii="Times New Roman"/>
          <w:szCs w:val="24"/>
        </w:rPr>
        <w:t xml:space="preserve"> 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CA716E">
        <w:rPr>
          <w:rFonts w:hAnsi="Times New Roman" w:ascii="Times New Roman"/>
          <w:szCs w:val="24"/>
        </w:rPr>
        <w:t xml:space="preserve">st. 1. toč. 5.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960136">
        <w:rPr>
          <w:rFonts w:hAnsi="Times New Roman" w:ascii="Times New Roman"/>
          <w:szCs w:val="24"/>
          <w:lang w:val="pl-PL"/>
        </w:rPr>
        <w:t>, 29</w:t>
      </w:r>
      <w:r w:rsidR="00F26191">
        <w:rPr>
          <w:rFonts w:hAnsi="Times New Roman" w:ascii="Times New Roman"/>
          <w:szCs w:val="24"/>
          <w:lang w:val="pl-PL"/>
        </w:rPr>
        <w:t>. siječnja  2016.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0328EA" w:rsidR="005530E7" w:rsidRPr="000328EA">
      <w:pPr>
        <w:jc w:val="both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  <w:lang w:val="pl-PL"/>
        </w:rPr>
        <w:t>DNA: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182088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960136">
        <w:rPr>
          <w:rFonts w:hAnsi="Times New Roman" w:ascii="Times New Roman"/>
          <w:sz w:val="22"/>
          <w:lang w:val="pl-PL"/>
        </w:rPr>
        <w:t>dužniku po punomoćniku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F7B16"/>
    <w:rsid w:val="002078ED"/>
    <w:rsid w:val="00251E15"/>
    <w:rsid w:val="00270DCF"/>
    <w:rsid w:val="00283ACD"/>
    <w:rsid w:val="002E0F88"/>
    <w:rsid w:val="00346FBE"/>
    <w:rsid w:val="003E49EF"/>
    <w:rsid w:val="003F41FB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64A7E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8C5EBE"/>
    <w:rsid w:val="00901456"/>
    <w:rsid w:val="00917E07"/>
    <w:rsid w:val="0092352F"/>
    <w:rsid w:val="00950AAD"/>
    <w:rsid w:val="00960136"/>
    <w:rsid w:val="00997BA9"/>
    <w:rsid w:val="009B1472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01B17"/>
    <w:rsid w:val="00C25F96"/>
    <w:rsid w:val="00C6490C"/>
    <w:rsid w:val="00CA716E"/>
    <w:rsid w:val="00CF2939"/>
    <w:rsid w:val="00D53F53"/>
    <w:rsid w:val="00D66E11"/>
    <w:rsid w:val="00D81776"/>
    <w:rsid w:val="00DB02A4"/>
    <w:rsid w:val="00DC5B1C"/>
    <w:rsid w:val="00EE5750"/>
    <w:rsid w:val="00EF3C2D"/>
    <w:rsid w:val="00F00E1B"/>
    <w:rsid w:val="00F15F0E"/>
    <w:rsid w:val="00F26191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0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F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0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F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5922</izvorni_sadrzaj>
    <derivirana_varijabla naziv="DomainObject.Predmet.Broj_1">5922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St-5922/2015</izvorni_sadrzaj>
    <derivirana_varijabla naziv="DomainObject.Predmet.OznakaBroj_1">St-5922/2015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INGENIA USLUGE d.o.o.</izvorni_sadrzaj>
    <derivirana_varijabla naziv="DomainObject.Predmet.ProtustrankaFormated_1">  INGENIA USLUGE d.o.o.</derivirana_varijabla>
  </DomainObject.Predmet.ProtustrankaFormated>
  <DomainObject.Predmet.ProtustrankaFormatedOIB>
    <izvorni_sadrzaj>  INGENIA USLUGE d.o.o., OIB 14347288499</izvorni_sadrzaj>
    <derivirana_varijabla naziv="DomainObject.Predmet.ProtustrankaFormatedOIB_1">  INGENIA USLUGE d.o.o., OIB 14347288499</derivirana_varijabla>
  </DomainObject.Predmet.ProtustrankaFormatedOIB>
  <DomainObject.Predmet.ProtustrankaFormatedWithAdress>
    <izvorni_sadrzaj> INGENIA USLUGE d.o.o., Hrgovići 91, 10000 Zagreb</izvorni_sadrzaj>
    <derivirana_varijabla naziv="DomainObject.Predmet.ProtustrankaFormatedWithAdress_1"> INGENIA USLUGE d.o.o., Hrgovići 91, 10000 Zagreb</derivirana_varijabla>
  </DomainObject.Predmet.ProtustrankaFormatedWithAdress>
  <DomainObject.Predmet.ProtustrankaFormatedWithAdressOIB>
    <izvorni_sadrzaj> INGENIA USLUGE d.o.o., OIB 14347288499, Hrgovići 91, 10000 Zagreb</izvorni_sadrzaj>
    <derivirana_varijabla naziv="DomainObject.Predmet.ProtustrankaFormatedWithAdressOIB_1"> INGENIA USLUGE d.o.o., OIB 14347288499, Hrgovići 91, 10000 Zagreb</derivirana_varijabla>
  </DomainObject.Predmet.ProtustrankaFormatedWithAdressOIB>
  <DomainObject.Predmet.ProtustrankaWithAdress>
    <izvorni_sadrzaj>INGENIA USLUGE d.o.o. Hrgovići 91, 10000 Zagreb</izvorni_sadrzaj>
    <derivirana_varijabla naziv="DomainObject.Predmet.ProtustrankaWithAdress_1">INGENIA USLUGE d.o.o. Hrgovići 91, 10000 Zagreb</derivirana_varijabla>
  </DomainObject.Predmet.ProtustrankaWithAdress>
  <DomainObject.Predmet.ProtustrankaWithAdressOIB>
    <izvorni_sadrzaj>INGENIA USLUGE d.o.o., OIB 14347288499, Hrgovići 91, 10000 Zagreb</izvorni_sadrzaj>
    <derivirana_varijabla naziv="DomainObject.Predmet.ProtustrankaWithAdressOIB_1">INGENIA USLUGE d.o.o., OIB 14347288499, Hrgovići 91, 10000 Zagreb</derivirana_varijabla>
  </DomainObject.Predmet.ProtustrankaWithAdressOIB>
  <DomainObject.Predmet.ProtustrankaNazivFormated>
    <izvorni_sadrzaj>INGENIA USLUGE d.o.o.</izvorni_sadrzaj>
    <derivirana_varijabla naziv="DomainObject.Predmet.ProtustrankaNazivFormated_1">INGENIA USLUGE d.o.o.</derivirana_varijabla>
  </DomainObject.Predmet.ProtustrankaNazivFormated>
  <DomainObject.Predmet.ProtustrankaNazivFormatedOIB>
    <izvorni_sadrzaj>INGENIA USLUGE d.o.o., OIB 14347288499</izvorni_sadrzaj>
    <derivirana_varijabla naziv="DomainObject.Predmet.ProtustrankaNazivFormatedOIB_1">INGENIA USLUGE d.o.o., OIB 14347288499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INGENIA USLUGE d.o.o.</item>
    </izvorni_sadrzaj>
    <derivirana_varijabla naziv="DomainObject.Predmet.ProtuStrankaListFormated_1">
      <item>INGENIA USLUGE d.o.o.</item>
    </derivirana_varijabla>
  </DomainObject.Predmet.ProtuStrankaListFormated>
  <DomainObject.Predmet.ProtuStrankaListFormatedOIB>
    <izvorni_sadrzaj>
      <item>INGENIA USLUGE d.o.o., OIB 14347288499</item>
    </izvorni_sadrzaj>
    <derivirana_varijabla naziv="DomainObject.Predmet.ProtuStrankaListFormatedOIB_1">
      <item>INGENIA USLUGE d.o.o., OIB 14347288499</item>
    </derivirana_varijabla>
  </DomainObject.Predmet.ProtuStrankaListFormatedOIB>
  <DomainObject.Predmet.ProtuStrankaListFormatedWithAdress>
    <izvorni_sadrzaj>
      <item>INGENIA USLUGE d.o.o., Hrgovići 91, 10000 Zagreb</item>
    </izvorni_sadrzaj>
    <derivirana_varijabla naziv="DomainObject.Predmet.ProtuStrankaListFormatedWithAdress_1">
      <item>INGENIA USLUGE d.o.o., Hrgovići 91, 10000 Zagreb</item>
    </derivirana_varijabla>
  </DomainObject.Predmet.ProtuStrankaListFormatedWithAdress>
  <DomainObject.Predmet.ProtuStrankaListFormatedWithAdressOIB>
    <izvorni_sadrzaj>
      <item>INGENIA USLUGE d.o.o., OIB 14347288499, Hrgovići 91, 10000 Zagreb</item>
    </izvorni_sadrzaj>
    <derivirana_varijabla naziv="DomainObject.Predmet.ProtuStrankaListFormatedWithAdressOIB_1">
      <item>INGENIA USLUGE d.o.o., OIB 14347288499, Hrgovići 91, 10000 Zagreb</item>
    </derivirana_varijabla>
  </DomainObject.Predmet.ProtuStrankaListFormatedWithAdressOIB>
  <DomainObject.Predmet.ProtuStrankaListNazivFormated>
    <izvorni_sadrzaj>
      <item>INGENIA USLUGE d.o.o.</item>
    </izvorni_sadrzaj>
    <derivirana_varijabla naziv="DomainObject.Predmet.ProtuStrankaListNazivFormated_1">
      <item>INGENIA USLUGE d.o.o.</item>
    </derivirana_varijabla>
  </DomainObject.Predmet.ProtuStrankaListNazivFormated>
  <DomainObject.Predmet.ProtuStrankaListNazivFormatedOIB>
    <izvorni_sadrzaj>
      <item>INGENIA USLUGE d.o.o., OIB 14347288499</item>
    </izvorni_sadrzaj>
    <derivirana_varijabla naziv="DomainObject.Predmet.ProtuStrankaListNazivFormatedOIB_1">
      <item>INGENIA USLUGE d.o.o., OIB 14347288499</item>
    </derivirana_varijabla>
  </DomainObject.Predmet.ProtuStrankaListNazivFormatedOIB>
  <DomainObject.Predmet.OstaliListFormated>
    <izvorni_sadrzaj>
      <item>ROBERT MUCKO</item>
      <item>EMIN IBRAHIMPAŠIĆ</item>
      <item>ODVJETNIČKO DRUŠTVO SMOLEK &amp; ŠKRINJAR d.o.o.</item>
    </izvorni_sadrzaj>
    <derivirana_varijabla naziv="DomainObject.Predmet.OstaliListFormated_1">
      <item>ROBERT MUCKO</item>
      <item>EMIN IBRAHIMPAŠIĆ</item>
      <item>ODVJETNIČKO DRUŠTVO SMOLEK &amp; ŠKRINJAR d.o.o.</item>
    </derivirana_varijabla>
  </DomainObject.Predmet.OstaliListFormated>
  <DomainObject.Predmet.OstaliListFormatedOIB>
    <izvorni_sadrzaj>
      <item>ROBERT MUCKO, OIB 23605715924</item>
      <item>EMIN IBRAHIMPAŠIĆ, OIB 21738210211</item>
      <item>ODVJETNIČKO DRUŠTVO SMOLEK &amp; ŠKRINJAR d.o.o., OIB 09442439688</item>
    </izvorni_sadrzaj>
    <derivirana_varijabla naziv="DomainObject.Predmet.OstaliListFormatedOIB_1">
      <item>ROBERT MUCKO, OIB 23605715924</item>
      <item>EMIN IBRAHIMPAŠIĆ, OIB 21738210211</item>
      <item>ODVJETNIČKO DRUŠTVO SMOLEK &amp; ŠKRINJAR d.o.o., OIB 09442439688</item>
    </derivirana_varijabla>
  </DomainObject.Predmet.OstaliListFormatedOIB>
  <DomainObject.Predmet.OstaliListFormatedWithAdress>
    <izvorni_sadrzaj>
      <item>ROBERT MUCKO, Police 9, 10000 Zagreb</item>
      <item>EMIN IBRAHIMPAŠIĆ, Hrgovići 91, 10000 Zagreb</item>
      <item>ODVJETNIČKO DRUŠTVO SMOLEK &amp; ŠKRINJAR d.o.o., Trg Vladka Mačeka 5, 10000 Zagreb</item>
    </izvorni_sadrzaj>
    <derivirana_varijabla naziv="DomainObject.Predmet.OstaliListFormatedWithAdress_1">
      <item>ROBERT MUCKO, Police 9, 10000 Zagreb</item>
      <item>EMIN IBRAHIMPAŠIĆ, Hrgovići 91, 10000 Zagreb</item>
      <item>ODVJETNIČKO DRUŠTVO SMOLEK &amp; ŠKRINJAR d.o.o., Trg Vladka Mačeka 5, 10000 Zagreb</item>
    </derivirana_varijabla>
  </DomainObject.Predmet.OstaliListFormatedWithAdress>
  <DomainObject.Predmet.OstaliListFormatedWithAdressOIB>
    <izvorni_sadrzaj>
      <item>ROBERT MUCKO, OIB 23605715924, Police 9, 10000 Zagreb</item>
      <item>EMIN IBRAHIMPAŠIĆ, OIB 21738210211, Hrgovići 91, 10000 Zagreb</item>
      <item>ODVJETNIČKO DRUŠTVO SMOLEK &amp; ŠKRINJAR d.o.o., OIB 09442439688, Trg Vladka Mačeka 5, 10000 Zagreb</item>
    </izvorni_sadrzaj>
    <derivirana_varijabla naziv="DomainObject.Predmet.OstaliListFormatedWithAdressOIB_1">
      <item>ROBERT MUCKO, OIB 23605715924, Police 9, 10000 Zagreb</item>
      <item>EMIN IBRAHIMPAŠIĆ, OIB 21738210211, Hrgovići 91, 10000 Zagreb</item>
      <item>ODVJETNIČKO DRUŠTVO SMOLEK &amp; ŠKRINJAR d.o.o., OIB 09442439688, Trg Vladka Mačeka 5, 10000 Zagreb</item>
    </derivirana_varijabla>
  </DomainObject.Predmet.OstaliListFormatedWithAdressOIB>
  <DomainObject.Predmet.OstaliListNazivFormated>
    <izvorni_sadrzaj>
      <item>ROBERT MUCKO</item>
      <item>EMIN IBRAHIMPAŠIĆ</item>
      <item>ODVJETNIČKO DRUŠTVO SMOLEK &amp; ŠKRINJAR d.o.o.</item>
    </izvorni_sadrzaj>
    <derivirana_varijabla naziv="DomainObject.Predmet.OstaliListNazivFormated_1">
      <item>ROBERT MUCKO</item>
      <item>EMIN IBRAHIMPAŠIĆ</item>
      <item>ODVJETNIČKO DRUŠTVO SMOLEK &amp; ŠKRINJAR d.o.o.</item>
    </derivirana_varijabla>
  </DomainObject.Predmet.OstaliListNazivFormated>
  <DomainObject.Predmet.OstaliListNazivFormatedOIB>
    <izvorni_sadrzaj>
      <item>ROBERT MUCKO, OIB 23605715924</item>
      <item>EMIN IBRAHIMPAŠIĆ, OIB 21738210211</item>
      <item>ODVJETNIČKO DRUŠTVO SMOLEK &amp; ŠKRINJAR d.o.o., OIB 09442439688</item>
    </izvorni_sadrzaj>
    <derivirana_varijabla naziv="DomainObject.Predmet.OstaliListNazivFormatedOIB_1">
      <item>ROBERT MUCKO, OIB 23605715924</item>
      <item>EMIN IBRAHIMPAŠIĆ, OIB 21738210211</item>
      <item>ODVJETNIČKO DRUŠTVO SMOLEK &amp; ŠKRINJAR d.o.o.,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INGENIA USLUGE d.o.o.</izvorni_sadrzaj>
    <derivirana_varijabla naziv="DomainObject.Predmet.ProtustrankaIDrugi_1">INGENIA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INGENIA USLUGE d.o.o., OIB 14347288499, Hrgovići 91, 10000 Zagreb</izvorni_sadrzaj>
    <derivirana_varijabla naziv="DomainObject.Predmet.ProtustrankaIDrugiAdressOIB_1">INGENIA USLUGE d.o.o., OIB 14347288499, Hrgovići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INGENIA USLUGE d.o.o.</item>
      <item>ROBERT MUCKO</item>
      <item>EMIN IBRAHIMPAŠIĆ</item>
      <item>ODVJETNIČKO DRUŠTVO SMOLEK &amp; ŠKRINJAR d.o.o.</item>
    </izvorni_sadrzaj>
    <derivirana_varijabla naziv="DomainObject.Predmet.SudioniciListNaziv_1">
      <item>FINA Regionalni centar Zagreb</item>
      <item>INGENIA USLUGE d.o.o.</item>
      <item>ROBERT MUCKO</item>
      <item>EMIN IBRAHIMPAŠIĆ</item>
      <item>ODVJETNIČKO DRUŠTVO SMOLEK &amp; ŠKRINJAR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INGENIA USLUGE d.o.o., OIB 14347288499, Hrgovići 91,10000 Zagreb</item>
      <item>ROBERT MUCKO, OIB 23605715924, Police 9,10000 Zagreb</item>
      <item>EMIN IBRAHIMPAŠIĆ, OIB 21738210211, Hrgovići 91,10000 Zagreb</item>
      <item>ODVJETNIČKO DRUŠTVO SMOLEK &amp; ŠKRINJAR d.o.o., OIB 09442439688, Trg Vladka Mačeka 5,10000 Zagreb</item>
    </izvorni_sadrzaj>
    <derivirana_varijabla naziv="DomainObject.Predmet.SudioniciListAdressOIB_1">
      <item>FINA Regionalni centar Zagreb, OIB 85821130368, Trg svibanjskih žrtava 1995. br. 1,10000 Zagreb</item>
      <item>INGENIA USLUGE d.o.o., OIB 14347288499, Hrgovići 91,10000 Zagreb</item>
      <item>ROBERT MUCKO, OIB 23605715924, Police 9,10000 Zagreb</item>
      <item>EMIN IBRAHIMPAŠIĆ, OIB 21738210211, Hrgovići 91,10000 Zagreb</item>
      <item>ODVJETNIČKO DRUŠTVO SMOLEK &amp; ŠKRINJAR d.o.o., OIB 09442439688, Trg Vladka Mačeka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14347288499</item>
      <item>, OIB 23605715924</item>
      <item>, OIB 21738210211</item>
      <item>, OIB 09442439688</item>
    </izvorni_sadrzaj>
    <derivirana_varijabla naziv="DomainObject.Predmet.SudioniciListNazivOIB_1">
      <item>, OIB 85821130368</item>
      <item>, OIB 14347288499</item>
      <item>, OIB 23605715924</item>
      <item>, OIB 21738210211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211</properties:Words>
  <properties:Characters>1145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2016-01-29T10:52:00Z</dcterms:created>
  <dc:creator>Sudsko vijeæe</dc:creator>
  <cp:lastModifiedBy>Mirjana Gašparić</cp:lastModifiedBy>
  <cp:lastPrinted>2016-02-01T11:02:00Z</cp:lastPrinted>
  <dcterms:modified xmlns:xsi="http://www.w3.org/2001/XMLSchema-instance" xsi:type="dcterms:W3CDTF">2016-02-01T11:02:00Z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