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9B098A">
                    <w:rPr>
                      <w:sz w:val="22"/>
                      <w:szCs w:val="22"/>
                    </w:rPr>
                    <w:t>t-1205</w:t>
                  </w:r>
                  <w:r w:rsidR="000B41BD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2df15e" w14:paraId="b2df15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9B098A">
        <w:t>MARINAC PRIJEVOZ d.o.o. za proizvodnju, trgovinu i usluge, Čepin, Braće Radić 2, MBS 030112729, OIB 37941689938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B098A">
        <w:t>MARINAC PRIJEVOZ d.o.o. za proizvodnju, trgovinu i usluge, Čepin, Braće Radić 2, MBS 030112729, OIB 37941689938</w:t>
      </w:r>
      <w:r>
        <w:t xml:space="preserve">, na temelju neizvršenih osnova za plaćanje iznosi </w:t>
      </w:r>
      <w:r w:rsidR="009B098A">
        <w:t>20.282,61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B098A">
        <w:t xml:space="preserve">Pero </w:t>
      </w:r>
      <w:proofErr w:type="spellStart"/>
      <w:r w:rsidR="009B098A">
        <w:t>Lujić</w:t>
      </w:r>
      <w:proofErr w:type="spellEnd"/>
      <w:r w:rsidR="009B098A">
        <w:t>, OIB 58235429700, Čepin, Braće Radića 2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B098A">
        <w:t>1205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47111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1BD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471117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842DC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St-1205/2018</izvorni_sadrzaj>
    <derivirana_varijabla naziv="DomainObject.Predmet.OznakaBroj_1">St-1205/2018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MARINAC PRIJEVOZ d.o.o. za proizvodnju, trgovinu i usluge</izvorni_sadrzaj>
    <derivirana_varijabla naziv="DomainObject.Predmet.ProtustrankaFormated_1">  MARINAC PRIJEVOZ d.o.o. za proizvodnju, trgovinu i usluge</derivirana_varijabla>
  </DomainObject.Predmet.ProtustrankaFormated>
  <DomainObject.Predmet.ProtustrankaFormatedOIB>
    <izvorni_sadrzaj>  MARINAC PRIJEVOZ d.o.o. za proizvodnju, trgovinu i usluge, OIB 37941689938</izvorni_sadrzaj>
    <derivirana_varijabla naziv="DomainObject.Predmet.ProtustrankaFormatedOIB_1">  MARINAC PRIJEVOZ d.o.o. za proizvodnju, trgovinu i usluge, OIB 37941689938</derivirana_varijabla>
  </DomainObject.Predmet.ProtustrankaFormatedOIB>
  <DomainObject.Predmet.ProtustrankaFormatedWithAdress>
    <izvorni_sadrzaj> MARINAC PRIJEVOZ d.o.o. za proizvodnju, trgovinu i usluge, Braće Radić 2, 31431 Čepin</izvorni_sadrzaj>
    <derivirana_varijabla naziv="DomainObject.Predmet.ProtustrankaFormatedWithAdress_1"> MARINAC PRIJEVOZ d.o.o. za proizvodnju, trgovinu i usluge, Braće Radić 2, 31431 Čepin</derivirana_varijabla>
  </DomainObject.Predmet.ProtustrankaFormatedWithAdress>
  <DomainObject.Predmet.ProtustrankaFormatedWithAdressOIB>
    <izvorni_sadrzaj> MARINAC PRIJEVOZ d.o.o. za proizvodnju, trgovinu i usluge, OIB 37941689938, Braće Radić 2, 31431 Čepin</izvorni_sadrzaj>
    <derivirana_varijabla naziv="DomainObject.Predmet.ProtustrankaFormatedWithAdressOIB_1"> MARINAC PRIJEVOZ d.o.o. za proizvodnju, trgovinu i usluge, OIB 37941689938, Braće Radić 2, 31431 Čepin</derivirana_varijabla>
  </DomainObject.Predmet.ProtustrankaFormatedWithAdressOIB>
  <DomainObject.Predmet.ProtustrankaWithAdress>
    <izvorni_sadrzaj>MARINAC PRIJEVOZ d.o.o. za proizvodnju, trgovinu i usluge Braće Radić 2, 31431 Čepin</izvorni_sadrzaj>
    <derivirana_varijabla naziv="DomainObject.Predmet.ProtustrankaWithAdress_1">MARINAC PRIJEVOZ d.o.o. za proizvodnju, trgovinu i usluge Braće Radić 2, 31431 Čepin</derivirana_varijabla>
  </DomainObject.Predmet.ProtustrankaWithAdress>
  <DomainObject.Predmet.ProtustrankaWithAdressOIB>
    <izvorni_sadrzaj>MARINAC PRIJEVOZ d.o.o. za proizvodnju, trgovinu i usluge, OIB 37941689938, Braće Radić 2, 31431 Čepin</izvorni_sadrzaj>
    <derivirana_varijabla naziv="DomainObject.Predmet.ProtustrankaWithAdressOIB_1">MARINAC PRIJEVOZ d.o.o. za proizvodnju, trgovinu i usluge, OIB 37941689938, Braće Radić 2, 31431 Čepin</derivirana_varijabla>
  </DomainObject.Predmet.ProtustrankaWithAdressOIB>
  <DomainObject.Predmet.ProtustrankaNazivFormated>
    <izvorni_sadrzaj>MARINAC PRIJEVOZ d.o.o. za proizvodnju, trgovinu i usluge</izvorni_sadrzaj>
    <derivirana_varijabla naziv="DomainObject.Predmet.ProtustrankaNazivFormated_1">MARINAC PRIJEVOZ d.o.o. za proizvodnju, trgovinu i usluge</derivirana_varijabla>
  </DomainObject.Predmet.ProtustrankaNazivFormated>
  <DomainObject.Predmet.ProtustrankaNazivFormatedOIB>
    <izvorni_sadrzaj>MARINAC PRIJEVOZ d.o.o. za proizvodnju, trgovinu i usluge, OIB 37941689938</izvorni_sadrzaj>
    <derivirana_varijabla naziv="DomainObject.Predmet.ProtustrankaNazivFormatedOIB_1">MARINAC PRIJEVOZ d.o.o. za proizvodnju, trgovinu i usluge, OIB 37941689938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MARINAC PRIJEVOZ d.o.o. za proizvodnju, trgovinu i usluge</item>
    </izvorni_sadrzaj>
    <derivirana_varijabla naziv="DomainObject.Predmet.ProtuStrankaListFormated_1">
      <item>MARINAC PRIJEVOZ d.o.o. za proizvodnju, trgovinu i usluge</item>
    </derivirana_varijabla>
  </DomainObject.Predmet.ProtuStrankaListFormated>
  <DomainObject.Predmet.ProtuStrankaListFormatedOIB>
    <izvorni_sadrzaj>
      <item>MARINAC PRIJEVOZ d.o.o. za proizvodnju, trgovinu i usluge, OIB 37941689938</item>
    </izvorni_sadrzaj>
    <derivirana_varijabla naziv="DomainObject.Predmet.ProtuStrankaListFormatedOIB_1">
      <item>MARINAC PRIJEVOZ d.o.o. za proizvodnju, trgovinu i usluge, OIB 37941689938</item>
    </derivirana_varijabla>
  </DomainObject.Predmet.ProtuStrankaListFormatedOIB>
  <DomainObject.Predmet.ProtuStrankaListFormatedWithAdress>
    <izvorni_sadrzaj>
      <item>MARINAC PRIJEVOZ d.o.o. za proizvodnju, trgovinu i usluge, Braće Radić 2, 31431 Čepin</item>
    </izvorni_sadrzaj>
    <derivirana_varijabla naziv="DomainObject.Predmet.ProtuStrankaListFormatedWithAdress_1">
      <item>MARINAC PRIJEVOZ d.o.o. za proizvodnju, trgovinu i usluge, Braće Radić 2, 31431 Čepin</item>
    </derivirana_varijabla>
  </DomainObject.Predmet.ProtuStrankaListFormatedWithAdress>
  <DomainObject.Predmet.ProtuStrankaListFormatedWithAdressOIB>
    <izvorni_sadrzaj>
      <item>MARINAC PRIJEVOZ d.o.o. za proizvodnju, trgovinu i usluge, OIB 37941689938, Braće Radić 2, 31431 Čepin</item>
    </izvorni_sadrzaj>
    <derivirana_varijabla naziv="DomainObject.Predmet.ProtuStrankaListFormatedWithAdressOIB_1">
      <item>MARINAC PRIJEVOZ d.o.o. za proizvodnju, trgovinu i usluge, OIB 37941689938, Braće Radić 2, 31431 Čepin</item>
    </derivirana_varijabla>
  </DomainObject.Predmet.ProtuStrankaListFormatedWithAdressOIB>
  <DomainObject.Predmet.ProtuStrankaListNazivFormated>
    <izvorni_sadrzaj>
      <item>MARINAC PRIJEVOZ d.o.o. za proizvodnju, trgovinu i usluge</item>
    </izvorni_sadrzaj>
    <derivirana_varijabla naziv="DomainObject.Predmet.ProtuStrankaListNazivFormated_1">
      <item>MARINAC PRIJEVOZ d.o.o. za proizvodnju, trgovinu i usluge</item>
    </derivirana_varijabla>
  </DomainObject.Predmet.ProtuStrankaListNazivFormated>
  <DomainObject.Predmet.ProtuStrankaListNazivFormatedOIB>
    <izvorni_sadrzaj>
      <item>MARINAC PRIJEVOZ d.o.o. za proizvodnju, trgovinu i usluge, OIB 37941689938</item>
    </izvorni_sadrzaj>
    <derivirana_varijabla naziv="DomainObject.Predmet.ProtuStrankaListNazivFormatedOIB_1">
      <item>MARINAC PRIJEVOZ d.o.o. za proizvodnju, trgovinu i usluge, OIB 37941689938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MARINAC PRIJEVOZ d.o.o. za proizvodnju, trgovinu i usluge</izvorni_sadrzaj>
    <derivirana_varijabla naziv="DomainObject.Predmet.ProtustrankaIDrugi_1">MARINAC PRIJEVOZ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MARINAC PRIJEVOZ d.o.o. za proizvodnju, trgovinu i usluge, OIB 37941689938, Braće Radić 2, 31431 Čepin</izvorni_sadrzaj>
    <derivirana_varijabla naziv="DomainObject.Predmet.ProtustrankaIDrugiAdressOIB_1">MARINAC PRIJEVOZ d.o.o. za proizvodnju, trgovinu i usluge, OIB 37941689938, Braće Radić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MARINAC PRIJEVOZ d.o.o. za proizvodnju, trgovinu i usluge</item>
    </izvorni_sadrzaj>
    <derivirana_varijabla naziv="DomainObject.Predmet.SudioniciListNaziv_1">
      <item>FINA RC OSIJEK</item>
      <item>MARINAC PRIJEVOZ d.o.o. za proizvodnju, trgovinu i usluge</item>
    </derivirana_varijabla>
  </DomainObject.Predmet.SudioniciListNaziv>
  <DomainObject.Predmet.SudioniciListAdressOIB>
    <izvorni_sadrzaj>
      <item>FINA RC OSIJEK, OIB 85821130368</item>
      <item>MARINAC PRIJEVOZ d.o.o. za proizvodnju, trgovinu i usluge, OIB 37941689938, Braće Radić 2,31431 Čepin</item>
    </izvorni_sadrzaj>
    <derivirana_varijabla naziv="DomainObject.Predmet.SudioniciListAdressOIB_1">
      <item>FINA RC OSIJEK, OIB 85821130368</item>
      <item>MARINAC PRIJEVOZ d.o.o. za proizvodnju, trgovinu i usluge, OIB 37941689938, Braće Radić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37941689938</item>
    </izvorni_sadrzaj>
    <derivirana_varijabla naziv="DomainObject.Predmet.SudioniciListNazivOIB_1">
      <item>, OIB 85821130368</item>
      <item>, OIB 37941689938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2138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2018-11-02T07:23:00Z</dcterms:created>
  <dc:creator>Snježana Andrijanić</dc:creator>
  <cp:lastModifiedBy>Gordana Harc</cp:lastModifiedBy>
  <cp:lastPrinted>2018-11-02T07:26:00Z</cp:lastPrinted>
  <dcterms:modified xmlns:xsi="http://www.w3.org/2001/XMLSchema-instance" xsi:type="dcterms:W3CDTF">2018-11-02T07:27:00Z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(oglas_-_1205-18_OS.docx)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