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d914" w14:paraId="a8dd914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9D180C">
        <w:t>726</w:t>
      </w:r>
      <w:r w:rsidRPr="001D58C0">
        <w:t>/16-</w:t>
      </w:r>
      <w:r w:rsidR="009D180C">
        <w:t>43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9D180C" w:rsidRPr="009B512E">
        <w:t>LE</w:t>
      </w:r>
      <w:r w:rsidR="009D180C">
        <w:t xml:space="preserve">NTIS d.o.o., Zadar, Put </w:t>
      </w:r>
      <w:proofErr w:type="spellStart"/>
      <w:r w:rsidR="009D180C">
        <w:t>Pudarice</w:t>
      </w:r>
      <w:proofErr w:type="spellEnd"/>
      <w:r w:rsidR="009D180C" w:rsidRPr="009B512E">
        <w:t xml:space="preserve"> 13/c, OIB: 11568528494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5844DD">
        <w:t>m</w:t>
      </w:r>
      <w:r w:rsidR="005844DD" w:rsidRPr="00BE6EB1">
        <w:t xml:space="preserve"> upravitelj</w:t>
      </w:r>
      <w:r w:rsidR="005844DD">
        <w:t xml:space="preserve">u </w:t>
      </w:r>
      <w:r w:rsidR="009D180C">
        <w:t>Ivanu Rudi</w:t>
      </w:r>
      <w:r w:rsidRPr="001D58C0">
        <w:t xml:space="preserve">, dana </w:t>
      </w:r>
      <w:r w:rsidR="009D180C">
        <w:t>16</w:t>
      </w:r>
      <w:r w:rsidR="008C564C">
        <w:t>. siječnja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9D180C">
        <w:rPr>
          <w:szCs w:val="24"/>
        </w:rPr>
        <w:t>726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9D180C">
        <w:rPr>
          <w:szCs w:val="24"/>
        </w:rPr>
        <w:t>2. prosinca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9D180C">
        <w:t>726</w:t>
      </w:r>
      <w:r>
        <w:t>/16-</w:t>
      </w:r>
      <w:r w:rsidR="009D180C">
        <w:t>10 od 30.</w:t>
      </w:r>
      <w:r w:rsidR="00A33A37">
        <w:t xml:space="preserve"> svibnja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</w:t>
      </w:r>
      <w:r w:rsidR="009D180C">
        <w:t>726</w:t>
      </w:r>
      <w:r w:rsidR="005844DD">
        <w:t>/16-</w:t>
      </w:r>
      <w:r w:rsidR="009D180C">
        <w:t>61</w:t>
      </w:r>
      <w:r w:rsidRPr="001D58C0">
        <w:t xml:space="preserve"> od </w:t>
      </w:r>
      <w:r w:rsidR="009D180C">
        <w:t>7</w:t>
      </w:r>
      <w:r w:rsidR="00A33A37">
        <w:t xml:space="preserve">. </w:t>
      </w:r>
      <w:r w:rsidR="009D180C">
        <w:t>listopada</w:t>
      </w:r>
      <w:r w:rsidR="007E0EE0">
        <w:t xml:space="preserve"> 2016</w:t>
      </w:r>
      <w:r w:rsidRPr="001D58C0">
        <w:t xml:space="preserve">. godine određena je prodaja imovine u stečajnom postupku, te je na temelju navedenih odluka dostavljen Financijskoj agenciji zahtjev od </w:t>
      </w:r>
      <w:r w:rsidR="009D180C">
        <w:t>2. prosinca</w:t>
      </w:r>
      <w:r w:rsidRPr="001D58C0">
        <w:t xml:space="preserve"> 2016. godine za prodaju imovine.</w:t>
      </w:r>
    </w:p>
    <w:p w:rsidRDefault="009D180C" w:rsidP="009D180C" w:rsidR="009D180C" w:rsidRPr="0001199F">
      <w:pPr>
        <w:jc w:val="both"/>
      </w:pPr>
      <w:r w:rsidRPr="0001199F">
        <w:t>Financijska agencija u dopisu klasa: O/110-10/16-01/</w:t>
      </w:r>
      <w:r>
        <w:t>751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>
        <w:t>16</w:t>
      </w:r>
      <w:r w:rsidRPr="0001199F">
        <w:t xml:space="preserve"> od </w:t>
      </w:r>
      <w:r>
        <w:t>13</w:t>
      </w:r>
      <w:r w:rsidRPr="0001199F">
        <w:t xml:space="preserve">. </w:t>
      </w:r>
      <w:r>
        <w:t>siječnja 2017</w:t>
      </w:r>
      <w:r w:rsidRPr="0001199F">
        <w:t xml:space="preserve">. godine (list spisa </w:t>
      </w:r>
      <w:r>
        <w:t>72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</w:t>
      </w:r>
      <w:r w:rsidRPr="001D58C0">
        <w:lastRenderedPageBreak/>
        <w:t xml:space="preserve">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9D180C">
        <w:t>16</w:t>
      </w:r>
      <w:r w:rsidR="008C564C">
        <w:t>. siječnja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565BC9"/>
    <w:rsid w:val="005844DD"/>
    <w:rsid w:val="006B4A1A"/>
    <w:rsid w:val="006F72AB"/>
    <w:rsid w:val="007E0EE0"/>
    <w:rsid w:val="00890016"/>
    <w:rsid w:val="008C564C"/>
    <w:rsid w:val="008F580E"/>
    <w:rsid w:val="009D180C"/>
    <w:rsid w:val="00A33A37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2568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2017-01-16T07:57:00Z</dcterms:created>
  <dc:creator>Martina Kalmeta</dc:creator>
  <cp:lastModifiedBy>wsadmin</cp:lastModifiedBy>
  <dcterms:modified xmlns:xsi="http://www.w3.org/2001/XMLSchema-instance" xsi:type="dcterms:W3CDTF">2017-01-16T11:39:00Z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