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f5cd" w14:paraId="f4ff5cd" w:rsidRDefault="00990BCD" w:rsidP="00990BCD" w:rsidR="00990BC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90BCD">
        <w:t xml:space="preserve"> </w:t>
      </w:r>
    </w:p>
    <w:p w:rsidRDefault="00990BCD" w:rsidP="00990BCD" w:rsidR="00990BCD"/>
    <w:p w:rsidRDefault="00990BCD" w:rsidP="00990BCD" w:rsidR="00990BCD">
      <w:r>
        <w:t>REPUBLIKA HRVATSKA</w:t>
      </w:r>
    </w:p>
    <w:p w:rsidRDefault="00990BCD" w:rsidP="00990BCD" w:rsidR="00990BCD">
      <w:r>
        <w:t>Trgovački sud u Zagrebu</w:t>
      </w:r>
    </w:p>
    <w:p w:rsidRDefault="00990BCD" w:rsidP="00990BCD" w:rsidR="00990BCD">
      <w:r>
        <w:t>Zagreb, Amruševa 2/II</w:t>
      </w:r>
    </w:p>
    <w:p w:rsidRDefault="00990BCD" w:rsidP="00990BCD" w:rsidR="00990B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90BCD" w:rsidP="00990BCD" w:rsidR="00990B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St-335/2019</w:t>
      </w:r>
      <w:r w:rsidR="00006E80">
        <w:t>-</w:t>
      </w:r>
      <w:r w:rsidR="00695A74">
        <w:t>31</w:t>
      </w:r>
    </w:p>
    <w:p w:rsidRDefault="00990BCD" w:rsidP="00990BCD" w:rsidR="00990BCD"/>
    <w:p w:rsidRDefault="00990BCD" w:rsidP="000E5A48" w:rsidR="00990BCD">
      <w:pPr>
        <w:ind w:firstLine="708" w:left="2124"/>
      </w:pPr>
      <w:r>
        <w:t>R E P U B L I K A   H R V A T S K A</w:t>
      </w:r>
    </w:p>
    <w:p w:rsidRDefault="00990BCD" w:rsidP="00990BCD" w:rsidR="00990BCD"/>
    <w:p w:rsidRDefault="00990BCD" w:rsidP="00990BCD" w:rsidR="00990BCD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Default="00990BCD" w:rsidP="00990BCD" w:rsidR="00990BCD"/>
    <w:p w:rsidRDefault="00990BCD" w:rsidP="00990BCD" w:rsidR="00990BCD"/>
    <w:p w:rsidRDefault="00990BCD" w:rsidP="000E5A48" w:rsidR="00990BCD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ROCHUS d.o.o., OIB 71702229561, Bojnikovec (Grad Križevci), Bojnikovec 3, </w:t>
      </w:r>
      <w:r w:rsidR="00006E80">
        <w:t>2</w:t>
      </w:r>
      <w:r w:rsidR="00972B17">
        <w:t>2</w:t>
      </w:r>
      <w:r>
        <w:t>. ožujka 2019.</w:t>
      </w:r>
    </w:p>
    <w:p w:rsidRDefault="00990BCD" w:rsidP="000E5A48" w:rsidR="00990BCD">
      <w:pPr>
        <w:jc w:val="both"/>
      </w:pPr>
      <w:r>
        <w:tab/>
      </w:r>
    </w:p>
    <w:p w:rsidRDefault="00990BCD" w:rsidP="000E5A48" w:rsidR="00990BCD">
      <w:pPr>
        <w:ind w:firstLine="708" w:left="2832"/>
        <w:jc w:val="both"/>
      </w:pPr>
      <w:r>
        <w:t>z a k lj u č i o  j e</w:t>
      </w:r>
    </w:p>
    <w:p w:rsidRDefault="00990BCD" w:rsidP="000E5A48" w:rsidR="00990BCD">
      <w:pPr>
        <w:jc w:val="both"/>
      </w:pPr>
    </w:p>
    <w:p w:rsidRDefault="00990BCD" w:rsidP="002D6E75" w:rsidR="00990BCD">
      <w:pPr>
        <w:ind w:firstLine="708"/>
        <w:jc w:val="both"/>
      </w:pPr>
      <w:r>
        <w:t xml:space="preserve">I. Odgađa se ročište radi rasprave o pretpostavkama za otvaranje stečajnog postupka </w:t>
      </w:r>
      <w:r w:rsidR="002D6E75">
        <w:t xml:space="preserve">određeno </w:t>
      </w:r>
      <w:r>
        <w:t>za</w:t>
      </w:r>
      <w:r w:rsidR="002D6E75">
        <w:t xml:space="preserve"> </w:t>
      </w:r>
      <w:r>
        <w:t xml:space="preserve">11. travnja 2019. u </w:t>
      </w:r>
      <w:r w:rsidR="00E53546">
        <w:t>10:</w:t>
      </w:r>
      <w:r w:rsidR="000E5A48">
        <w:t>15</w:t>
      </w:r>
      <w:r>
        <w:t xml:space="preserve"> u zgradi Trgovačkog suda u Zagrebu, Petrinjska 8, soba broj </w:t>
      </w:r>
      <w:r w:rsidR="002D6E75">
        <w:t>56/III kat.</w:t>
      </w:r>
    </w:p>
    <w:p w:rsidRDefault="00990BCD" w:rsidP="002D6E75" w:rsidR="00990BCD">
      <w:pPr>
        <w:jc w:val="both"/>
      </w:pPr>
    </w:p>
    <w:p w:rsidRDefault="00990BCD" w:rsidP="002D6E75" w:rsidR="00990BCD">
      <w:pPr>
        <w:ind w:firstLine="708"/>
        <w:jc w:val="both"/>
      </w:pPr>
      <w:r>
        <w:t xml:space="preserve">II. Zakazuje se </w:t>
      </w:r>
      <w:r w:rsidR="002D6E75">
        <w:t xml:space="preserve">novo </w:t>
      </w:r>
      <w:r>
        <w:t>ročište radi rasprave o pretpostavkama za otvaranje stečajnog postupka za</w:t>
      </w:r>
      <w:r w:rsidR="002D6E75">
        <w:t xml:space="preserve"> 9.</w:t>
      </w:r>
      <w:r>
        <w:t xml:space="preserve"> svibnja 2019. u </w:t>
      </w:r>
      <w:r w:rsidR="002D6E75">
        <w:t>9</w:t>
      </w:r>
      <w:r w:rsidR="00E53546">
        <w:t>:</w:t>
      </w:r>
      <w:r w:rsidR="002D6E75">
        <w:t>15</w:t>
      </w:r>
      <w:r w:rsidR="00E53546">
        <w:t>,</w:t>
      </w:r>
      <w:r>
        <w:t xml:space="preserve"> u zgradi Trgovačkog suda u Zagrebu, Petrinjska 8, soba broj 56/III kat – (dvorišna zgrada), na koje ročište se dostavom ovog zaključka pozivaju:</w:t>
      </w:r>
    </w:p>
    <w:p w:rsidRDefault="000E5A48" w:rsidP="002D6E75" w:rsidR="000E5A48">
      <w:pPr>
        <w:jc w:val="both"/>
      </w:pPr>
      <w:r>
        <w:t>-predlagatelj,</w:t>
      </w:r>
    </w:p>
    <w:p w:rsidRDefault="00990BCD" w:rsidP="002D6E75" w:rsidR="00990BCD">
      <w:pPr>
        <w:jc w:val="both"/>
      </w:pPr>
      <w:r>
        <w:t>- dužnik,</w:t>
      </w:r>
    </w:p>
    <w:p w:rsidRDefault="00990BCD" w:rsidP="002D6E75" w:rsidR="000E5A48">
      <w:pPr>
        <w:jc w:val="both"/>
      </w:pPr>
      <w:r>
        <w:t>- osoba ovlaštena za zastupanje dužnika po zakonu</w:t>
      </w:r>
      <w:r w:rsidR="000E5A48">
        <w:t>,</w:t>
      </w:r>
    </w:p>
    <w:p w:rsidRDefault="000E5A48" w:rsidP="002D6E75" w:rsidR="00990BCD">
      <w:pPr>
        <w:jc w:val="both"/>
      </w:pPr>
      <w:r>
        <w:t>-privremeni stečajni upravitelj</w:t>
      </w:r>
      <w:r w:rsidR="00990BCD">
        <w:t>.</w:t>
      </w:r>
    </w:p>
    <w:p w:rsidRDefault="00990BCD" w:rsidP="002D6E75" w:rsidR="00990BCD">
      <w:pPr>
        <w:jc w:val="both"/>
      </w:pPr>
    </w:p>
    <w:p w:rsidRDefault="00990BCD" w:rsidP="002D6E75" w:rsidR="00990BCD">
      <w:pPr>
        <w:jc w:val="both"/>
      </w:pPr>
      <w:r>
        <w:t xml:space="preserve">                                                      U Zagrebu </w:t>
      </w:r>
      <w:r w:rsidR="00006E80">
        <w:t>2</w:t>
      </w:r>
      <w:r w:rsidR="00972B17">
        <w:t>2</w:t>
      </w:r>
      <w:r>
        <w:t>. ožujka 2019.</w:t>
      </w:r>
    </w:p>
    <w:p w:rsidRDefault="00990BCD" w:rsidP="002D6E75" w:rsidR="00990BCD">
      <w:pPr>
        <w:jc w:val="both"/>
      </w:pPr>
    </w:p>
    <w:p w:rsidRDefault="00990BCD" w:rsidP="002D6E75" w:rsidR="00990BC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3546">
        <w:t xml:space="preserve"> </w:t>
      </w:r>
      <w:r>
        <w:t xml:space="preserve">   </w:t>
      </w:r>
      <w:r w:rsidR="00DE74A7">
        <w:t xml:space="preserve">   </w:t>
      </w:r>
      <w:r>
        <w:t xml:space="preserve"> Sudac</w:t>
      </w:r>
    </w:p>
    <w:p w:rsidRDefault="00990BCD" w:rsidP="00990BCD" w:rsidR="00990BC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DE74A7">
        <w:t>, v.r.</w:t>
      </w:r>
    </w:p>
    <w:p w:rsidRDefault="00990BCD" w:rsidP="00990BCD" w:rsidR="00990BCD"/>
    <w:p w:rsidRDefault="00990BCD" w:rsidP="00990BCD" w:rsidR="00990BCD">
      <w:r>
        <w:t>Uputa o pravnom lijeku: Protiv zaključka nije dopušten pravni lijek (čl. 19. st. 7. SZ).</w:t>
      </w:r>
    </w:p>
    <w:p w:rsidRDefault="00990BCD" w:rsidP="00990BCD" w:rsidR="00990BCD"/>
    <w:p w:rsidRDefault="00DE74A7" w:rsidP="00DE74A7" w:rsidR="00DE74A7">
      <w:pPr>
        <w:ind w:left="6372"/>
      </w:pPr>
      <w:r>
        <w:t xml:space="preserve">          </w:t>
      </w:r>
    </w:p>
    <w:p w:rsidRDefault="00DE74A7" w:rsidP="00DE74A7" w:rsidR="006462D2">
      <w:pPr>
        <w:ind w:left="6372"/>
      </w:pPr>
      <w:r>
        <w:t xml:space="preserve">           Za točnost otpravka</w:t>
      </w:r>
    </w:p>
    <w:p w:rsidRDefault="00DE74A7" w:rsidP="00DE74A7" w:rsidR="00DE74A7">
      <w:pPr>
        <w:ind w:firstLine="708" w:left="6372"/>
      </w:pPr>
      <w:r>
        <w:t xml:space="preserve">     Maja Hajtek</w:t>
      </w:r>
    </w:p>
    <w:sectPr w:rsidR="00DE74A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A74" w:rsidP="00695A74" w:rsidR="00695A74">
      <w:r>
        <w:separator/>
      </w:r>
    </w:p>
  </w:endnote>
  <w:endnote w:id="0" w:type="continuationSeparator">
    <w:p w:rsidRDefault="00695A74" w:rsidP="00695A74" w:rsidR="0069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167216"/>
      <w:docPartObj>
        <w:docPartGallery w:val="Page Numbers (Bottom of Page)"/>
        <w:docPartUnique/>
      </w:docPartObj>
    </w:sdtPr>
    <w:sdtEndPr/>
    <w:sdtContent>
      <w:p w:rsidRDefault="00695A74" w:rsidR="00695A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4A7">
          <w:rPr>
            <w:noProof/>
          </w:rPr>
          <w:t>1</w:t>
        </w:r>
        <w:r>
          <w:fldChar w:fldCharType="end"/>
        </w:r>
      </w:p>
    </w:sdtContent>
  </w:sdt>
  <w:p w:rsidRDefault="00695A74" w:rsidR="00695A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A74" w:rsidP="00695A74" w:rsidR="00695A74">
      <w:r>
        <w:separator/>
      </w:r>
    </w:p>
  </w:footnote>
  <w:footnote w:id="0" w:type="continuationSeparator">
    <w:p w:rsidRDefault="00695A74" w:rsidP="00695A74" w:rsidR="00695A7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E39"/>
    <w:rsid w:val="00006E80"/>
    <w:rsid w:val="000517D3"/>
    <w:rsid w:val="000E5A48"/>
    <w:rsid w:val="002D6E75"/>
    <w:rsid w:val="00313E39"/>
    <w:rsid w:val="006462D2"/>
    <w:rsid w:val="00695A74"/>
    <w:rsid w:val="00972B17"/>
    <w:rsid w:val="00990BCD"/>
    <w:rsid w:val="00DE74A7"/>
    <w:rsid w:val="00E5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5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A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A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5A74"/>
  </w:style>
  <w:style w:styleId="Podnoje" w:type="paragraph">
    <w:name w:val="footer"/>
    <w:basedOn w:val="Normal"/>
    <w:link w:val="PodnojeChar"/>
    <w:uiPriority w:val="99"/>
    <w:unhideWhenUsed/>
    <w:rsid w:val="00695A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5A74"/>
  </w:style>
  <w:style w:styleId="Tekstrezerviranogmjesta" w:type="character">
    <w:name w:val="Placeholder Text"/>
    <w:basedOn w:val="Zadanifontodlomka"/>
    <w:uiPriority w:val="99"/>
    <w:semiHidden/>
    <w:rsid w:val="00DE7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5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A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A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5A74"/>
  </w:style>
  <w:style w:styleId="Podnoje" w:type="paragraph">
    <w:name w:val="footer"/>
    <w:basedOn w:val="Normal"/>
    <w:link w:val="PodnojeChar"/>
    <w:uiPriority w:val="99"/>
    <w:unhideWhenUsed/>
    <w:rsid w:val="00695A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5A74"/>
  </w:style>
  <w:style w:styleId="Tekstrezerviranogmjesta" w:type="character">
    <w:name w:val="Placeholder Text"/>
    <w:basedOn w:val="Zadanifontodlomka"/>
    <w:uiPriority w:val="99"/>
    <w:semiHidden/>
    <w:rsid w:val="00DE7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St-335/2019-26</izvorni_sadrzaj>
    <derivirana_varijabla naziv="DomainObject.PredzadnjaOdlukaIzPredmeta.Oznaka_1">St-335/2019-26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207</properties:Words>
  <properties:Characters>1050</properties:Characters>
  <properties:Lines>43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2019-03-15T09:53:00Z</dcterms:created>
  <dc:creator>Danijela Uzelac</dc:creator>
  <dc:description/>
  <cp:keywords/>
  <cp:lastModifiedBy>Katarina Franjić</cp:lastModifiedBy>
  <cp:lastPrinted>2019-03-22T11:57:00Z</cp:lastPrinted>
  <dcterms:modified xmlns:xsi="http://www.w3.org/2001/XMLSchema-instance" xsi:type="dcterms:W3CDTF">2019-03-22T11:57:00Z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(st-335-19 zaključak odgoda i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