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84ab" w14:paraId="def84ab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BA6465" w:rsidRPr="00BA6465">
        <w:rPr>
          <w:b/>
          <w:sz w:val="24"/>
        </w:rPr>
        <w:t>ESPADA d.o.o.</w:t>
      </w:r>
      <w:r w:rsidRPr="003D5956">
        <w:rPr>
          <w:b/>
          <w:sz w:val="24"/>
        </w:rPr>
        <w:t xml:space="preserve">, </w:t>
      </w:r>
      <w:r w:rsidR="00BA6465" w:rsidRPr="00BA6465">
        <w:rPr>
          <w:b/>
          <w:sz w:val="24"/>
        </w:rPr>
        <w:t>Tenja</w:t>
      </w:r>
      <w:r w:rsidRPr="003D5956">
        <w:rPr>
          <w:b/>
          <w:sz w:val="24"/>
        </w:rPr>
        <w:t xml:space="preserve">, </w:t>
      </w:r>
      <w:r w:rsidR="00BA6465" w:rsidRPr="00BA6465">
        <w:rPr>
          <w:b/>
          <w:sz w:val="24"/>
        </w:rPr>
        <w:t>V. Mačeka 23</w:t>
      </w:r>
      <w:r w:rsidRPr="003D5956">
        <w:rPr>
          <w:b/>
          <w:sz w:val="24"/>
        </w:rPr>
        <w:t xml:space="preserve">, MBS: </w:t>
      </w:r>
      <w:r w:rsidR="00BA6465" w:rsidRPr="00BA6465">
        <w:rPr>
          <w:b/>
          <w:sz w:val="24"/>
        </w:rPr>
        <w:t>030102246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BA6465" w:rsidRPr="00BA6465">
        <w:rPr>
          <w:b/>
          <w:sz w:val="24"/>
        </w:rPr>
        <w:t>98581498916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BA6465" w:rsidRPr="00BA6465">
        <w:rPr>
          <w:b/>
        </w:rPr>
        <w:t>Nenad Drašković, OIB: 60109043406</w:t>
      </w:r>
      <w:r w:rsidRPr="00754992">
        <w:rPr>
          <w:b/>
        </w:rPr>
        <w:t xml:space="preserve">, </w:t>
      </w:r>
      <w:r w:rsidR="00BA6465" w:rsidRPr="00BA6465">
        <w:rPr>
          <w:b/>
        </w:rPr>
        <w:t>Tenja, Ulica Svete Ane 51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BA6465">
        <w:rPr>
          <w:b/>
        </w:rPr>
        <w:t>ESPADA d.o.o., Tenja, V. Mačeka 23, MBS: 030102246</w:t>
      </w:r>
      <w:r w:rsidR="00BA6465">
        <w:t xml:space="preserve">, </w:t>
      </w:r>
      <w:r w:rsidR="00BA6465">
        <w:rPr>
          <w:b/>
        </w:rPr>
        <w:t>OIB: 98581498916</w:t>
      </w:r>
      <w:r w:rsidR="00BA6465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BA6465">
        <w:rPr>
          <w:b/>
        </w:rPr>
        <w:t>Nenad Drašković, Tenja, Ulica Svete Ane 51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BA6465">
        <w:rPr>
          <w:b/>
        </w:rPr>
        <w:t>Nenad Drašković, Tenja, Ulica Svete Ane 51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BA6465">
        <w:rPr>
          <w:b/>
        </w:rPr>
        <w:t>Nenad Drašković, Tenja, Ulica Svete Ane 51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BA6465">
        <w:rPr>
          <w:b/>
        </w:rPr>
        <w:t>Nenad Drašković, Tenja, Ulica Svete Ane 51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FD1C9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BA6465" w:rsidRPr="00BA6465">
        <w:t>Nenad Drašković, Tenja, Ulica Svete Ane 51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C97" w:rsidR="004E5C97">
      <w:r>
        <w:separator/>
      </w:r>
    </w:p>
  </w:endnote>
  <w:endnote w:id="0" w:type="continuationSeparator">
    <w:p w:rsidRDefault="004E5C97" w:rsidR="004E5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C97" w:rsidR="004E5C97">
      <w:r>
        <w:separator/>
      </w:r>
    </w:p>
  </w:footnote>
  <w:footnote w:id="0" w:type="continuationSeparator">
    <w:p w:rsidRDefault="004E5C97" w:rsidR="004E5C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5C97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7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98061D" w:rsidR="009806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75561">
      <w:t>6 St-2017/16-3</w:t>
    </w:r>
  </w:p>
  <w:p w:rsidRDefault="004E5C97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F75561">
      <w:t>2017</w:t>
    </w:r>
    <w:r>
      <w:t>/16-3</w:t>
    </w:r>
  </w:p>
  <w:p w:rsidRDefault="004E5C97" w:rsidP="00546D11" w:rsidR="00546D11">
    <w:pPr>
      <w:jc w:val="right"/>
    </w:pPr>
  </w:p>
  <w:p w:rsidRDefault="004E5C97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4E5C97"/>
    <w:rsid w:val="00531D16"/>
    <w:rsid w:val="00556767"/>
    <w:rsid w:val="0058380C"/>
    <w:rsid w:val="005E147B"/>
    <w:rsid w:val="00630962"/>
    <w:rsid w:val="006A1793"/>
    <w:rsid w:val="006F19F3"/>
    <w:rsid w:val="00712941"/>
    <w:rsid w:val="00754992"/>
    <w:rsid w:val="00784800"/>
    <w:rsid w:val="007E05E0"/>
    <w:rsid w:val="00850AF8"/>
    <w:rsid w:val="008A0198"/>
    <w:rsid w:val="008A6DA0"/>
    <w:rsid w:val="008A7573"/>
    <w:rsid w:val="008F70F4"/>
    <w:rsid w:val="00924C72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B12CEE"/>
    <w:rsid w:val="00B54901"/>
    <w:rsid w:val="00BA6465"/>
    <w:rsid w:val="00BC1AD9"/>
    <w:rsid w:val="00C82903"/>
    <w:rsid w:val="00DB04C4"/>
    <w:rsid w:val="00DD2EE2"/>
    <w:rsid w:val="00DE4E72"/>
    <w:rsid w:val="00DF587A"/>
    <w:rsid w:val="00E01748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017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17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7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7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017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17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7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7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6ACE9-956F-41E9-B934-D32E3F1E5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2485</properties:Characters>
  <properties:Lines>107</properties:Lines>
  <properties:Paragraphs>24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2016-11-11T12:45:00Z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