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b6b3" w14:paraId="9aeb6b3" w:rsidRDefault="000022B6" w:rsidP="000022B6" w:rsidR="000022B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0022B6" w:rsidP="000022B6" w:rsidR="000022B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CB MUSTANG j.d.o.o. za ugostiteljstvo, OIB: 93877123132 sa sjedištem u Julija Merlića 15, Varaždin, dana 25. travnja 2018.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0022B6" w:rsidP="000022B6" w:rsidR="000022B6">
      <w:pPr>
        <w:spacing w:after="0"/>
        <w:jc w:val="center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366FFB">
        <w:rPr>
          <w:rFonts w:cs="Times New Roman"/>
        </w:rPr>
        <w:t>CB MUSTANG j.d.o.o. za ugostiteljstvo, OIB: 93877123132 sa sjedištem u Julija Merlića 15, Varaždin</w:t>
      </w:r>
      <w:r>
        <w:rPr>
          <w:rFonts w:cs="Times New Roman"/>
        </w:rPr>
        <w:t>, s danom 25. travnja 2018. u 14,00 sati.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366FFB">
        <w:rPr>
          <w:rFonts w:cs="Times New Roman"/>
        </w:rPr>
        <w:t>CB MUSTANG j.d.o.o. za ugostiteljstvo, OIB: 93877123132 sa sjedištem u Julija Merlića 15, Varaždin</w:t>
      </w:r>
      <w:r>
        <w:rPr>
          <w:rFonts w:cs="Times New Roman"/>
        </w:rPr>
        <w:t>.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366FFB">
        <w:rPr>
          <w:rFonts w:cs="Times New Roman"/>
        </w:rPr>
        <w:t xml:space="preserve">Sanja </w:t>
      </w:r>
      <w:proofErr w:type="spellStart"/>
      <w:r w:rsidR="00366FFB">
        <w:rPr>
          <w:rFonts w:cs="Times New Roman"/>
        </w:rPr>
        <w:t>Janči</w:t>
      </w:r>
      <w:proofErr w:type="spellEnd"/>
      <w:r w:rsidR="00366FFB">
        <w:rPr>
          <w:rFonts w:cs="Times New Roman"/>
        </w:rPr>
        <w:t xml:space="preserve">, OIB: 93345021703, Mihovila </w:t>
      </w:r>
      <w:proofErr w:type="spellStart"/>
      <w:r w:rsidR="00366FFB">
        <w:rPr>
          <w:rFonts w:cs="Times New Roman"/>
        </w:rPr>
        <w:t>Pavleka</w:t>
      </w:r>
      <w:proofErr w:type="spellEnd"/>
      <w:r w:rsidR="00366FFB">
        <w:rPr>
          <w:rFonts w:cs="Times New Roman"/>
        </w:rPr>
        <w:t xml:space="preserve"> </w:t>
      </w:r>
      <w:proofErr w:type="spellStart"/>
      <w:r w:rsidR="00366FFB">
        <w:rPr>
          <w:rFonts w:cs="Times New Roman"/>
        </w:rPr>
        <w:t>Miškine</w:t>
      </w:r>
      <w:proofErr w:type="spellEnd"/>
      <w:r w:rsidR="00366FFB">
        <w:rPr>
          <w:rFonts w:cs="Times New Roman"/>
        </w:rPr>
        <w:t xml:space="preserve"> 25, Čakovec.</w:t>
      </w:r>
    </w:p>
    <w:p w:rsidRDefault="000022B6" w:rsidP="000022B6" w:rsidR="000022B6">
      <w:pPr>
        <w:spacing w:after="0"/>
        <w:jc w:val="both"/>
        <w:rPr>
          <w:rFonts w:cs="Times New Roman"/>
          <w:color w:val="FF0000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366FFB">
        <w:rPr>
          <w:rFonts w:cs="Times New Roman"/>
        </w:rPr>
        <w:t>CB MUSTANG j.d.o.o. za ugostiteljstvo, OIB: 93877123132 sa sjedištem u Julija Merlića 15, Varaždin</w:t>
      </w:r>
      <w:r>
        <w:rPr>
          <w:rFonts w:cs="Times New Roman"/>
        </w:rPr>
        <w:t>, bit će brisan iz sudskog registra.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022B6" w:rsidP="000022B6" w:rsidR="000022B6">
      <w:pPr>
        <w:spacing w:after="0"/>
        <w:jc w:val="both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  <w:color w:val="FF0000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366FFB">
        <w:rPr>
          <w:rFonts w:cs="Times New Roman"/>
        </w:rPr>
        <w:t>20</w:t>
      </w:r>
      <w:r>
        <w:rPr>
          <w:rFonts w:cs="Times New Roman"/>
        </w:rPr>
        <w:t xml:space="preserve">.02.2018.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25. travnja 2018.</w:t>
      </w: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431753">
        <w:rPr>
          <w:rFonts w:cs="Times New Roman"/>
        </w:rPr>
        <w:t>, v.r.</w:t>
      </w:r>
    </w:p>
    <w:p w:rsidRDefault="00431753" w:rsidP="000022B6" w:rsidR="0043175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0022B6" w:rsidP="000022B6" w:rsidR="000022B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0022B6" w:rsidP="000022B6" w:rsidR="000022B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0022B6" w:rsidP="000022B6" w:rsidR="000022B6">
      <w:pPr>
        <w:spacing w:after="0"/>
        <w:jc w:val="both"/>
      </w:pPr>
      <w:r>
        <w:tab/>
        <w:t>O žalbi protiv rješenja sudskog savjetnika odlučuje sudac pojedinac toga suda.</w:t>
      </w:r>
    </w:p>
    <w:p w:rsidRDefault="000022B6" w:rsidP="000022B6" w:rsidR="000022B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0022B6" w:rsidP="000022B6" w:rsidR="000022B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022B6" w:rsidP="000022B6" w:rsidR="000022B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0022B6" w:rsidP="000022B6" w:rsidR="000022B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366FFB" w:rsidP="000022B6" w:rsidR="00366FF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CB MUSTANG j.d.o.o. za ugostiteljstvo, OIB: 93877123132 sa sjedištem u Julija Merlića 15, Varaždin </w:t>
      </w:r>
    </w:p>
    <w:p w:rsidRDefault="000022B6" w:rsidP="000022B6" w:rsidR="000022B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66FFB">
        <w:rPr>
          <w:rFonts w:cs="Times New Roman"/>
        </w:rPr>
        <w:t xml:space="preserve">Mirjana Cvetko, </w:t>
      </w:r>
      <w:proofErr w:type="spellStart"/>
      <w:r w:rsidR="00366FFB">
        <w:rPr>
          <w:rFonts w:cs="Times New Roman"/>
        </w:rPr>
        <w:t>Hrašćica</w:t>
      </w:r>
      <w:proofErr w:type="spellEnd"/>
      <w:r w:rsidR="00366FFB">
        <w:rPr>
          <w:rFonts w:cs="Times New Roman"/>
        </w:rPr>
        <w:t>, Braće Radića 3</w:t>
      </w:r>
    </w:p>
    <w:p w:rsidRDefault="000022B6" w:rsidP="000022B6" w:rsidR="000022B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0022B6" w:rsidP="000022B6" w:rsidR="000022B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 Ispostava Varaždin</w:t>
      </w:r>
    </w:p>
    <w:p w:rsidRDefault="000022B6" w:rsidP="000022B6" w:rsidR="000022B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366FFB">
        <w:rPr>
          <w:rFonts w:cs="Times New Roman"/>
        </w:rPr>
        <w:t xml:space="preserve">Sanja </w:t>
      </w:r>
      <w:proofErr w:type="spellStart"/>
      <w:r w:rsidR="00366FFB">
        <w:rPr>
          <w:rFonts w:cs="Times New Roman"/>
        </w:rPr>
        <w:t>Janči</w:t>
      </w:r>
      <w:proofErr w:type="spellEnd"/>
      <w:r w:rsidR="00366FFB">
        <w:rPr>
          <w:rFonts w:cs="Times New Roman"/>
        </w:rPr>
        <w:t xml:space="preserve">, Mihovila </w:t>
      </w:r>
      <w:proofErr w:type="spellStart"/>
      <w:r w:rsidR="00366FFB">
        <w:rPr>
          <w:rFonts w:cs="Times New Roman"/>
        </w:rPr>
        <w:t>Pavleka</w:t>
      </w:r>
      <w:proofErr w:type="spellEnd"/>
      <w:r w:rsidR="00366FFB">
        <w:rPr>
          <w:rFonts w:cs="Times New Roman"/>
        </w:rPr>
        <w:t xml:space="preserve"> </w:t>
      </w:r>
      <w:proofErr w:type="spellStart"/>
      <w:r w:rsidR="00366FFB">
        <w:rPr>
          <w:rFonts w:cs="Times New Roman"/>
        </w:rPr>
        <w:t>Miškine</w:t>
      </w:r>
      <w:proofErr w:type="spellEnd"/>
      <w:r w:rsidR="00366FFB">
        <w:rPr>
          <w:rFonts w:cs="Times New Roman"/>
        </w:rPr>
        <w:t xml:space="preserve"> 25, Čakovec</w:t>
      </w:r>
    </w:p>
    <w:p w:rsidRDefault="000022B6" w:rsidP="000022B6" w:rsidR="000022B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spacing w:after="0"/>
        <w:rPr>
          <w:rFonts w:cs="Times New Roman"/>
        </w:rPr>
      </w:pPr>
    </w:p>
    <w:p w:rsidRDefault="000022B6" w:rsidP="000022B6" w:rsidR="000022B6">
      <w:pPr>
        <w:rPr>
          <w:rFonts w:cs="Times New Roman"/>
        </w:rPr>
      </w:pPr>
    </w:p>
    <w:p w:rsidRDefault="00AE649C" w:rsidP="000022B6" w:rsidR="00AE649C" w:rsidRPr="000022B6"/>
    <w:sectPr w:rsidSect="0032366B" w:rsidR="00AE649C" w:rsidRPr="000022B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2B6" w:rsidR="008333A9">
    <w:pPr>
      <w:pStyle w:val="Zaglavlje"/>
    </w:pPr>
    <w:r>
      <w:rPr>
        <w:rStyle w:val="PozadinaSvijetloCrvena"/>
        <w:shd w:fill="auto" w:color="auto" w:val="clear"/>
      </w:rPr>
      <w:t>Poslovni broj: 8 St-72/18-6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2B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F6B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FFB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753"/>
    <w:rsid w:val="00433D82"/>
    <w:rsid w:val="00437222"/>
    <w:rsid w:val="0044391A"/>
    <w:rsid w:val="00450FFB"/>
    <w:rsid w:val="0045144E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22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0022B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22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0022B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93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St-72/2018-6</izvorni_sadrzaj>
    <derivirana_varijabla naziv="DomainObject.Oznaka_1">St-72/2018-6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MUSTANG jednostavno društvo s ograničenom odgovornošću za ugostiteljstvo zastupanog po punomoćniku Mirjana Cvetko</izvorni_sadrzaj>
    <derivirana_varijabla naziv="DomainObject.Predmet.ProtustrankaFormated_1">  CB MUSTANG jednostavno društvo s ograničenom odgovornošću za ugostiteljstvo zastupanog po punomoćniku Mirjana Cvetko</derivirana_varijabla>
  </DomainObject.Predmet.ProtustrankaFormated>
  <DomainObject.Predmet.ProtustrankaFormatedOIB>
    <izvorni_sadrzaj>  CB MUSTANG jednostavno društvo s ograničenom odgovornošću za ugostiteljstvo, OIB 93877123132 zastupanog po punomoćniku Mirjana Cvetko</izvorni_sadrzaj>
    <derivirana_varijabla naziv="DomainObject.Predmet.ProtustrankaFormatedOIB_1">  CB MUSTANG jednostavno društvo s ograničenom odgovornošću za ugostiteljstvo, OIB 93877123132 zastupanog po punomoćniku Mirjana Cvetko</derivirana_varijabla>
  </DomainObject.Predmet.ProtustrankaFormatedOIB>
  <DomainObject.Predmet.ProtustrankaFormatedWithAdress>
    <izvorni_sadrzaj> CB MUSTANG jednostavno društvo s ograničenom odgovornošću za ugostiteljstvo, Julija Merlića 15, 42000 Varaždin zastupanog po punomoćniku Mirjana Cvetko</izvorni_sadrzaj>
    <derivirana_varijabla naziv="DomainObject.Predmet.ProtustrankaFormatedWithAdress_1"> CB MUSTANG jednostavno društvo s ograničenom odgovornošću za ugostiteljstvo, Julija Merlića 15, 42000 Varaždin zastupanog po punomoćniku Mirjana Cvetko</derivirana_varijabla>
  </DomainObject.Predmet.ProtustrankaFormatedWithAdress>
  <DomainObject.Predmet.ProtustrankaFormatedWithAdressOIB>
    <izvorni_sadrzaj> CB MUSTANG jednostavno društvo s ograničenom odgovornošću za ugostiteljstvo, OIB 93877123132, Julija Merlića 15, 42000 Varaždin zastupanog po punomoćniku Mirjana Cvetko</izvorni_sadrzaj>
    <derivirana_varijabla naziv="DomainObject.Predmet.ProtustrankaFormatedWithAdressOIB_1"> CB MUSTANG jednostavno društvo s ograničenom odgovornošću za ugostiteljstvo, OIB 93877123132, Julija Merlića 15, 42000 Varaždin zastupanog po punomoćniku Mirjana Cvetko</derivirana_varijabla>
  </DomainObject.Predmet.ProtustrankaFormatedWithAdressOIB>
  <DomainObject.Predmet.ProtustrankaWithAdress>
    <izvorni_sadrzaj>CB MUSTANG jednostavno društvo s ograničenom odgovornošću za ugostiteljstvo Julija Merlića 15, 42000 Varaždin</izvorni_sadrzaj>
    <derivirana_varijabla naziv="DomainObject.Predmet.ProtustrankaWithAdress_1">CB MUSTANG jednostavno društvo s ograničenom odgovornošću za ugostiteljstvo Julija Merlića 15, 42000 Varaždin</derivirana_varijabla>
  </DomainObject.Predmet.ProtustrankaWithAdress>
  <DomainObject.Predmet.ProtustrankaWithAdressOIB>
    <izvorni_sadrzaj>CB MUSTANG jednostavno društvo s ograničenom odgovornošću za ugostiteljstvo, OIB 93877123132, Julija Merlića 15, 42000 Varaždin</izvorni_sadrzaj>
    <derivirana_varijabla naziv="DomainObject.Predmet.ProtustrankaWithAdressOIB_1">CB MUSTANG jednostavno društvo s ograničenom odgovornošću za ugostiteljstvo, OIB 93877123132, Julija Merlića 15, 42000 Varaždin</derivirana_varijabla>
  </DomainObject.Predmet.ProtustrankaWithAdressOIB>
  <DomainObject.Predmet.ProtustrankaNazivFormated>
    <izvorni_sadrzaj>CB MUSTANG jednostavno društvo s ograničenom odgovornošću za ugostiteljstvo</izvorni_sadrzaj>
    <derivirana_varijabla naziv="DomainObject.Predmet.ProtustrankaNazivFormated_1">CB MUSTANG jednostavno društvo s ograničenom odgovornošću za ugostiteljstvo</derivirana_varijabla>
  </DomainObject.Predmet.ProtustrankaNazivFormated>
  <DomainObject.Predmet.ProtustrankaNazivFormatedOIB>
    <izvorni_sadrzaj>CB MUSTANG jednostavno društvo s ograničenom odgovornošću za ugostiteljstvo, OIB 93877123132</izvorni_sadrzaj>
    <derivirana_varijabla naziv="DomainObject.Predmet.ProtustrankaNazivFormatedOIB_1">CB MUSTANG jednostavno društvo s ograničenom odgovornošću za ugostiteljstvo, OIB 93877123132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84355.72</izvorni_sadrzaj>
    <derivirana_varijabla naziv="DomainObject.Predmet.TrenutnaVrijednost_1">84355.72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CB MUSTANG jednostavno društvo s ograničenom odgovornošću za ugostiteljstvo zastupanog po punomoćniku Mirjana Cvetko</item>
    </izvorni_sadrzaj>
    <derivirana_varijabla naziv="DomainObject.Predmet.ProtuStrankaListFormated_1">
      <item>CB MUSTANG jednostavno društvo s ograničenom odgovornošću za ugostiteljstvo zastupanog po punomoćniku Mirjana Cvetko</item>
    </derivirana_varijabla>
  </DomainObject.Predmet.ProtuStrankaListFormated>
  <DomainObject.Predmet.ProtuStrankaListFormatedOIB>
    <izvorni_sadrzaj>
      <item>CB MUSTANG jednostavno društvo s ograničenom odgovornošću za ugostiteljstvo, OIB 93877123132 zastupanog po punomoćniku Mirjana Cvetko</item>
    </izvorni_sadrzaj>
    <derivirana_varijabla naziv="DomainObject.Predmet.ProtuStrankaListFormatedOIB_1">
      <item>CB MUSTANG jednostavno društvo s ograničenom odgovornošću za ugostiteljstvo, OIB 93877123132 zastupanog po punomoćniku Mirjana Cvetko</item>
    </derivirana_varijabla>
  </DomainObject.Predmet.ProtuStrankaListFormatedOIB>
  <DomainObject.Predmet.ProtuStrankaListFormatedWithAdress>
    <izvorni_sadrzaj>
      <item>CB MUSTANG jednostavno društvo s ograničenom odgovornošću za ugostiteljstvo, Julija Merlića 15, 42000 Varaždin zastupanog po punomoćniku Mirjana Cvetko</item>
    </izvorni_sadrzaj>
    <derivirana_varijabla naziv="DomainObject.Predmet.ProtuStrankaListFormatedWithAdress_1">
      <item>CB MUSTANG jednostavno društvo s ograničenom odgovornošću za ugostiteljstvo, Julija Merlića 15, 42000 Varaždin zastupanog po punomoćniku Mirjana Cvetko</item>
    </derivirana_varijabla>
  </DomainObject.Predmet.ProtuStrankaListFormatedWithAdress>
  <DomainObject.Predmet.ProtuStrankaListFormatedWithAdressOIB>
    <izvorni_sadrzaj>
      <item>CB MUSTANG jednostavno društvo s ograničenom odgovornošću za ugostiteljstvo, OIB 93877123132, Julija Merlića 15, 42000 Varaždin zastupanog po punomoćniku Mirjana Cvetko</item>
    </izvorni_sadrzaj>
    <derivirana_varijabla naziv="DomainObject.Predmet.ProtuStrankaListFormatedWithAdressOIB_1">
      <item>CB MUSTANG jednostavno društvo s ograničenom odgovornošću za ugostiteljstvo, OIB 93877123132, Julija Merlića 15, 42000 Varaždin zastupanog po punomoćniku Mirjana Cvetko</item>
    </derivirana_varijabla>
  </DomainObject.Predmet.ProtuStrankaListFormatedWithAdressOIB>
  <DomainObject.Predmet.ProtuStrankaListNazivFormated>
    <izvorni_sadrzaj>
      <item>CB MUSTANG jednostavno društvo s ograničenom odgovornošću za ugostiteljstvo</item>
    </izvorni_sadrzaj>
    <derivirana_varijabla naziv="DomainObject.Predmet.ProtuStrankaListNazivFormated_1">
      <item>CB MUSTANG jednostavno društvo s ograničenom odgovornošću za ugostiteljstvo</item>
    </derivirana_varijabla>
  </DomainObject.Predmet.ProtuStrankaListNazivFormated>
  <DomainObject.Predmet.ProtuStrankaListNazivFormatedOIB>
    <izvorni_sadrzaj>
      <item>CB MUSTANG jednostavno društvo s ograničenom odgovornošću za ugostiteljstvo, OIB 93877123132</item>
    </izvorni_sadrzaj>
    <derivirana_varijabla naziv="DomainObject.Predmet.ProtuStrankaListNazivFormatedOIB_1">
      <item>CB MUSTANG jednostavno društvo s ograničenom odgovornošću za ugostiteljstvo, OIB 93877123132</item>
    </derivirana_varijabla>
  </DomainObject.Predmet.ProtuStrankaListNazivFormatedOIB>
  <DomainObject.Predmet.OstaliListFormated>
    <izvorni_sadrzaj>
      <item>Sudski registar</item>
      <item>Mirjana Cvetko punomoćnik sudionika u postupku CB MUSTANG jednostavno društvo s ograničenom odgovornošću za ugostiteljstvo</item>
    </izvorni_sadrzaj>
    <derivirana_varijabla naziv="DomainObject.Predmet.OstaliListFormated_1">
      <item>Sudski registar</item>
      <item>Mirjana Cvetko punomoćnik sudionika u postupku CB MUSTANG jednostavno društvo s ograničenom odgovornošću za ugostiteljstvo</item>
    </derivirana_varijabla>
  </DomainObject.Predmet.OstaliListFormated>
  <DomainObject.Predmet.OstaliListFormatedOIB>
    <izvorni_sadrzaj>
      <item>Sudski registar</item>
      <item>Mirjana Cvetko, OIB 19978950997 punomoćnik sudionika u postupku CB MUSTANG jednostavno društvo s ograničenom odgovornošću za ugostiteljstvo</item>
    </izvorni_sadrzaj>
    <derivirana_varijabla naziv="DomainObject.Predmet.OstaliListFormatedOIB_1">
      <item>Sudski registar</item>
      <item>Mirjana Cvetko, OIB 19978950997 punomoćnik sudionika u postupku CB MUSTANG jednostavno društvo s ograničenom odgovornošću za ugostiteljstvo</item>
    </derivirana_varijabla>
  </DomainObject.Predmet.OstaliListFormatedOIB>
  <DomainObject.Predmet.OstaliListFormatedWithAdress>
    <izvorni_sadrzaj>
      <item>Sudski registar</item>
      <item>Mirjana Cvetko, Braće Radića 3, 42000 Hrašćica punomoćnik sudionika u postupku CB MUSTANG jednostavno društvo s ograničenom odgovornošću za ugostiteljstvo</item>
    </izvorni_sadrzaj>
    <derivirana_varijabla naziv="DomainObject.Predmet.OstaliListFormatedWithAdress_1">
      <item>Sudski registar</item>
      <item>Mirjana Cvetko, Braće Radića 3, 42000 Hrašćica punomoćnik sudionika u postupku CB MUSTANG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Mirjana Cvetko, OIB 19978950997, Braće Radića 3, 42000 Hrašćica punomoćnik sudionika u postupku CB MUSTANG jednostavno društvo s ograničenom odgovornošću za ugostiteljstvo</item>
    </izvorni_sadrzaj>
    <derivirana_varijabla naziv="DomainObject.Predmet.OstaliListFormatedWithAdressOIB_1">
      <item>Sudski registar</item>
      <item>Mirjana Cvetko, OIB 19978950997, Braće Radića 3, 42000 Hrašćica punomoćnik sudionika u postupku CB MUSTANG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Mirjana Cvetko</item>
    </izvorni_sadrzaj>
    <derivirana_varijabla naziv="DomainObject.Predmet.OstaliListNazivFormated_1">
      <item>Sudski registar</item>
      <item>Mirjana Cvetko</item>
    </derivirana_varijabla>
  </DomainObject.Predmet.OstaliListNazivFormated>
  <DomainObject.Predmet.OstaliListNazivFormatedOIB>
    <izvorni_sadrzaj>
      <item>Sudski registar</item>
      <item>Mirjana Cvetko, OIB 19978950997</item>
    </izvorni_sadrzaj>
    <derivirana_varijabla naziv="DomainObject.Predmet.OstaliListNazivFormatedOIB_1">
      <item>Sudski registar</item>
      <item>Mirjana Cvetko, OIB 19978950997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St-72/2018-6</izvorni_sadrzaj>
    <derivirana_varijabla naziv="DomainObject.PoslovniBrojDokumenta_1">St-72/2018-6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CB MUSTANG jednostavno društvo s ograničenom odgovornošću za ugostiteljstvo</izvorni_sadrzaj>
    <derivirana_varijabla naziv="DomainObject.Predmet.ProtustrankaIDrugi_1">CB MUSTANG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CB MUSTANG jednostavno društvo s ograničenom odgovornošću za ugostiteljstvo, OIB 93877123132, Julija Merlića 15, 42000 Varaždin</izvorni_sadrzaj>
    <derivirana_varijabla naziv="DomainObject.Predmet.ProtustrankaIDrugiAdressOIB_1">CB MUSTANG jednostavno društvo s ograničenom odgovornošću za ugostiteljstvo, OIB 93877123132, Julija Merlića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St-72/2018-6</izvorni_sadrzaj>
    <derivirana_varijabla naziv="DomainObject.Predmet.OdlukaRjesenje.Oznaka_1">St-72/2018-6</derivirana_varijabla>
  </DomainObject.Predmet.OdlukaRjesenje.Oznaka>
  <DomainObject.Predmet.SudioniciListNaziv>
    <izvorni_sadrzaj>
      <item>Financijska agencija</item>
      <item>CB MUSTANG jednostavno društvo s ograničenom odgovornošću za ugostiteljstvo</item>
      <item>Sudski registar</item>
      <item>Mirjana Cvetko</item>
    </izvorni_sadrzaj>
    <derivirana_varijabla naziv="DomainObject.Predmet.SudioniciListNaziv_1">
      <item>Financijska agencija</item>
      <item>CB MUSTANG jednostavno društvo s ograničenom odgovornošću za ugostiteljstvo</item>
      <item>Sudski registar</item>
      <item>Mirjana Cvetko</item>
    </derivirana_varijabla>
  </DomainObject.Predmet.SudioniciListNaziv>
  <DomainObject.Predmet.SudioniciListAdressOIB>
    <izvorni_sadrzaj>
      <item>Financijska agencija, OIB 85821130368, Ulica grada Vukovara 70,10000 Zagreb</item>
      <item>CB MUSTANG jednostavno društvo s ograničenom odgovornošću za ugostiteljstvo, OIB 93877123132, Julija Merlića 15,42000 Varaždin</item>
      <item>Sudski registar</item>
      <item>Mirjana Cvetko, OIB 19978950997, Braće Radića 3,42000 Hrašćica</item>
    </izvorni_sadrzaj>
    <derivirana_varijabla naziv="DomainObject.Predmet.SudioniciListAdressOIB_1">
      <item>Financijska agencija, OIB 85821130368, Ulica grada Vukovara 70,10000 Zagreb</item>
      <item>CB MUSTANG jednostavno društvo s ograničenom odgovornošću za ugostiteljstvo, OIB 93877123132, Julija Merlića 15,42000 Varaždin</item>
      <item>Sudski registar</item>
      <item>Mirjana Cvetko, OIB 19978950997, Braće Radića 3,42000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5060-A601-49F8-90D9-089343301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2943</properties:Characters>
  <properties:Lines>92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2018-04-25T11:09:00Z</cp:lastPrinted>
  <dcterms:modified xmlns:xsi="http://www.w3.org/2001/XMLSchema-instance" xsi:type="dcterms:W3CDTF">2018-04-25T11:09:00Z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St-72/2018-6 / Odluka - Rješenje o otvaranju i zaključenju skraćenog stečajnog postupka (odluka_St-72_2018-6.docx)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