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8680" w14:paraId="7058680" w:rsidRDefault="00D736D7" w:rsidP="00D736D7" w:rsidR="00D736D7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D736D7" w:rsidP="00D736D7" w:rsidR="00D736D7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6D7" w:rsidP="00D736D7" w:rsidR="00D736D7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D736D7" w:rsidP="00D736D7" w:rsidR="00D736D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D736D7" w:rsidP="00D736D7" w:rsidR="00D736D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D736D7" w:rsidP="00D736D7" w:rsidR="00D736D7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D736D7" w:rsidP="00D736D7" w:rsidR="00D736D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A K </w:t>
      </w:r>
    </w:p>
    <w:p w:rsidRDefault="00D736D7" w:rsidP="00D736D7" w:rsidR="00D736D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736D7" w:rsidP="00D736D7" w:rsidR="00D736D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nad  dužnikom VIS d.d. u stečaju, Vis, Šetalište Apolonija Zanelle 5, OIB: 55505367731, povodom prijedloga stečajnog upravitelja Mire Hajdić iz Splita, Smiljanićeva 2, od 22. svibnja 2018. godine, kojim se traži produljenje roka za izradu stečajnog plana,  dana 23. svibnja 2018. godine</w:t>
      </w:r>
    </w:p>
    <w:p w:rsidRDefault="00D736D7" w:rsidP="00D736D7" w:rsidR="00D73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D736D7" w:rsidP="00D736D7" w:rsidR="00D736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Odobrava se stečajnom upravitelju Miri Hajdić produljenje roka  za izradu stečajnog plana na daljnji rok od 60 dana do 31.srpnja 2018.godine. </w:t>
      </w:r>
    </w:p>
    <w:p w:rsidRDefault="00D736D7" w:rsidP="00D736D7" w:rsidR="00D73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podnesku od 22. svibnja 2018. godine, stečajna upraviteljica je zatražila produljenje roka za izradu stečajnog plana na daljnji rok od 60 dana do 31.srpnja 2018.godine.</w:t>
      </w:r>
    </w:p>
    <w:p w:rsidRDefault="00D736D7" w:rsidP="00D736D7" w:rsidR="00D736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Ocijenjujući kao opravdan zahtjev stečajne upraviteljice za produljenje roka za izradu stečajnog plana,ovaj sud je na temelju odredbe čl. 17 Stečajnog zakona (˝Narodne novine˝ 44/96, 29/99, 129/00, 123/03, 82/06, 116/10, 25/12, 133/12 i 45/13; dalje SZ) odlućio kao u izreci.</w:t>
      </w:r>
    </w:p>
    <w:p w:rsidRDefault="00D736D7" w:rsidP="00D736D7" w:rsidR="00D736D7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23. svibnja 2018. godine 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36D7" w:rsidP="00D736D7" w:rsidR="00D736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D736D7" w:rsidP="00D736D7" w:rsidR="00D736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D736D7" w:rsidP="00D736D7" w:rsidR="00D736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D736D7" w:rsidP="00D736D7" w:rsidR="00D736D7">
      <w:pPr>
        <w:pStyle w:val="Bezproreda"/>
      </w:pPr>
    </w:p>
    <w:p w:rsidRDefault="00D736D7" w:rsidP="00D736D7" w:rsidR="00D73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 </w:t>
      </w:r>
    </w:p>
    <w:p w:rsidRDefault="00D736D7" w:rsidP="00D736D7" w:rsidR="00D73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36D7" w:rsidP="00D736D7" w:rsidR="00D736D7"/>
    <w:p w:rsidRDefault="00D736D7" w:rsidP="00D736D7" w:rsidR="00D736D7"/>
    <w:p w:rsidRDefault="00D736D7" w:rsidP="00D736D7" w:rsidR="00D736D7"/>
    <w:p w:rsidRDefault="00D736D7" w:rsidP="00D736D7" w:rsidR="00D736D7"/>
    <w:p w:rsidRDefault="00E87B2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6D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736D7"/>
    <w:rsid w:val="00DB228F"/>
    <w:rsid w:val="00DE53A8"/>
    <w:rsid w:val="00E72187"/>
    <w:rsid w:val="00E87B22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6D7"/>
    <w:pPr>
      <w:spacing w:lineRule="auto" w:line="276" w:after="200"/>
    </w:pPr>
    <w:rPr>
      <w:rFonts w:eastAsiaTheme="minorEastAsia" w:hAnsiTheme="minorHAnsi" w:asciiTheme="minorHAns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36D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6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D7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B2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B2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B2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B2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6D7"/>
    <w:pPr>
      <w:spacing w:after="200" w:line="276" w:lineRule="auto"/>
    </w:pPr>
    <w:rPr>
      <w:rFonts w:asciiTheme="minorHAnsi" w:eastAsiaTheme="minorEastAsia" w:hAnsiTheme="minorHAns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36D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6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D7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B2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B2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B2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B2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92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236</properties:Words>
  <properties:Characters>1226</properties:Characters>
  <properties:Lines>49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2018-05-23T05:15:00Z</dcterms:created>
  <dc:creator>Marija Elez</dc:creator>
  <cp:lastModifiedBy>Marija Elez</cp:lastModifiedBy>
  <cp:lastPrinted>2018-05-23T05:26:00Z</cp:lastPrinted>
  <dcterms:modified xmlns:xsi="http://www.w3.org/2001/XMLSchema-instance" xsi:type="dcterms:W3CDTF">2018-05-23T05:27:00Z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(1.st-172-14 zaključak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