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619c" w14:paraId="5df619c" w:rsidRDefault="0013096E" w:rsidP="00910611" w:rsidR="001309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096E" w:rsidP="00910611" w:rsidR="0013096E">
      <w:r>
        <w:rPr>
          <w:rFonts w:eastAsia="MS Mincho"/>
        </w:rPr>
        <w:t>REPUBLIKA HRVATSKA</w:t>
      </w:r>
    </w:p>
    <w:p w:rsidRDefault="0013096E" w:rsidP="00910611" w:rsidR="0013096E">
      <w:r>
        <w:rPr>
          <w:rFonts w:eastAsia="MS Mincho"/>
        </w:rPr>
        <w:t>TRGOVAČKI SUD U RIJECI</w:t>
      </w:r>
    </w:p>
    <w:p w:rsidRDefault="0013096E" w:rsidR="0013096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3096E" w:rsidP="00910611" w:rsidR="0013096E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723505">
      <w:pPr>
        <w:jc w:val="both"/>
      </w:pPr>
      <w:r>
        <w:tab/>
      </w:r>
      <w:r w:rsidRPr="00DE36C9">
        <w:t xml:space="preserve">Trgovački sud u Rijeci, po stečajnom sucu Danieli Korlević, odlučujući o prijedlogu predlagatelja vjerovnika JADRANKE JEŽABEK – HITREC iz Rijeke, Kumičićeva 11, OIB 37865022746, za otvaranje stečajnog postupka nad dužnikom </w:t>
      </w:r>
      <w:r w:rsidRPr="00DE36C9">
        <w:rPr>
          <w:b/>
        </w:rPr>
        <w:t>Q – TIM d.o.o. Rijeka, A. Starčevića 7</w:t>
      </w:r>
      <w:r w:rsidRPr="00DE36C9">
        <w:t>,</w:t>
      </w:r>
      <w:r>
        <w:t xml:space="preserve"> dana 17. prosinca 2015. godine</w:t>
      </w:r>
    </w:p>
    <w:p w:rsidRDefault="00DE36C9" w:rsidP="009B6B23" w:rsidR="00DE36C9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DE36C9" w:rsidRPr="00DE36C9">
        <w:rPr>
          <w:b/>
        </w:rPr>
        <w:t>Q – TIM d.o.o. Rijeka, A. Starčevića 7</w:t>
      </w:r>
      <w:r w:rsidR="00DE36C9">
        <w:rPr>
          <w:b/>
        </w:rPr>
        <w:t>, OIB 39127064639, MBS 040026454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DE36C9">
        <w:t xml:space="preserve"> Gordana Padjen Štefanić iz Rijeke, Ciottina 20, OIB 18837874897.</w:t>
      </w:r>
      <w:r w:rsidR="00C848FC">
        <w:t xml:space="preserve"> 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C848FC" w:rsidR="00C848F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DE36C9" w:rsidRPr="00DE36C9">
        <w:rPr>
          <w:b/>
        </w:rPr>
        <w:t>Q – TIM d.o.o. Rijeka, A. Starčevića 7, OIB 39127064639, MBS 040026454</w:t>
      </w:r>
      <w:r w:rsidR="006E4C0D">
        <w:rPr>
          <w:b/>
        </w:rPr>
        <w:t>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 w:rsidRPr="009B6B23">
      <w:pPr>
        <w:jc w:val="center"/>
      </w:pPr>
    </w:p>
    <w:p w:rsidRDefault="00321306" w:rsidP="00321306" w:rsidR="00321306" w:rsidRPr="009B6B23">
      <w:pPr>
        <w:jc w:val="center"/>
        <w:rPr>
          <w:b/>
        </w:rPr>
      </w:pPr>
      <w:r w:rsidRPr="009B6B23">
        <w:rPr>
          <w:b/>
        </w:rPr>
        <w:t>Obrazloženje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C848FC" w:rsidP="006E4C0D" w:rsidR="0041378B">
            <w:pPr>
              <w:jc w:val="both"/>
            </w:pPr>
            <w:r>
              <w:t xml:space="preserve"> </w:t>
            </w:r>
            <w:r w:rsidR="0041378B">
              <w:t xml:space="preserve">       </w:t>
            </w:r>
          </w:p>
          <w:p w:rsidRDefault="006E4C0D" w:rsidP="00DE36C9" w:rsidR="006E4C0D">
            <w:pPr>
              <w:jc w:val="both"/>
            </w:pPr>
            <w:r>
              <w:t xml:space="preserve"> </w:t>
            </w:r>
            <w:r>
              <w:tab/>
            </w:r>
            <w:r w:rsidR="00DE36C9">
              <w:t xml:space="preserve"> </w:t>
            </w:r>
          </w:p>
          <w:p w:rsidRDefault="00DE36C9" w:rsidP="00DE36C9" w:rsidR="00DE36C9">
            <w:pPr>
              <w:jc w:val="both"/>
            </w:pPr>
            <w:r>
              <w:t xml:space="preserve">            Predlagatelj je 03. kolovoza 2015. godine podnio prijedlog za otvaranje stečajnog postupka nad dužnikom Q – TIM d.o.o. Rijeka, A. Starčevića 7 (dalje: dužnik). U prijedlogu je naveo da ima novčanu tražbinu prema dužniku temeljem neisplaćene otpremnine za razdoblje rada od 01. siječnja 2010. do 31. srpnja 2014. godine, odnosno do sporazumnog raskida ugovora o radu na neodređeno vrijeme u ukupnom iznosu od 4.593,20 kn. Navodi da dužnik ne može trajno ispunjavati svoje novčane obveze budući mu je račun u blokadi, a obzirom na novonastale okolnosti ne može nastaviti poslovne aktivnosti.  </w:t>
            </w:r>
            <w:r>
              <w:tab/>
            </w:r>
          </w:p>
          <w:p w:rsidRDefault="00DE36C9" w:rsidP="00DE36C9" w:rsidR="00DE36C9">
            <w:pPr>
              <w:jc w:val="both"/>
            </w:pPr>
            <w:r>
              <w:tab/>
              <w:t xml:space="preserve">Rješenjem posl. br. St-93/15-4 od 21. rujna 2015. godine pokrenut je prethodni postupak radi utvrđivanja uvjeta za otvaranje stečajnog postupka nad dužnikom, imenovan privremeni stečajni upravitelj Gordana Padjen Štefanić iz Rijeke, Ciottina 20, čija je dužnost u prethodnom postupku bila izvršiti pregled dužnikovog poslovnog </w:t>
            </w:r>
            <w:r>
              <w:lastRenderedPageBreak/>
              <w:t>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      </w:r>
          </w:p>
          <w:p w:rsidRDefault="00DE36C9" w:rsidP="00DE36C9" w:rsidR="00DE36C9">
            <w:pPr>
              <w:jc w:val="both"/>
            </w:pPr>
            <w:r>
              <w:t xml:space="preserve">  </w:t>
            </w:r>
            <w:r>
              <w:tab/>
              <w:t xml:space="preserve">Prema bilanci dužnika na dan 31. prosinca 2014. godine i bilanci na dan 30. rujna 2015. godine, dužnik ima iskazanu dugotrajnu imovinu u visini od 3.803,00 kn koju čine uložena sredstva u kompjuter i program, a koji su amortizirani, dotrajali i zastarjeli i kao takvi nemaju tržišnu vrijednost. Kratkoročna imovina u iznosu od 48.836,00 kn iskazana u bilanci dužnika odnosi se na potraživanja koja su zastarjela i kao takva realno nenaplativa. Kratkotrajna financijska imovina od 32.490,00 kn odnosi se na dane zajmove koji su dijelom naplaćeni dok se razlika kompenzira s obvezom zajma od vlasnika. </w:t>
            </w:r>
          </w:p>
          <w:p w:rsidRDefault="00DE36C9" w:rsidP="00DE36C9" w:rsidR="00DE36C9">
            <w:pPr>
              <w:jc w:val="both"/>
            </w:pPr>
            <w:r>
              <w:tab/>
              <w:t>Do završetka prethodnog postupka, privremeni stečajni upravitelj utvrdio je kod dužnika postojanje stečajnog razloga iz čl.4. Stečajnog zakona, a to je nesposobnost za plaćanje. Naime, prema Očevidniku o redoslijedu plaćanja kojeg vodi Financijska agencija dužnik na dan 03. studenoga 2015. godine ima iskazane nepodmirene obveze u ukupnom iznosu 4.546,45 kn, račun dužnika je u blokadi od 30. lipnja 2015. godine.</w:t>
            </w:r>
          </w:p>
          <w:p w:rsidRDefault="00DE36C9" w:rsidP="00DE36C9" w:rsidR="00DE36C9">
            <w:pPr>
              <w:jc w:val="both"/>
            </w:pPr>
            <w:r>
              <w:tab/>
              <w:t xml:space="preserve">Obzirom da je u prethodnom postupku utvrđeno da imovina dužnika nije dostatna ni za pokriće troškova prethodnog i otvorenog stečajnog postupka, privremeni stečajni upravitelj predložio je sudu da pozove vjerovnike na uplatu predujma u visini od 25.500,00 kn. </w:t>
            </w:r>
          </w:p>
          <w:p w:rsidRDefault="00DE36C9" w:rsidP="00DE36C9" w:rsidR="00DE36C9">
            <w:pPr>
              <w:jc w:val="both"/>
            </w:pPr>
            <w:r>
              <w:tab/>
              <w:t>Specifikacija troškova obuhvaća trošak nagrade privremenom stečajnom upravitelju u bruto iznosu od 5.000,00 kn, trošak nagrade stečajnom upravitelju u bruto iznosu od 10.000,00 kn, trošak osiguranja stečajnog upravitelja od odgovornosti u iznosu od 5.000,00 kn, naknada stvarnih troškova stečajnog upravitelja u iznosu od 3.000,00 kn, trošak izrade pečata i bankarske usluge u iznosu od 500,00 kn i trošak knjigovodstvenih usluga u iznosu od 2.000,00 kn.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r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i 2. U vezi s čl.441. st.2. </w:t>
            </w:r>
            <w:r w:rsidRPr="009B6B23">
              <w:rPr>
                <w:bCs/>
              </w:rPr>
              <w:t>SZ-a</w:t>
            </w:r>
            <w:r w:rsidR="006116FD">
              <w:rPr>
                <w:bCs/>
              </w:rPr>
              <w:t xml:space="preserve"> (71/15)</w:t>
            </w:r>
            <w:r w:rsidRPr="009B6B23">
              <w:rPr>
                <w:bCs/>
              </w:rPr>
              <w:t xml:space="preserve">,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DE36C9">
              <w:rPr>
                <w:bCs/>
              </w:rPr>
              <w:t>10. studenoga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6E4C0D">
              <w:rPr>
                <w:bCs/>
              </w:rPr>
              <w:t>5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DE36C9">
              <w:rPr>
                <w:bCs/>
              </w:rPr>
              <w:t>25.500</w:t>
            </w:r>
            <w:r w:rsidR="006116FD">
              <w:rPr>
                <w:bCs/>
              </w:rPr>
              <w:t xml:space="preserve">,00 kn, za namirenje troškova prethodnog i otvorenog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DE36C9">
              <w:rPr>
                <w:bCs/>
              </w:rPr>
              <w:t>10. studenoga</w:t>
            </w:r>
            <w:r w:rsidR="003828C9">
              <w:rPr>
                <w:bCs/>
              </w:rPr>
              <w:t xml:space="preserve">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DE36C9" w:rsidR="0042316F" w:rsidRPr="009B6B23">
            <w:pPr>
              <w:jc w:val="both"/>
            </w:pPr>
            <w:r>
              <w:rPr>
                <w:bCs/>
              </w:rPr>
              <w:lastRenderedPageBreak/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pokriće </w:t>
            </w:r>
            <w:r w:rsidR="00CC0BD7">
              <w:rPr>
                <w:bCs/>
              </w:rPr>
              <w:t xml:space="preserve">troškova prethodnog i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DE36C9">
              <w:rPr>
                <w:bCs/>
              </w:rPr>
              <w:t>10. studenoga</w:t>
            </w:r>
            <w:r w:rsidR="001474D4" w:rsidRPr="001474D4">
              <w:rPr>
                <w:bCs/>
              </w:rPr>
              <w:t xml:space="preserve"> 201</w:t>
            </w:r>
            <w:r w:rsidR="006E4C0D">
              <w:rPr>
                <w:bCs/>
              </w:rPr>
              <w:t>5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99510B">
        <w:rPr>
          <w:bCs/>
        </w:rPr>
        <w:t>17. prosinca</w:t>
      </w:r>
      <w:r w:rsidR="00815FF9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1F13A2" w:rsidR="001F13A2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1F13A2" w:rsidP="001F13A2" w:rsidR="001F13A2">
      <w:pPr>
        <w:jc w:val="right"/>
        <w:rPr>
          <w:bCs/>
        </w:rPr>
      </w:pP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>
      <w:pPr>
        <w:jc w:val="both"/>
      </w:pPr>
      <w:r w:rsidRPr="008C188D">
        <w:t>Protiv rješenja o zaključenju stečajnog postupka dopuštena je žalba u roku od 8 dana.</w:t>
      </w:r>
    </w:p>
    <w:p w:rsidRDefault="001F13A2" w:rsidP="003828C9" w:rsidR="001F13A2">
      <w:pPr>
        <w:jc w:val="both"/>
      </w:pPr>
    </w:p>
    <w:p w:rsidRDefault="00815FF9" w:rsidP="003828C9" w:rsidR="00815FF9">
      <w:pPr>
        <w:jc w:val="both"/>
      </w:pPr>
    </w:p>
    <w:p w:rsidRDefault="00815FF9" w:rsidP="003828C9" w:rsidR="00815FF9" w:rsidRPr="008C188D">
      <w:pPr>
        <w:jc w:val="both"/>
      </w:pPr>
    </w:p>
    <w:p w:rsidRDefault="006E4C0D" w:rsidP="003828C9" w:rsidR="00321306" w:rsidRPr="00284D0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</w:p>
    <w:p w:rsidRDefault="00321306" w:rsidP="00321306" w:rsidR="00ED138E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CC0BD7">
        <w:rPr>
          <w:sz w:val="20"/>
          <w:szCs w:val="20"/>
        </w:rPr>
        <w:t xml:space="preserve">ranijem zastupniku </w:t>
      </w:r>
      <w:r w:rsidRPr="00136631">
        <w:rPr>
          <w:sz w:val="20"/>
          <w:szCs w:val="20"/>
        </w:rPr>
        <w:t>dužnik</w:t>
      </w:r>
      <w:r w:rsidR="00CC0BD7">
        <w:rPr>
          <w:sz w:val="20"/>
          <w:szCs w:val="20"/>
        </w:rPr>
        <w:t>a po zakonu</w:t>
      </w:r>
      <w:r w:rsidR="00DE36C9">
        <w:rPr>
          <w:sz w:val="20"/>
          <w:szCs w:val="20"/>
        </w:rPr>
        <w:t xml:space="preserve"> Francesco Squarcia</w:t>
      </w:r>
      <w:r w:rsidR="00174B4B">
        <w:rPr>
          <w:sz w:val="20"/>
          <w:szCs w:val="20"/>
        </w:rPr>
        <w:t xml:space="preserve"> </w:t>
      </w:r>
      <w:r w:rsidR="00DE36C9">
        <w:rPr>
          <w:sz w:val="20"/>
          <w:szCs w:val="20"/>
        </w:rPr>
        <w:t xml:space="preserve"> </w:t>
      </w:r>
    </w:p>
    <w:p w:rsidRDefault="00DE36C9" w:rsidP="00321306" w:rsidR="00DE36C9" w:rsidRPr="00136631">
      <w:pPr>
        <w:rPr>
          <w:sz w:val="20"/>
          <w:szCs w:val="20"/>
        </w:rPr>
      </w:pPr>
      <w:r>
        <w:rPr>
          <w:sz w:val="20"/>
          <w:szCs w:val="20"/>
        </w:rPr>
        <w:t xml:space="preserve">- dužniku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  <w:r w:rsidR="00E535BC">
        <w:rPr>
          <w:sz w:val="20"/>
          <w:szCs w:val="20"/>
        </w:rPr>
        <w:t>istog dana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DE36C9">
        <w:rPr>
          <w:sz w:val="20"/>
          <w:szCs w:val="20"/>
        </w:rPr>
        <w:t>17.12</w:t>
      </w:r>
      <w:r w:rsidR="003828C9">
        <w:rPr>
          <w:sz w:val="20"/>
          <w:szCs w:val="20"/>
        </w:rPr>
        <w:t>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51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DE36C9">
      <w:rPr>
        <w:b/>
      </w:rPr>
      <w:t>93</w:t>
    </w:r>
    <w:r w:rsidR="006116FD">
      <w:rPr>
        <w:b/>
      </w:rPr>
      <w:t>/15-</w:t>
    </w:r>
    <w:r w:rsidR="00DE36C9">
      <w:rPr>
        <w:b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096E"/>
    <w:rsid w:val="00136631"/>
    <w:rsid w:val="001474B0"/>
    <w:rsid w:val="001474D4"/>
    <w:rsid w:val="00174B4B"/>
    <w:rsid w:val="001754E7"/>
    <w:rsid w:val="001F13A2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500B42"/>
    <w:rsid w:val="0055287B"/>
    <w:rsid w:val="00576115"/>
    <w:rsid w:val="005930B2"/>
    <w:rsid w:val="005C4A89"/>
    <w:rsid w:val="005D6D20"/>
    <w:rsid w:val="005E4F24"/>
    <w:rsid w:val="00607EFE"/>
    <w:rsid w:val="006116FD"/>
    <w:rsid w:val="00640657"/>
    <w:rsid w:val="00651790"/>
    <w:rsid w:val="006B0015"/>
    <w:rsid w:val="006B20BA"/>
    <w:rsid w:val="006B2A66"/>
    <w:rsid w:val="006B67AC"/>
    <w:rsid w:val="006D7C06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25406"/>
    <w:rsid w:val="00931A2C"/>
    <w:rsid w:val="009332A8"/>
    <w:rsid w:val="009469A7"/>
    <w:rsid w:val="00957D2F"/>
    <w:rsid w:val="009759C6"/>
    <w:rsid w:val="0099510B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2C67"/>
    <w:rsid w:val="00A33F04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D13562"/>
    <w:rsid w:val="00D37C80"/>
    <w:rsid w:val="00D55DB2"/>
    <w:rsid w:val="00D705C3"/>
    <w:rsid w:val="00D940E7"/>
    <w:rsid w:val="00DA1FFF"/>
    <w:rsid w:val="00DD7334"/>
    <w:rsid w:val="00DE36C9"/>
    <w:rsid w:val="00DF013D"/>
    <w:rsid w:val="00E01978"/>
    <w:rsid w:val="00E535BC"/>
    <w:rsid w:val="00E65893"/>
    <w:rsid w:val="00ED138E"/>
    <w:rsid w:val="00EF0D70"/>
    <w:rsid w:val="00F23CF2"/>
    <w:rsid w:val="00F4176D"/>
    <w:rsid w:val="00F4524A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0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9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9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9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9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0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9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9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9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9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St-93/2015-11</izvorni_sadrzaj>
    <derivirana_varijabla naziv="DomainObject.Oznaka_1">St-93/2015-11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St-93/2015</izvorni_sadrzaj>
    <derivirana_varijabla naziv="DomainObject.Predmet.OznakaBroj_1">St-93/2015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 - TIM d.o.o.  Rijeka</izvorni_sadrzaj>
    <derivirana_varijabla naziv="DomainObject.Predmet.ProtustrankaFormated_1">  Q - TIM d.o.o.  Rijeka</derivirana_varijabla>
  </DomainObject.Predmet.ProtustrankaFormated>
  <DomainObject.Predmet.ProtustrankaFormatedOIB>
    <izvorni_sadrzaj>  Q - TIM d.o.o.  Rijeka, OIB 39127064639</izvorni_sadrzaj>
    <derivirana_varijabla naziv="DomainObject.Predmet.ProtustrankaFormatedOIB_1">  Q - TIM d.o.o.  Rijeka, OIB 39127064639</derivirana_varijabla>
  </DomainObject.Predmet.ProtustrankaFormatedOIB>
  <DomainObject.Predmet.ProtustrankaFormatedWithAdress>
    <izvorni_sadrzaj> Q - TIM d.o.o.  Rijeka, Ante Starčevića 7, 51000 Rijeka</izvorni_sadrzaj>
    <derivirana_varijabla naziv="DomainObject.Predmet.ProtustrankaFormatedWithAdress_1"> Q - TIM d.o.o.  Rijeka, Ante Starčevića 7, 51000 Rijeka</derivirana_varijabla>
  </DomainObject.Predmet.ProtustrankaFormatedWithAdress>
  <DomainObject.Predmet.ProtustrankaFormatedWithAdressOIB>
    <izvorni_sadrzaj> Q - TIM d.o.o.  Rijeka, OIB 39127064639, Ante Starčevića 7, 51000 Rijeka</izvorni_sadrzaj>
    <derivirana_varijabla naziv="DomainObject.Predmet.ProtustrankaFormatedWithAdressOIB_1"> Q - TIM d.o.o.  Rijeka, OIB 39127064639, Ante Starčevića 7, 51000 Rijeka</derivirana_varijabla>
  </DomainObject.Predmet.ProtustrankaFormatedWithAdressOIB>
  <DomainObject.Predmet.ProtustrankaWithAdress>
    <izvorni_sadrzaj>Q - TIM d.o.o.  Rijeka Ante Starčevića 7, 51000 Rijeka</izvorni_sadrzaj>
    <derivirana_varijabla naziv="DomainObject.Predmet.ProtustrankaWithAdress_1">Q - TIM d.o.o.  Rijeka Ante Starčevića 7, 51000 Rijeka</derivirana_varijabla>
  </DomainObject.Predmet.ProtustrankaWithAdress>
  <DomainObject.Predmet.ProtustrankaWithAdressOIB>
    <izvorni_sadrzaj>Q - TIM d.o.o.  Rijeka, OIB 39127064639, Ante Starčevića 7, 51000 Rijeka</izvorni_sadrzaj>
    <derivirana_varijabla naziv="DomainObject.Predmet.ProtustrankaWithAdressOIB_1">Q - TIM d.o.o.  Rijeka, OIB 39127064639, Ante Starčevića 7, 51000 Rijeka</derivirana_varijabla>
  </DomainObject.Predmet.ProtustrankaWithAdressOIB>
  <DomainObject.Predmet.ProtustrankaNazivFormated>
    <izvorni_sadrzaj>Q - TIM d.o.o.  Rijeka</izvorni_sadrzaj>
    <derivirana_varijabla naziv="DomainObject.Predmet.ProtustrankaNazivFormated_1">Q - TIM d.o.o.  Rijeka</derivirana_varijabla>
  </DomainObject.Predmet.ProtustrankaNazivFormated>
  <DomainObject.Predmet.ProtustrankaNazivFormatedOIB>
    <izvorni_sadrzaj>Q - TIM d.o.o.  Rijeka, OIB 39127064639</izvorni_sadrzaj>
    <derivirana_varijabla naziv="DomainObject.Predmet.ProtustrankaNazivFormatedOIB_1">Q - TIM d.o.o.  Rijeka, OIB 39127064639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JEŽABEK HITREC  Rijeka</izvorni_sadrzaj>
    <derivirana_varijabla naziv="DomainObject.Predmet.StrankaFormated_1">  JADRANKA JEŽABEK HITREC  Rijeka</derivirana_varijabla>
  </DomainObject.Predmet.StrankaFormated>
  <DomainObject.Predmet.StrankaFormatedOIB>
    <izvorni_sadrzaj>  JADRANKA JEŽABEK HITREC  Rijeka, OIB 37865022746</izvorni_sadrzaj>
    <derivirana_varijabla naziv="DomainObject.Predmet.StrankaFormatedOIB_1">  JADRANKA JEŽABEK HITREC  Rijeka, OIB 37865022746</derivirana_varijabla>
  </DomainObject.Predmet.StrankaFormatedOIB>
  <DomainObject.Predmet.StrankaFormatedWithAdress>
    <izvorni_sadrzaj> JADRANKA JEŽABEK HITREC  Rijeka, Kumičićeva 11, 51000 Rijeka</izvorni_sadrzaj>
    <derivirana_varijabla naziv="DomainObject.Predmet.StrankaFormatedWithAdress_1"> JADRANKA JEŽABEK HITREC  Rijeka, Kumičićeva 11, 51000 Rijeka</derivirana_varijabla>
  </DomainObject.Predmet.StrankaFormatedWithAdress>
  <DomainObject.Predmet.StrankaFormatedWithAdressOIB>
    <izvorni_sadrzaj> JADRANKA JEŽABEK HITREC  Rijeka, OIB 37865022746, Kumičićeva 11, 51000 Rijeka</izvorni_sadrzaj>
    <derivirana_varijabla naziv="DomainObject.Predmet.StrankaFormatedWithAdressOIB_1"> JADRANKA JEŽABEK HITREC  Rijeka, OIB 37865022746, Kumičićeva 11, 51000 Rijeka</derivirana_varijabla>
  </DomainObject.Predmet.StrankaFormatedWithAdressOIB>
  <DomainObject.Predmet.StrankaWithAdress>
    <izvorni_sadrzaj>JADRANKA JEŽABEK HITREC  Rijeka Kumičićeva 11,51000 Rijeka</izvorni_sadrzaj>
    <derivirana_varijabla naziv="DomainObject.Predmet.StrankaWithAdress_1">JADRANKA JEŽABEK HITREC  Rijeka Kumičićeva 11,51000 Rijeka</derivirana_varijabla>
  </DomainObject.Predmet.StrankaWithAdress>
  <DomainObject.Predmet.StrankaWithAdressOIB>
    <izvorni_sadrzaj>JADRANKA JEŽABEK HITREC  Rijeka, OIB 37865022746, Kumičićeva 11,51000 Rijeka</izvorni_sadrzaj>
    <derivirana_varijabla naziv="DomainObject.Predmet.StrankaWithAdressOIB_1">JADRANKA JEŽABEK HITREC  Rijeka, OIB 37865022746, Kumičićeva 11,51000 Rijeka</derivirana_varijabla>
  </DomainObject.Predmet.StrankaWithAdressOIB>
  <DomainObject.Predmet.StrankaNazivFormated>
    <izvorni_sadrzaj>JADRANKA JEŽABEK HITREC  Rijeka</izvorni_sadrzaj>
    <derivirana_varijabla naziv="DomainObject.Predmet.StrankaNazivFormated_1">JADRANKA JEŽABEK HITREC  Rijeka</derivirana_varijabla>
  </DomainObject.Predmet.StrankaNazivFormated>
  <DomainObject.Predmet.StrankaNazivFormatedOIB>
    <izvorni_sadrzaj>JADRANKA JEŽABEK HITREC  Rijeka, OIB 37865022746</izvorni_sadrzaj>
    <derivirana_varijabla naziv="DomainObject.Predmet.StrankaNazivFormatedOIB_1">JADRANKA JEŽABEK HITREC  Rijeka, OIB 37865022746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JADRANKA JEŽABEK HITREC  Rijeka</item>
    </izvorni_sadrzaj>
    <derivirana_varijabla naziv="DomainObject.Predmet.StrankaListFormated_1">
      <item>JADRANKA JEŽABEK HITREC  Rijeka</item>
    </derivirana_varijabla>
  </DomainObject.Predmet.StrankaListFormated>
  <DomainObject.Predmet.StrankaListFormatedOIB>
    <izvorni_sadrzaj>
      <item>JADRANKA JEŽABEK HITREC  Rijeka, OIB 37865022746</item>
    </izvorni_sadrzaj>
    <derivirana_varijabla naziv="DomainObject.Predmet.StrankaListFormatedOIB_1">
      <item>JADRANKA JEŽABEK HITREC  Rijeka, OIB 37865022746</item>
    </derivirana_varijabla>
  </DomainObject.Predmet.StrankaListFormatedOIB>
  <DomainObject.Predmet.StrankaListFormatedWithAdress>
    <izvorni_sadrzaj>
      <item>JADRANKA JEŽABEK HITREC  Rijeka, Kumičićeva 11, 51000 Rijeka</item>
    </izvorni_sadrzaj>
    <derivirana_varijabla naziv="DomainObject.Predmet.StrankaListFormatedWithAdress_1">
      <item>JADRANKA JEŽABEK HITREC  Rijeka, Kumičićeva 11, 51000 Rijeka</item>
    </derivirana_varijabla>
  </DomainObject.Predmet.StrankaListFormatedWithAdress>
  <DomainObject.Predmet.StrankaListFormatedWithAdressOIB>
    <izvorni_sadrzaj>
      <item>JADRANKA JEŽABEK HITREC  Rijeka, OIB 37865022746, Kumičićeva 11, 51000 Rijeka</item>
    </izvorni_sadrzaj>
    <derivirana_varijabla naziv="DomainObject.Predmet.StrankaListFormatedWithAdressOIB_1">
      <item>JADRANKA JEŽABEK HITREC  Rijeka, OIB 37865022746, Kumičićeva 11, 51000 Rijeka</item>
    </derivirana_varijabla>
  </DomainObject.Predmet.StrankaListFormatedWithAdressOIB>
  <DomainObject.Predmet.StrankaListNazivFormated>
    <izvorni_sadrzaj>
      <item>JADRANKA JEŽABEK HITREC  Rijeka</item>
    </izvorni_sadrzaj>
    <derivirana_varijabla naziv="DomainObject.Predmet.StrankaListNazivFormated_1">
      <item>JADRANKA JEŽABEK HITREC  Rijeka</item>
    </derivirana_varijabla>
  </DomainObject.Predmet.StrankaListNazivFormated>
  <DomainObject.Predmet.StrankaListNazivFormatedOIB>
    <izvorni_sadrzaj>
      <item>JADRANKA JEŽABEK HITREC  Rijeka, OIB 37865022746</item>
    </izvorni_sadrzaj>
    <derivirana_varijabla naziv="DomainObject.Predmet.StrankaListNazivFormatedOIB_1">
      <item>JADRANKA JEŽABEK HITREC  Rijeka, OIB 37865022746</item>
    </derivirana_varijabla>
  </DomainObject.Predmet.StrankaListNazivFormatedOIB>
  <DomainObject.Predmet.ProtuStrankaListFormated>
    <izvorni_sadrzaj>
      <item>Q - TIM d.o.o.  Rijeka</item>
    </izvorni_sadrzaj>
    <derivirana_varijabla naziv="DomainObject.Predmet.ProtuStrankaListFormated_1">
      <item>Q - TIM d.o.o.  Rijeka</item>
    </derivirana_varijabla>
  </DomainObject.Predmet.ProtuStrankaListFormated>
  <DomainObject.Predmet.ProtuStrankaListFormatedOIB>
    <izvorni_sadrzaj>
      <item>Q - TIM d.o.o.  Rijeka, OIB 39127064639</item>
    </izvorni_sadrzaj>
    <derivirana_varijabla naziv="DomainObject.Predmet.ProtuStrankaListFormatedOIB_1">
      <item>Q - TIM d.o.o.  Rijeka, OIB 39127064639</item>
    </derivirana_varijabla>
  </DomainObject.Predmet.ProtuStrankaListFormatedOIB>
  <DomainObject.Predmet.ProtuStrankaListFormatedWithAdress>
    <izvorni_sadrzaj>
      <item>Q - TIM d.o.o.  Rijeka, Ante Starčevića 7, 51000 Rijeka</item>
    </izvorni_sadrzaj>
    <derivirana_varijabla naziv="DomainObject.Predmet.ProtuStrankaListFormatedWithAdress_1">
      <item>Q - TIM d.o.o.  Rijeka, Ante Starčevića 7, 51000 Rijeka</item>
    </derivirana_varijabla>
  </DomainObject.Predmet.ProtuStrankaListFormatedWithAdress>
  <DomainObject.Predmet.ProtuStrankaListFormatedWithAdressOIB>
    <izvorni_sadrzaj>
      <item>Q - TIM d.o.o.  Rijeka, OIB 39127064639, Ante Starčevića 7, 51000 Rijeka</item>
    </izvorni_sadrzaj>
    <derivirana_varijabla naziv="DomainObject.Predmet.ProtuStrankaListFormatedWithAdressOIB_1">
      <item>Q - TIM d.o.o.  Rijeka, OIB 39127064639, Ante Starčevića 7, 51000 Rijeka</item>
    </derivirana_varijabla>
  </DomainObject.Predmet.ProtuStrankaListFormatedWithAdressOIB>
  <DomainObject.Predmet.ProtuStrankaListNazivFormated>
    <izvorni_sadrzaj>
      <item>Q - TIM d.o.o.  Rijeka</item>
    </izvorni_sadrzaj>
    <derivirana_varijabla naziv="DomainObject.Predmet.ProtuStrankaListNazivFormated_1">
      <item>Q - TIM d.o.o.  Rijeka</item>
    </derivirana_varijabla>
  </DomainObject.Predmet.ProtuStrankaListNazivFormated>
  <DomainObject.Predmet.ProtuStrankaListNazivFormatedOIB>
    <izvorni_sadrzaj>
      <item>Q - TIM d.o.o.  Rijeka, OIB 39127064639</item>
    </izvorni_sadrzaj>
    <derivirana_varijabla naziv="DomainObject.Predmet.ProtuStrankaListNazivFormatedOIB_1">
      <item>Q - TIM d.o.o.  Rijeka, OIB 39127064639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St-93/2015-11</izvorni_sadrzaj>
    <derivirana_varijabla naziv="DomainObject.PoslovniBrojDokumenta_1">St-93/2015-11</derivirana_varijabla>
  </DomainObject.PoslovniBrojDokumenta>
  <DomainObject.Predmet.StrankaIDrugi>
    <izvorni_sadrzaj>JADRANKA JEŽABEK HITREC  Rijeka</izvorni_sadrzaj>
    <derivirana_varijabla naziv="DomainObject.Predmet.StrankaIDrugi_1">JADRANKA JEŽABEK HITREC  Rijeka</derivirana_varijabla>
  </DomainObject.Predmet.StrankaIDrugi>
  <DomainObject.Predmet.ProtustrankaIDrugi>
    <izvorni_sadrzaj>Q - TIM d.o.o.  Rijeka</izvorni_sadrzaj>
    <derivirana_varijabla naziv="DomainObject.Predmet.ProtustrankaIDrugi_1">Q - TIM d.o.o.  Rijeka</derivirana_varijabla>
  </DomainObject.Predmet.ProtustrankaIDrugi>
  <DomainObject.Predmet.StrankaIDrugiAdressOIB>
    <izvorni_sadrzaj>JADRANKA JEŽABEK HITREC  Rijeka, OIB 37865022746, Kumičićeva 11, 51000 Rijeka</izvorni_sadrzaj>
    <derivirana_varijabla naziv="DomainObject.Predmet.StrankaIDrugiAdressOIB_1">JADRANKA JEŽABEK HITREC  Rijeka, OIB 37865022746, Kumičićeva 11, 51000 Rijeka</derivirana_varijabla>
  </DomainObject.Predmet.StrankaIDrugiAdressOIB>
  <DomainObject.Predmet.ProtustrankaIDrugiAdressOIB>
    <izvorni_sadrzaj>Q - TIM d.o.o.  Rijeka, OIB 39127064639, Ante Starčevića 7, 51000 Rijeka</izvorni_sadrzaj>
    <derivirana_varijabla naziv="DomainObject.Predmet.ProtustrankaIDrugiAdressOIB_1">Q - TIM d.o.o.  Rijeka, OIB 39127064639, Ante Starčevića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JEŽABEK HITREC  Rijeka</item>
      <item>Q - TIM d.o.o.  Rijeka</item>
    </izvorni_sadrzaj>
    <derivirana_varijabla naziv="DomainObject.Predmet.SudioniciListNaziv_1">
      <item>JADRANKA JEŽABEK HITREC  Rijeka</item>
      <item>Q - TIM d.o.o.  Rijeka</item>
    </derivirana_varijabla>
  </DomainObject.Predmet.SudioniciListNaziv>
  <DomainObject.Predmet.SudioniciListAdressOIB>
    <izvorni_sadrzaj>
      <item>JADRANKA JEŽABEK HITREC  Rijeka, OIB 37865022746, Kumičićeva 11,51000 Rijeka</item>
      <item>Q - TIM d.o.o.  Rijeka, OIB 39127064639, Ante Starčevića 7,51000 Rijeka</item>
    </izvorni_sadrzaj>
    <derivirana_varijabla naziv="DomainObject.Predmet.SudioniciListAdressOIB_1">
      <item>JADRANKA JEŽABEK HITREC  Rijeka, OIB 37865022746, Kumičićeva 11,51000 Rijeka</item>
      <item>Q - TIM d.o.o.  Rijeka, OIB 39127064639, Ante Starčevića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37865022746</item>
      <item>, OIB 39127064639</item>
    </izvorni_sadrzaj>
    <derivirana_varijabla naziv="DomainObject.Predmet.SudioniciListNazivOIB_1">
      <item>, OIB 37865022746</item>
      <item>, OIB 39127064639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3B00B-CBEB-43DD-980F-1839C2D84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1026</properties:Words>
  <properties:Characters>5646</properties:Characters>
  <properties:Lines>129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2015-12-17T08:40:00Z</dcterms:created>
  <dc:creator>dcmelik</dc:creator>
  <cp:lastModifiedBy>Jasna Radulović</cp:lastModifiedBy>
  <cp:lastPrinted>2015-12-17T08:41:00Z</cp:lastPrinted>
  <dcterms:modified xmlns:xsi="http://www.w3.org/2001/XMLSchema-instance" xsi:type="dcterms:W3CDTF">2015-12-17T08:49:00Z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St-93/2015-11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