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64b4" w14:paraId="f8464b4" w:rsidRDefault="004C3D7A" w:rsidP="004C3D7A" w:rsidR="004C3D7A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4C3D7A" w:rsidP="004C3D7A" w:rsidR="004C3D7A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  <w:jc w:val="center"/>
      </w:pPr>
      <w:r>
        <w:rPr>
          <w:b/>
        </w:rPr>
        <w:t>Z A P I S N I K</w:t>
      </w:r>
    </w:p>
    <w:p w:rsidRDefault="004C3D7A" w:rsidP="004C3D7A" w:rsidR="004C3D7A">
      <w:pPr>
        <w:spacing w:after="0"/>
        <w:jc w:val="center"/>
        <w:rPr>
          <w:b/>
        </w:rPr>
      </w:pPr>
      <w:r>
        <w:rPr>
          <w:b/>
        </w:rPr>
        <w:t>od  19. veljače 2016. godine</w:t>
      </w:r>
    </w:p>
    <w:p w:rsidRDefault="004C3D7A" w:rsidP="004C3D7A" w:rsidR="004C3D7A">
      <w:pPr>
        <w:spacing w:after="0"/>
        <w:jc w:val="center"/>
      </w:pPr>
    </w:p>
    <w:p w:rsidRDefault="004C3D7A" w:rsidP="004C3D7A" w:rsidR="004C3D7A">
      <w:pPr>
        <w:spacing w:after="0"/>
        <w:jc w:val="center"/>
      </w:pPr>
      <w:r>
        <w:t>sastavljen kod Trgovačkog suda u Varaždinu</w:t>
      </w:r>
    </w:p>
    <w:p w:rsidRDefault="004C3D7A" w:rsidP="004C3D7A" w:rsidR="004C3D7A">
      <w:pPr>
        <w:spacing w:after="0"/>
        <w:jc w:val="center"/>
      </w:pPr>
      <w:r>
        <w:t xml:space="preserve">stečajnom postupku nad dužnikom </w:t>
      </w:r>
    </w:p>
    <w:p w:rsidRDefault="004C3D7A" w:rsidP="004C3D7A" w:rsidR="004C3D7A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4C3D7A" w:rsidP="004C3D7A" w:rsidR="004C3D7A">
      <w:pPr>
        <w:spacing w:after="0"/>
        <w:jc w:val="center"/>
      </w:pPr>
      <w:r>
        <w:t>(prva javna dražba)</w:t>
      </w:r>
    </w:p>
    <w:p w:rsidRDefault="004C3D7A" w:rsidP="004C3D7A" w:rsidR="004C3D7A">
      <w:pPr>
        <w:spacing w:after="0"/>
        <w:jc w:val="center"/>
      </w:pP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  <w:r>
        <w:t>Nazočni od strane suda:</w:t>
      </w:r>
    </w:p>
    <w:p w:rsidRDefault="004C3D7A" w:rsidP="004C3D7A" w:rsidR="004C3D7A">
      <w:pPr>
        <w:spacing w:after="0"/>
      </w:pPr>
      <w:r>
        <w:t>MARIJA LEVANIĆ-ŠKERBIĆ, stečajni sudac</w:t>
      </w:r>
    </w:p>
    <w:p w:rsidRDefault="004C3D7A" w:rsidP="004C3D7A" w:rsidR="004C3D7A">
      <w:pPr>
        <w:spacing w:after="0"/>
      </w:pPr>
      <w:r>
        <w:t>ANDREJA LESJAK, zapisničar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  <w:ind w:firstLine="708"/>
        <w:jc w:val="both"/>
      </w:pPr>
      <w:r>
        <w:t>Stečajni sudac otvara ročište u 12,00 sati i objavljuje da je predmet ročišta prodaja nekretnine stečajnog dužnika DRVODJELAC-PRODUKT d.o.o. Ivanec, Petra Preradovića 14, OIB: 83819748169.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  <w:r>
        <w:tab/>
        <w:t>Ročište je javno.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  <w:r>
        <w:tab/>
        <w:t>Utvrđuje se da su pristupili: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  <w:ind w:left="708"/>
      </w:pPr>
      <w:r>
        <w:t>- stečajni upravitelj Berislav Maksimović</w:t>
      </w:r>
    </w:p>
    <w:p w:rsidRDefault="004C3D7A" w:rsidP="004C3D7A" w:rsidR="004C3D7A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Zagrebačku banku- pun. Saša </w:t>
      </w:r>
      <w:proofErr w:type="spellStart"/>
      <w:r>
        <w:t>Šamec</w:t>
      </w:r>
      <w:proofErr w:type="spellEnd"/>
    </w:p>
    <w:p w:rsidRDefault="004C3D7A" w:rsidP="004C3D7A" w:rsidR="004C3D7A">
      <w:pPr>
        <w:spacing w:after="0"/>
        <w:ind w:left="708"/>
      </w:pPr>
      <w:r>
        <w:t xml:space="preserve">- za stečajnog vjerovnika RH Ministarstvo financija- zastupnica po zakonu Tanja Purić </w:t>
      </w:r>
    </w:p>
    <w:p w:rsidRDefault="004C3D7A" w:rsidP="004C3D7A" w:rsidR="004C3D7A">
      <w:pPr>
        <w:spacing w:after="0"/>
        <w:ind w:left="708"/>
      </w:pPr>
      <w:r>
        <w:t xml:space="preserve">   Stamenković, zamjenica ŽDO VARAŽDIN, Građansko upravni odjel.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>Konstatira se da je oglas o prodaji za današnju 1. javnu dražbu, objavljen je na e-oglasnoj ploči ovoga suda dana 25. siječnja 2016.,  kao i na web stranicama VTS i na web stranicama Hrvatske gospodarske komore.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>Predmet prodaje je nekretnina stečajnog dužnika:</w:t>
      </w:r>
    </w:p>
    <w:p w:rsidRDefault="004C3D7A" w:rsidP="004C3D7A" w:rsidR="004C3D7A">
      <w:pPr>
        <w:spacing w:after="0"/>
        <w:ind w:left="1320"/>
        <w:jc w:val="both"/>
      </w:pPr>
    </w:p>
    <w:p w:rsidRDefault="004C3D7A" w:rsidP="004C3D7A" w:rsidR="004C3D7A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C3D7A" w:rsidP="004C3D7A" w:rsidR="004C3D7A">
      <w:pPr>
        <w:spacing w:after="0"/>
        <w:ind w:left="1065"/>
        <w:jc w:val="both"/>
      </w:pPr>
    </w:p>
    <w:p w:rsidRDefault="004C3D7A" w:rsidP="004C3D7A" w:rsidR="004C3D7A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361.747,78 kn </w:t>
      </w:r>
      <w:r>
        <w:t>(procijenjena vrijednost).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 xml:space="preserve">Nadalje se konstatira se da do današnjeg dana nitko nije uplatio jamčevinu, niti se prisutni punomoćnik </w:t>
      </w:r>
      <w:proofErr w:type="spellStart"/>
      <w:r>
        <w:t>razlučnog</w:t>
      </w:r>
      <w:proofErr w:type="spellEnd"/>
      <w:r>
        <w:t xml:space="preserve"> vjerovnika ne prijavljuje za sudjelovanje na današnjoj javnoj dražbi kao kupci.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>Konstatira se da je današnja 1. javna dražba ostala bezuspješna.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>Nakon toga, stečajni sudac donosi slijedeći</w:t>
      </w:r>
    </w:p>
    <w:p w:rsidRDefault="004C3D7A" w:rsidP="004C3D7A" w:rsidR="004C3D7A">
      <w:pPr>
        <w:spacing w:after="0"/>
        <w:ind w:firstLine="708"/>
        <w:jc w:val="both"/>
      </w:pPr>
    </w:p>
    <w:p w:rsidRDefault="004C3D7A" w:rsidP="004C3D7A" w:rsidR="004C3D7A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4C3D7A" w:rsidP="004C3D7A" w:rsidR="004C3D7A">
      <w:pPr>
        <w:spacing w:after="0"/>
        <w:jc w:val="both"/>
      </w:pPr>
    </w:p>
    <w:p w:rsidRDefault="004C3D7A" w:rsidP="004C3D7A" w:rsidR="004C3D7A">
      <w:pPr>
        <w:spacing w:after="0"/>
        <w:jc w:val="both"/>
      </w:pPr>
      <w:r>
        <w:t>I</w:t>
      </w:r>
      <w:r>
        <w:tab/>
        <w:t>Prva javna dražba oglašava se neuspjelom.</w:t>
      </w:r>
    </w:p>
    <w:p w:rsidRDefault="004C3D7A" w:rsidP="004C3D7A" w:rsidR="004C3D7A">
      <w:pPr>
        <w:spacing w:after="0"/>
        <w:jc w:val="both"/>
      </w:pPr>
    </w:p>
    <w:p w:rsidRDefault="004C3D7A" w:rsidP="004C3D7A" w:rsidR="004C3D7A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druga (2.)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4C3D7A" w:rsidP="004C3D7A" w:rsidR="004C3D7A">
      <w:pPr>
        <w:spacing w:after="0"/>
        <w:ind w:hanging="705" w:left="705"/>
        <w:jc w:val="both"/>
      </w:pPr>
    </w:p>
    <w:p w:rsidRDefault="004C3D7A" w:rsidP="004C3D7A" w:rsidR="004C3D7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9. ožujka 2016. g. u  12,30 sati</w:t>
      </w:r>
    </w:p>
    <w:p w:rsidRDefault="004C3D7A" w:rsidP="004C3D7A" w:rsidR="004C3D7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4C3D7A" w:rsidP="004C3D7A" w:rsidR="004C3D7A">
      <w:pPr>
        <w:spacing w:after="0"/>
        <w:ind w:hanging="705" w:left="705"/>
        <w:jc w:val="both"/>
      </w:pPr>
    </w:p>
    <w:p w:rsidRDefault="004C3D7A" w:rsidP="004C3D7A" w:rsidR="004C3D7A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4C3D7A" w:rsidP="004C3D7A" w:rsidR="004C3D7A">
      <w:pPr>
        <w:spacing w:after="0"/>
        <w:ind w:left="1065"/>
        <w:jc w:val="both"/>
      </w:pPr>
    </w:p>
    <w:p w:rsidRDefault="004C3D7A" w:rsidP="004C3D7A" w:rsidR="004C3D7A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C3D7A" w:rsidP="004C3D7A" w:rsidR="004C3D7A">
      <w:pPr>
        <w:spacing w:after="0"/>
        <w:ind w:left="1065"/>
        <w:jc w:val="both"/>
      </w:pPr>
    </w:p>
    <w:p w:rsidRDefault="004C3D7A" w:rsidP="004C3D7A" w:rsidR="004C3D7A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361.747,78 kn </w:t>
      </w:r>
      <w:r>
        <w:t>(procijenjena vrijednost).</w:t>
      </w:r>
    </w:p>
    <w:p w:rsidRDefault="004C3D7A" w:rsidP="004C3D7A" w:rsidR="004C3D7A">
      <w:pPr>
        <w:spacing w:after="0"/>
        <w:jc w:val="both"/>
      </w:pPr>
    </w:p>
    <w:p w:rsidRDefault="004C3D7A" w:rsidP="004C3D7A" w:rsidR="004C3D7A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4C3D7A" w:rsidP="004C3D7A" w:rsidR="004C3D7A">
      <w:pPr>
        <w:spacing w:after="0"/>
        <w:ind w:left="1065"/>
        <w:jc w:val="both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4C3D7A" w:rsidP="004C3D7A" w:rsidR="004C3D7A">
      <w:pPr>
        <w:spacing w:after="0"/>
        <w:ind w:left="1065"/>
        <w:jc w:val="both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4C3D7A" w:rsidP="004C3D7A" w:rsidR="004C3D7A">
      <w:pPr>
        <w:spacing w:after="0"/>
        <w:ind w:left="1065"/>
        <w:jc w:val="both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4C3D7A" w:rsidP="004C3D7A" w:rsidR="004C3D7A">
      <w:pPr>
        <w:pStyle w:val="Odlomakpopisa"/>
        <w:spacing w:after="0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8. ožujka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4C3D7A" w:rsidP="004C3D7A" w:rsidR="004C3D7A">
      <w:pPr>
        <w:pStyle w:val="Odlomakpopisa"/>
        <w:spacing w:after="0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4C3D7A" w:rsidP="004C3D7A" w:rsidR="004C3D7A">
      <w:pPr>
        <w:pStyle w:val="Odlomakpopisa"/>
        <w:spacing w:after="0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</w:t>
      </w:r>
      <w:r>
        <w:lastRenderedPageBreak/>
        <w:t xml:space="preserve">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C3D7A" w:rsidP="004C3D7A" w:rsidR="004C3D7A">
      <w:pPr>
        <w:pStyle w:val="Odlomakpopisa"/>
        <w:spacing w:after="0"/>
        <w:rPr>
          <w:b/>
        </w:rPr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4C3D7A" w:rsidP="004C3D7A" w:rsidR="004C3D7A">
      <w:pPr>
        <w:spacing w:after="0"/>
        <w:jc w:val="both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4C3D7A" w:rsidP="004C3D7A" w:rsidR="004C3D7A">
      <w:pPr>
        <w:pStyle w:val="Odlomakpopisa"/>
        <w:spacing w:after="0"/>
      </w:pPr>
    </w:p>
    <w:p w:rsidRDefault="004C3D7A" w:rsidP="004C3D7A" w:rsidR="004C3D7A">
      <w:pPr>
        <w:numPr>
          <w:ilvl w:val="0"/>
          <w:numId w:val="48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4C3D7A" w:rsidP="004C3D7A" w:rsidR="004C3D7A">
      <w:pPr>
        <w:spacing w:after="0"/>
        <w:jc w:val="both"/>
      </w:pPr>
    </w:p>
    <w:p w:rsidRDefault="004C3D7A" w:rsidP="004C3D7A" w:rsidR="004C3D7A">
      <w:pPr>
        <w:spacing w:after="0"/>
        <w:ind w:firstLine="708" w:left="2832"/>
      </w:pPr>
      <w:r>
        <w:t>Dovršeno u 12,15 sati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</w:p>
    <w:p w:rsidRDefault="004C3D7A" w:rsidP="004C3D7A" w:rsidR="004C3D7A">
      <w:pPr>
        <w:spacing w:after="0"/>
      </w:pPr>
    </w:p>
    <w:p w:rsidRDefault="00AE649C" w:rsidP="004C3D7A" w:rsidR="00AE649C" w:rsidRPr="00B76F3C">
      <w:pPr>
        <w:pStyle w:val="FiksniRH"/>
        <w:spacing w:after="0"/>
      </w:pPr>
    </w:p>
    <w:p w:rsidRDefault="004C2816" w:rsidP="004C3D7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C3D7A" w:rsidR="00AE649C" w:rsidRPr="00B76F3C">
      <w:pPr>
        <w:pStyle w:val="SudSjedite"/>
      </w:pPr>
      <w:r>
        <w:tab/>
      </w:r>
    </w:p>
    <w:p w:rsidRDefault="00CB0EA4" w:rsidP="004C3D7A" w:rsidR="00CB0EA4">
      <w:pPr>
        <w:pStyle w:val="Naslovdokumenta"/>
        <w:spacing w:after="0"/>
      </w:pPr>
    </w:p>
    <w:p w:rsidRDefault="0071688E" w:rsidP="004C3D7A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816"/>
    <w:rsid w:val="004C35D6"/>
    <w:rsid w:val="004C3D7A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29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2016.</izvorni_sadrzaj>
    <derivirana_varijabla naziv="DomainObject.PlaniraniZavrsetakDatum_1">19. veljače 2016.</derivirana_varijabla>
  </DomainObject.PlaniraniZavrsetakDatum>
  <DomainObject.PlaniraniPocetakDatum>
    <izvorni_sadrzaj>19. veljače 2016.</izvorni_sadrzaj>
    <derivirana_varijabla naziv="DomainObject.PlaniraniPocetakDatum_1">19. veljače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BERISLAV MAKSIMOVIĆ</item>
      <item>ZAGREBAČKA BANKA d.d. Zagreb</item>
    </izvorni_sadrzaj>
    <derivirana_varijabla naziv="DomainObject.UcesnikSudskeRadnjeListNaziv_1">
      <item>BERISLAV MAKSIMOVIĆ</item>
      <item>ZAGREBAČKA BANKA d.d. Zagreb</item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19. veljače 2016.</izvorni_sadrzaj>
    <derivirana_varijabla naziv="DomainObject.Zapisnik.DatumKreiranja_1">19. veljače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St-110/2014-55</izvorni_sadrzaj>
    <derivirana_varijabla naziv="DomainObject.Zapisnik.Oznaka_1">St-110/2014-55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St-110/2014-55</izvorni_sadrzaj>
    <derivirana_varijabla naziv="DomainObject.PoslovniBrojDokumenta_1">St-110/2014-55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BBCB7-2912-427D-8CFD-67585F255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4421</properties:Characters>
  <properties:Lines>139</properties:Lines>
  <properties:Paragraphs>50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2016-02-19T13:46:00Z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St-110/2014-55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