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1471" w14:paraId="4c91471" w:rsidRDefault="00765E91" w:rsidP="00360BE2" w:rsidR="00360BE2" w:rsidRPr="009F41CE">
      <w:pPr>
        <w:jc w:val="both"/>
        <w15:collapsed w:val="false"/>
      </w:pPr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654E97" w:rsidP="00654E97" w:rsidR="00654E9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E97" w:rsidP="00654E97" w:rsidR="00654E9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54E97" w:rsidP="00654E97" w:rsidR="00654E9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54E97" w:rsidP="00654E97" w:rsidR="00570F32" w:rsidRPr="00654E9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46056">
        <w:t xml:space="preserve">UGO-GRADNJA društvo s ograničenom </w:t>
      </w:r>
      <w:proofErr w:type="spellStart"/>
      <w:r w:rsidR="00046056">
        <w:t>odgovornošču</w:t>
      </w:r>
      <w:proofErr w:type="spellEnd"/>
      <w:r w:rsidR="00046056">
        <w:t xml:space="preserve"> za graditeljstvo i ugostiteljstvo </w:t>
      </w:r>
      <w:proofErr w:type="spellStart"/>
      <w:r w:rsidR="00046056">
        <w:t>Jušići</w:t>
      </w:r>
      <w:proofErr w:type="spellEnd"/>
      <w:r w:rsidR="00046056">
        <w:t xml:space="preserve">, </w:t>
      </w:r>
      <w:proofErr w:type="spellStart"/>
      <w:r w:rsidR="00046056">
        <w:t>Jušići</w:t>
      </w:r>
      <w:proofErr w:type="spellEnd"/>
      <w:r w:rsidR="00046056">
        <w:t xml:space="preserve"> 49, OIB: 32868329273, MBS: 040345941</w:t>
      </w:r>
      <w:r>
        <w:t xml:space="preserve">, dana </w:t>
      </w:r>
      <w:r w:rsidR="00046056">
        <w:t>16. lipnja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046056">
        <w:t xml:space="preserve">UGO-GRADNJA društvo s ograničenom </w:t>
      </w:r>
      <w:proofErr w:type="spellStart"/>
      <w:r w:rsidR="00046056">
        <w:t>odgovornošču</w:t>
      </w:r>
      <w:proofErr w:type="spellEnd"/>
      <w:r w:rsidR="00046056">
        <w:t xml:space="preserve"> za graditeljstvo i ugostiteljstvo </w:t>
      </w:r>
      <w:proofErr w:type="spellStart"/>
      <w:r w:rsidR="00046056">
        <w:t>Jušići</w:t>
      </w:r>
      <w:proofErr w:type="spellEnd"/>
      <w:r w:rsidR="00046056">
        <w:t xml:space="preserve">, </w:t>
      </w:r>
      <w:proofErr w:type="spellStart"/>
      <w:r w:rsidR="00046056">
        <w:t>Jušići</w:t>
      </w:r>
      <w:proofErr w:type="spellEnd"/>
      <w:r w:rsidR="00046056">
        <w:t xml:space="preserve"> 49, OIB: 32868329273, MBS: 040345941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046056">
        <w:t>16. lipnja</w:t>
      </w:r>
      <w:r w:rsidR="002F3701">
        <w:t xml:space="preserve"> 2017</w:t>
      </w:r>
      <w:r w:rsidRPr="009F41CE">
        <w:t>. godine u 1</w:t>
      </w:r>
      <w:r w:rsidR="00302F4A">
        <w:t>4</w:t>
      </w:r>
      <w:r w:rsidRPr="009F41CE">
        <w:t>,</w:t>
      </w:r>
      <w:r w:rsidR="00302F4A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046056">
      <w:pPr>
        <w:numPr>
          <w:ilvl w:val="0"/>
          <w:numId w:val="1"/>
        </w:numPr>
        <w:jc w:val="both"/>
        <w:rPr>
          <w:bCs/>
        </w:rPr>
      </w:pPr>
      <w:r w:rsidRPr="00046056">
        <w:t xml:space="preserve">Za stečajnog upravitelja imenuje se </w:t>
      </w:r>
      <w:r w:rsidR="00046056" w:rsidRPr="00046056">
        <w:rPr>
          <w:bCs/>
        </w:rPr>
        <w:t xml:space="preserve">Berislav Maksimović, OIB: 57300759557, </w:t>
      </w:r>
      <w:proofErr w:type="spellStart"/>
      <w:r w:rsidR="00046056" w:rsidRPr="00046056">
        <w:rPr>
          <w:bCs/>
        </w:rPr>
        <w:t>Hrašćica</w:t>
      </w:r>
      <w:proofErr w:type="spellEnd"/>
      <w:r w:rsidR="00046056" w:rsidRPr="00046056">
        <w:rPr>
          <w:bCs/>
        </w:rPr>
        <w:t>, Braće Radić 1, Varaždin</w:t>
      </w:r>
      <w:r w:rsidR="0081532F" w:rsidRPr="0004605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046056">
        <w:t xml:space="preserve">UGO-GRADNJA društvo s ograničenom </w:t>
      </w:r>
      <w:proofErr w:type="spellStart"/>
      <w:r w:rsidR="00046056">
        <w:t>odgovornošču</w:t>
      </w:r>
      <w:proofErr w:type="spellEnd"/>
      <w:r w:rsidR="00046056">
        <w:t xml:space="preserve"> za graditeljstvo i ugostiteljstvo </w:t>
      </w:r>
      <w:proofErr w:type="spellStart"/>
      <w:r w:rsidR="00046056">
        <w:t>Jušići</w:t>
      </w:r>
      <w:proofErr w:type="spellEnd"/>
      <w:r w:rsidR="00046056">
        <w:t xml:space="preserve">, </w:t>
      </w:r>
      <w:proofErr w:type="spellStart"/>
      <w:r w:rsidR="00046056">
        <w:t>Jušići</w:t>
      </w:r>
      <w:proofErr w:type="spellEnd"/>
      <w:r w:rsidR="00046056">
        <w:t xml:space="preserve"> 49, OIB: 32868329273, MBS: 040345941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046056">
        <w:rPr>
          <w:bCs/>
        </w:rPr>
        <w:t>upravitelja</w:t>
      </w:r>
      <w:r w:rsidR="00431C46" w:rsidRPr="00046056">
        <w:rPr>
          <w:bCs/>
        </w:rPr>
        <w:t xml:space="preserve"> </w:t>
      </w:r>
      <w:r w:rsidR="00046056" w:rsidRPr="00046056">
        <w:rPr>
          <w:bCs/>
        </w:rPr>
        <w:t xml:space="preserve">Berislava Maksimovića, OIB: 57300759557, </w:t>
      </w:r>
      <w:proofErr w:type="spellStart"/>
      <w:r w:rsidR="00046056" w:rsidRPr="00046056">
        <w:rPr>
          <w:bCs/>
        </w:rPr>
        <w:t>Hrašćica</w:t>
      </w:r>
      <w:proofErr w:type="spellEnd"/>
      <w:r w:rsidR="00046056" w:rsidRPr="00046056">
        <w:rPr>
          <w:bCs/>
        </w:rPr>
        <w:t>, Braće Radić 1, Varaždin</w:t>
      </w:r>
      <w:r w:rsidR="00BC6870" w:rsidRPr="00046056">
        <w:rPr>
          <w:bCs/>
        </w:rPr>
        <w:t xml:space="preserve"> </w:t>
      </w:r>
      <w:r w:rsidRPr="00046056">
        <w:rPr>
          <w:bCs/>
        </w:rPr>
        <w:t xml:space="preserve">određena rješenjem ovog suda </w:t>
      </w:r>
      <w:proofErr w:type="spellStart"/>
      <w:r w:rsidRPr="00046056">
        <w:rPr>
          <w:bCs/>
        </w:rPr>
        <w:t>posl</w:t>
      </w:r>
      <w:proofErr w:type="spellEnd"/>
      <w:r w:rsidRPr="00046056">
        <w:rPr>
          <w:bCs/>
        </w:rPr>
        <w:t xml:space="preserve">. br. 14 </w:t>
      </w:r>
      <w:r w:rsidRPr="00671507">
        <w:rPr>
          <w:bCs/>
        </w:rPr>
        <w:t>St-</w:t>
      </w:r>
      <w:r w:rsidR="00046056">
        <w:rPr>
          <w:bCs/>
        </w:rPr>
        <w:t>850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046056">
        <w:rPr>
          <w:bCs/>
        </w:rPr>
        <w:t>6</w:t>
      </w:r>
      <w:r w:rsidRPr="0082679B">
        <w:rPr>
          <w:bCs/>
        </w:rPr>
        <w:t xml:space="preserve"> od </w:t>
      </w:r>
      <w:r w:rsidR="00046056">
        <w:rPr>
          <w:bCs/>
        </w:rPr>
        <w:t>26. siječnja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46056">
        <w:t>30.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046056">
        <w:t xml:space="preserve">UGO-GRADNJA društvo s ograničenom </w:t>
      </w:r>
      <w:proofErr w:type="spellStart"/>
      <w:r w:rsidR="00046056">
        <w:t>odgovornošču</w:t>
      </w:r>
      <w:proofErr w:type="spellEnd"/>
      <w:r w:rsidR="00046056">
        <w:t xml:space="preserve"> za graditeljstvo i ugostiteljstvo </w:t>
      </w:r>
      <w:proofErr w:type="spellStart"/>
      <w:r w:rsidR="00046056">
        <w:t>Jušići</w:t>
      </w:r>
      <w:proofErr w:type="spellEnd"/>
      <w:r w:rsidR="00046056">
        <w:t xml:space="preserve">, </w:t>
      </w:r>
      <w:proofErr w:type="spellStart"/>
      <w:r w:rsidR="00046056">
        <w:t>Jušići</w:t>
      </w:r>
      <w:proofErr w:type="spellEnd"/>
      <w:r w:rsidR="00046056">
        <w:t xml:space="preserve"> 49, OIB: 32868329273, MBS: 040345941</w:t>
      </w:r>
      <w:r w:rsidRPr="009F41CE">
        <w:t xml:space="preserve">. </w:t>
      </w:r>
    </w:p>
    <w:p w:rsidRDefault="006830EE" w:rsidP="00360BE2" w:rsidR="006830EE" w:rsidRPr="00302F4A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</w:t>
      </w:r>
      <w:proofErr w:type="spellStart"/>
      <w:r w:rsidR="00180CE9" w:rsidRPr="009F41CE">
        <w:rPr>
          <w:bCs/>
        </w:rPr>
        <w:t>posl</w:t>
      </w:r>
      <w:proofErr w:type="spellEnd"/>
      <w:r w:rsidR="00180CE9" w:rsidRPr="009F41CE">
        <w:rPr>
          <w:bCs/>
        </w:rPr>
        <w:t>. br. St-</w:t>
      </w:r>
      <w:r w:rsidR="00046056">
        <w:rPr>
          <w:bCs/>
        </w:rPr>
        <w:t>850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C6870">
        <w:rPr>
          <w:bCs/>
        </w:rPr>
        <w:t>1.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302F4A">
        <w:t xml:space="preserve">UGO-GRADNJA društvo s ograničenom </w:t>
      </w:r>
      <w:proofErr w:type="spellStart"/>
      <w:r w:rsidR="00302F4A">
        <w:t>odgovornošču</w:t>
      </w:r>
      <w:proofErr w:type="spellEnd"/>
      <w:r w:rsidR="00302F4A">
        <w:t xml:space="preserve"> za graditeljstvo i ugostiteljstvo </w:t>
      </w:r>
      <w:proofErr w:type="spellStart"/>
      <w:r w:rsidR="00302F4A">
        <w:t>Jušići</w:t>
      </w:r>
      <w:proofErr w:type="spellEnd"/>
      <w:r w:rsidR="00302F4A">
        <w:t xml:space="preserve">, </w:t>
      </w:r>
      <w:proofErr w:type="spellStart"/>
      <w:r w:rsidR="00302F4A">
        <w:t>Jušići</w:t>
      </w:r>
      <w:proofErr w:type="spellEnd"/>
      <w:r w:rsidR="00302F4A">
        <w:t xml:space="preserve"> 49, OIB: 32868329273, MBS: 040345941</w:t>
      </w:r>
      <w:r w:rsidR="00CE2D29">
        <w:t xml:space="preserve">, a rješenjem </w:t>
      </w:r>
      <w:proofErr w:type="spellStart"/>
      <w:r w:rsidR="00CE2D29">
        <w:t>posl</w:t>
      </w:r>
      <w:proofErr w:type="spellEnd"/>
      <w:r w:rsidR="00CE2D29">
        <w:t xml:space="preserve">. br. </w:t>
      </w:r>
      <w:r w:rsidR="00C75FB4" w:rsidRPr="0082679B">
        <w:rPr>
          <w:bCs/>
        </w:rPr>
        <w:t xml:space="preserve">14 </w:t>
      </w:r>
      <w:r w:rsidR="00C75FB4" w:rsidRPr="00302F4A">
        <w:rPr>
          <w:bCs/>
        </w:rPr>
        <w:t>St-</w:t>
      </w:r>
      <w:r w:rsidR="00302F4A" w:rsidRPr="00302F4A">
        <w:rPr>
          <w:bCs/>
        </w:rPr>
        <w:t>850</w:t>
      </w:r>
      <w:r w:rsidR="00C75FB4" w:rsidRPr="00302F4A">
        <w:rPr>
          <w:bCs/>
        </w:rPr>
        <w:t>/2016</w:t>
      </w:r>
      <w:r w:rsidR="00E73190" w:rsidRPr="00302F4A">
        <w:rPr>
          <w:bCs/>
        </w:rPr>
        <w:t>-</w:t>
      </w:r>
      <w:r w:rsidR="00302F4A" w:rsidRPr="00302F4A">
        <w:rPr>
          <w:bCs/>
        </w:rPr>
        <w:t>6</w:t>
      </w:r>
      <w:r w:rsidR="00C75FB4" w:rsidRPr="00302F4A">
        <w:rPr>
          <w:bCs/>
        </w:rPr>
        <w:t xml:space="preserve"> od </w:t>
      </w:r>
      <w:r w:rsidR="00302F4A" w:rsidRPr="00302F4A">
        <w:rPr>
          <w:bCs/>
        </w:rPr>
        <w:t>26. siječnja</w:t>
      </w:r>
      <w:r w:rsidR="00F738A5" w:rsidRPr="00302F4A">
        <w:rPr>
          <w:bCs/>
        </w:rPr>
        <w:t xml:space="preserve"> 201</w:t>
      </w:r>
      <w:r w:rsidR="00302F4A" w:rsidRPr="00302F4A">
        <w:rPr>
          <w:bCs/>
        </w:rPr>
        <w:t>7</w:t>
      </w:r>
      <w:r w:rsidR="00C75FB4" w:rsidRPr="00302F4A">
        <w:rPr>
          <w:bCs/>
        </w:rPr>
        <w:t xml:space="preserve">. godine </w:t>
      </w:r>
      <w:r w:rsidR="00AD626D" w:rsidRPr="00302F4A">
        <w:t xml:space="preserve">imenovan privremeni stečajni upravitelj </w:t>
      </w:r>
      <w:r w:rsidR="00302F4A" w:rsidRPr="00302F4A">
        <w:rPr>
          <w:bCs/>
        </w:rPr>
        <w:t xml:space="preserve">Berislav Maksimović, OIB: 57300759557, </w:t>
      </w:r>
      <w:proofErr w:type="spellStart"/>
      <w:r w:rsidR="00302F4A" w:rsidRPr="00302F4A">
        <w:rPr>
          <w:bCs/>
        </w:rPr>
        <w:t>Hrašćica</w:t>
      </w:r>
      <w:proofErr w:type="spellEnd"/>
      <w:r w:rsidR="00302F4A" w:rsidRPr="00302F4A">
        <w:rPr>
          <w:bCs/>
        </w:rPr>
        <w:t>, Braće Radić 1, Varaždin</w:t>
      </w:r>
      <w:r w:rsidR="00180CE9" w:rsidRPr="00302F4A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302F4A">
        <w:t>6</w:t>
      </w:r>
      <w:r w:rsidR="00BC6870">
        <w:t>. prosinca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02F4A">
        <w:rPr>
          <w:bCs/>
        </w:rPr>
        <w:t>7. ožujka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02F4A">
        <w:rPr>
          <w:bCs/>
        </w:rPr>
        <w:t>20.000,00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02F4A">
        <w:rPr>
          <w:bCs/>
        </w:rPr>
        <w:t>16. lipnja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302F4A">
        <w:t>16. lipnja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C2F" w:rsidR="00805C2F">
      <w:r>
        <w:separator/>
      </w:r>
    </w:p>
  </w:endnote>
  <w:endnote w:id="0" w:type="continuationSeparator">
    <w:p w:rsidRDefault="00805C2F" w:rsidR="00805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E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C2F" w:rsidR="00805C2F">
      <w:r>
        <w:separator/>
      </w:r>
    </w:p>
  </w:footnote>
  <w:footnote w:id="0" w:type="continuationSeparator">
    <w:p w:rsidRDefault="00805C2F" w:rsidR="00805C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46056">
      <w:t>850</w:t>
    </w:r>
    <w:r w:rsidR="002F3701">
      <w:t>/2016-</w:t>
    </w:r>
    <w:r w:rsidR="00BC6870">
      <w:t>1</w:t>
    </w:r>
    <w:r w:rsidR="00046056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4E97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54E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54E9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5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4E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54E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54E9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5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4E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0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- GRADNJA d.o.o.</izvorni_sadrzaj>
    <derivirana_varijabla naziv="DomainObject.Predmet.ProtustrankaFormated_1">  UGO - GRADNJA d.o.o.</derivirana_varijabla>
  </DomainObject.Predmet.ProtustrankaFormated>
  <DomainObject.Predmet.ProtustrankaFormatedOIB>
    <izvorni_sadrzaj>  UGO - GRADNJA d.o.o., OIB 32868329273</izvorni_sadrzaj>
    <derivirana_varijabla naziv="DomainObject.Predmet.ProtustrankaFormatedOIB_1">  UGO - GRADNJA d.o.o., OIB 32868329273</derivirana_varijabla>
  </DomainObject.Predmet.ProtustrankaFormatedOIB>
  <DomainObject.Predmet.ProtustrankaFormatedWithAdress>
    <izvorni_sadrzaj> UGO - GRADNJA d.o.o., Jušići 49, 51213 Jurdani</izvorni_sadrzaj>
    <derivirana_varijabla naziv="DomainObject.Predmet.ProtustrankaFormatedWithAdress_1"> UGO - GRADNJA d.o.o., Jušići 49, 51213 Jurdani</derivirana_varijabla>
  </DomainObject.Predmet.ProtustrankaFormatedWithAdress>
  <DomainObject.Predmet.ProtustrankaFormatedWithAdressOIB>
    <izvorni_sadrzaj> UGO - GRADNJA d.o.o., OIB 32868329273, Jušići 49, 51213 Jurdani</izvorni_sadrzaj>
    <derivirana_varijabla naziv="DomainObject.Predmet.ProtustrankaFormatedWithAdressOIB_1"> UGO - GRADNJA d.o.o., OIB 32868329273, Jušići 49, 51213 Jurdani</derivirana_varijabla>
  </DomainObject.Predmet.ProtustrankaFormatedWithAdressOIB>
  <DomainObject.Predmet.ProtustrankaWithAdress>
    <izvorni_sadrzaj>UGO - GRADNJA d.o.o. Jušići 49, 51213 Jurdani</izvorni_sadrzaj>
    <derivirana_varijabla naziv="DomainObject.Predmet.ProtustrankaWithAdress_1">UGO - GRADNJA d.o.o. Jušići 49, 51213 Jurdani</derivirana_varijabla>
  </DomainObject.Predmet.ProtustrankaWithAdress>
  <DomainObject.Predmet.ProtustrankaWithAdressOIB>
    <izvorni_sadrzaj>UGO - GRADNJA d.o.o., OIB 32868329273, Jušići 49, 51213 Jurdani</izvorni_sadrzaj>
    <derivirana_varijabla naziv="DomainObject.Predmet.ProtustrankaWithAdressOIB_1">UGO - GRADNJA d.o.o., OIB 32868329273, Jušići 49, 51213 Jurdani</derivirana_varijabla>
  </DomainObject.Predmet.ProtustrankaWithAdressOIB>
  <DomainObject.Predmet.ProtustrankaNazivFormated>
    <izvorni_sadrzaj>UGO - GRADNJA d.o.o.</izvorni_sadrzaj>
    <derivirana_varijabla naziv="DomainObject.Predmet.ProtustrankaNazivFormated_1">UGO - GRADNJA d.o.o.</derivirana_varijabla>
  </DomainObject.Predmet.ProtustrankaNazivFormated>
  <DomainObject.Predmet.ProtustrankaNazivFormatedOIB>
    <izvorni_sadrzaj>UGO - GRADNJA d.o.o., OIB 32868329273</izvorni_sadrzaj>
    <derivirana_varijabla naziv="DomainObject.Predmet.ProtustrankaNazivFormatedOIB_1">UGO - GRADNJA d.o.o., OIB 32868329273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 - GRADNJA d.o.o.</item>
    </izvorni_sadrzaj>
    <derivirana_varijabla naziv="DomainObject.Predmet.ProtuStrankaListFormated_1">
      <item>UGO - GRADNJA d.o.o.</item>
    </derivirana_varijabla>
  </DomainObject.Predmet.ProtuStrankaListFormated>
  <DomainObject.Predmet.ProtuStrankaListFormatedOIB>
    <izvorni_sadrzaj>
      <item>UGO - GRADNJA d.o.o., OIB 32868329273</item>
    </izvorni_sadrzaj>
    <derivirana_varijabla naziv="DomainObject.Predmet.ProtuStrankaListFormatedOIB_1">
      <item>UGO - GRADNJA d.o.o., OIB 32868329273</item>
    </derivirana_varijabla>
  </DomainObject.Predmet.ProtuStrankaListFormatedOIB>
  <DomainObject.Predmet.ProtuStrankaListFormatedWithAdress>
    <izvorni_sadrzaj>
      <item>UGO - GRADNJA d.o.o., Jušići 49, 51213 Jurdani</item>
    </izvorni_sadrzaj>
    <derivirana_varijabla naziv="DomainObject.Predmet.ProtuStrankaListFormatedWithAdress_1">
      <item>UGO - GRADNJA d.o.o., Jušići 49, 51213 Jurdani</item>
    </derivirana_varijabla>
  </DomainObject.Predmet.ProtuStrankaListFormatedWithAdress>
  <DomainObject.Predmet.ProtuStrankaListFormatedWithAdressOIB>
    <izvorni_sadrzaj>
      <item>UGO - GRADNJA d.o.o., OIB 32868329273, Jušići 49, 51213 Jurdani</item>
    </izvorni_sadrzaj>
    <derivirana_varijabla naziv="DomainObject.Predmet.ProtuStrankaListFormatedWithAdressOIB_1">
      <item>UGO - GRADNJA d.o.o., OIB 32868329273, Jušići 49, 51213 Jurdani</item>
    </derivirana_varijabla>
  </DomainObject.Predmet.ProtuStrankaListFormatedWithAdressOIB>
  <DomainObject.Predmet.ProtuStrankaListNazivFormated>
    <izvorni_sadrzaj>
      <item>UGO - GRADNJA d.o.o.</item>
    </izvorni_sadrzaj>
    <derivirana_varijabla naziv="DomainObject.Predmet.ProtuStrankaListNazivFormated_1">
      <item>UGO - GRADNJA d.o.o.</item>
    </derivirana_varijabla>
  </DomainObject.Predmet.ProtuStrankaListNazivFormated>
  <DomainObject.Predmet.ProtuStrankaListNazivFormatedOIB>
    <izvorni_sadrzaj>
      <item>UGO - GRADNJA d.o.o., OIB 32868329273</item>
    </izvorni_sadrzaj>
    <derivirana_varijabla naziv="DomainObject.Predmet.ProtuStrankaListNazivFormatedOIB_1">
      <item>UGO - GRADNJA d.o.o., OIB 32868329273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 - GRADNJA d.o.o.</izvorni_sadrzaj>
    <derivirana_varijabla naziv="DomainObject.Predmet.ProtustrankaIDrugi_1">UGO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UGO - GRADNJA d.o.o., OIB 32868329273, Jušići 49, 51213 Jurdani</izvorni_sadrzaj>
    <derivirana_varijabla naziv="DomainObject.Predmet.ProtustrankaIDrugiAdressOIB_1">UGO - GRADNJA d.o.o., OIB 32868329273, Jušići 49,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UGO - GRADNJA d.o.o.</item>
    </izvorni_sadrzaj>
    <derivirana_varijabla naziv="DomainObject.Predmet.SudioniciListNaziv_1">
      <item>FINA  Rijeka</item>
      <item>UGO - GRADNJA d.o.o.</item>
    </derivirana_varijabla>
  </DomainObject.Predmet.SudioniciListNaziv>
  <DomainObject.Predmet.SudioniciListAdressOIB>
    <izvorni_sadrzaj>
      <item>FINA  Rijeka, OIB 85821130368, Frana Kurelca 8,51000 Rijeka</item>
      <item>UGO - GRADNJA d.o.o., OIB 32868329273, Jušići 49,51213 Jurdani</item>
    </izvorni_sadrzaj>
    <derivirana_varijabla naziv="DomainObject.Predmet.SudioniciListAdressOIB_1">
      <item>FINA  Rijeka, OIB 85821130368, Frana Kurelca 8,51000 Rijeka</item>
      <item>UGO - GRADNJA d.o.o., OIB 32868329273, Jušići 49,51213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32868329273</item>
    </izvorni_sadrzaj>
    <derivirana_varijabla naziv="DomainObject.Predmet.SudioniciListNazivOIB_1">
      <item>, OIB 85821130368</item>
      <item>, OIB 32868329273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835</properties:Words>
  <properties:Characters>4701</properties:Characters>
  <properties:Lines>124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2017-06-16T11:19:00Z</dcterms:created>
  <dc:creator>korlevicd</dc:creator>
  <cp:lastModifiedBy>Nika Ostojić</cp:lastModifiedBy>
  <cp:lastPrinted>2012-01-12T07:53:00Z</cp:lastPrinted>
  <dcterms:modified xmlns:xsi="http://www.w3.org/2001/XMLSchema-instance" xsi:type="dcterms:W3CDTF">2017-06-16T11:46:00Z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