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ad86" w14:paraId="d95ad8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F77E1F" w:rsidP="00900B99" w:rsidR="00900B99">
      <w:pPr>
        <w:jc w:val="right"/>
      </w:pPr>
      <w:r>
        <w:t>1 St-90</w:t>
      </w:r>
      <w:r w:rsidR="001404B4">
        <w:t>/2019-</w:t>
      </w:r>
      <w:r>
        <w:t>10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446C07" w:rsidP="00F77E1F" w:rsidR="00C765FC">
      <w:pPr>
        <w:ind w:firstLine="708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F77E1F">
        <w:t xml:space="preserve">PASSIM d.o.o. Žminj, Trg Maršala Tita 9, OIB: </w:t>
      </w:r>
      <w:r w:rsidR="00F77E1F" w:rsidRPr="000E12B2">
        <w:t>83922295150</w:t>
      </w:r>
      <w:r>
        <w:t xml:space="preserve">, </w:t>
      </w:r>
      <w:r w:rsidR="00F77E1F">
        <w:t>23. travnja</w:t>
      </w:r>
      <w:r w:rsidR="00900B99">
        <w:t xml:space="preserve"> 2019</w:t>
      </w:r>
      <w:r w:rsidR="009C60F6">
        <w:t>.</w:t>
      </w:r>
      <w:r>
        <w:t>,</w:t>
      </w:r>
      <w:r w:rsidR="00C765FC"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F77E1F">
        <w:t xml:space="preserve">PASSIM d.o.o. Žminj, Trg Maršala Tita 9, OIB: </w:t>
      </w:r>
      <w:r w:rsidR="00F77E1F" w:rsidRPr="000E12B2">
        <w:t>83922295150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F77E1F">
        <w:t>90</w:t>
      </w:r>
      <w:r w:rsidR="009160CF">
        <w:t>-1</w:t>
      </w:r>
      <w:r w:rsidR="001404B4">
        <w:t>9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F77E1F" w:rsidP="00C765FC" w:rsidR="00F77E1F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77E1F">
        <w:t>23. travnja</w:t>
      </w:r>
      <w:r w:rsidR="00900B99">
        <w:t xml:space="preserve">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</w:t>
      </w:r>
      <w:r w:rsidR="00427759">
        <w:t xml:space="preserve"> </w:t>
      </w:r>
      <w:r w:rsidR="001404B4">
        <w:t xml:space="preserve"> </w:t>
      </w:r>
      <w:r w:rsidR="00F77E1F">
        <w:t xml:space="preserve"> </w:t>
      </w:r>
      <w:r w:rsidR="00D10CDB" w:rsidRPr="00C10C53">
        <w:t>Damir Rabar</w:t>
      </w:r>
      <w:r w:rsidR="007B4F2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F77E1F" w:rsidR="00B10C40" w:rsidRPr="00C10C53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1404B4" w:rsidR="001404B4">
    <w:pPr>
      <w:ind w:firstLine="708" w:left="708"/>
      <w:jc w:val="right"/>
    </w:pPr>
    <w:r>
      <w:t>2</w:t>
    </w:r>
    <w:r w:rsidR="00900B99">
      <w:tab/>
    </w:r>
    <w:r w:rsidR="00900B99">
      <w:tab/>
    </w:r>
    <w:r w:rsidR="00900B99">
      <w:tab/>
    </w:r>
    <w:r w:rsidR="001404B4">
      <w:tab/>
    </w:r>
    <w:r w:rsidR="00210CF5">
      <w:tab/>
    </w:r>
    <w:r w:rsidR="00F77E1F">
      <w:t>1 St-90</w:t>
    </w:r>
    <w:r w:rsidR="001404B4">
      <w:t>/2019-</w:t>
    </w:r>
    <w:r w:rsidR="00F77E1F">
      <w:t>10</w:t>
    </w:r>
  </w:p>
  <w:p w:rsidRDefault="00900B99" w:rsidP="00900B99" w:rsidR="00900B99">
    <w:pPr>
      <w:ind w:firstLine="708" w:left="3540"/>
      <w:jc w:val="center"/>
    </w:pPr>
  </w:p>
  <w:p w:rsidRDefault="007B4F2B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765FC"/>
    <w:rsid w:val="0001398E"/>
    <w:rsid w:val="00023E65"/>
    <w:rsid w:val="00033BD3"/>
    <w:rsid w:val="00037153"/>
    <w:rsid w:val="000451A3"/>
    <w:rsid w:val="00090425"/>
    <w:rsid w:val="000C6F08"/>
    <w:rsid w:val="000E32B9"/>
    <w:rsid w:val="00110482"/>
    <w:rsid w:val="001404B4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601B"/>
    <w:rsid w:val="00324ED4"/>
    <w:rsid w:val="003764FD"/>
    <w:rsid w:val="003C0153"/>
    <w:rsid w:val="003E147E"/>
    <w:rsid w:val="00427759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6D7AD2"/>
    <w:rsid w:val="007A57F1"/>
    <w:rsid w:val="007A785A"/>
    <w:rsid w:val="007B4F2B"/>
    <w:rsid w:val="007C3050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B976D4"/>
    <w:rsid w:val="00C044CE"/>
    <w:rsid w:val="00C10C53"/>
    <w:rsid w:val="00C13A80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77E1F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F1630C4"/>
  <w15:docId w15:val="{5DBE2FC1-80D4-4B48-9DDB-0FFDBC488FF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F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F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F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F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St-90/2019</izvorni_sadrzaj>
    <derivirana_varijabla naziv="DomainObject.Predmet.OznakaBroj_1">St-90/2019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PASSIM d.o.o. ŽMINJ</izvorni_sadrzaj>
    <derivirana_varijabla naziv="DomainObject.Predmet.ProtustrankaFormated_1">  PASSIM d.o.o. ŽMINJ</derivirana_varijabla>
  </DomainObject.Predmet.ProtustrankaFormated>
  <DomainObject.Predmet.ProtustrankaFormatedOIB>
    <izvorni_sadrzaj>  PASSIM d.o.o. ŽMINJ, OIB 83922295150</izvorni_sadrzaj>
    <derivirana_varijabla naziv="DomainObject.Predmet.ProtustrankaFormatedOIB_1">  PASSIM d.o.o. ŽMINJ, OIB 83922295150</derivirana_varijabla>
  </DomainObject.Predmet.ProtustrankaFormatedOIB>
  <DomainObject.Predmet.ProtustrankaFormatedWithAdress>
    <izvorni_sadrzaj> PASSIM d.o.o. ŽMINJ, Trg Maršala Tita 9, 52341 Žminj</izvorni_sadrzaj>
    <derivirana_varijabla naziv="DomainObject.Predmet.ProtustrankaFormatedWithAdress_1"> PASSIM d.o.o. ŽMINJ, Trg Maršala Tita 9, 52341 Žminj</derivirana_varijabla>
  </DomainObject.Predmet.ProtustrankaFormatedWithAdress>
  <DomainObject.Predmet.ProtustrankaFormatedWithAdressOIB>
    <izvorni_sadrzaj> PASSIM d.o.o. ŽMINJ, OIB 83922295150, Trg Maršala Tita 9, 52341 Žminj</izvorni_sadrzaj>
    <derivirana_varijabla naziv="DomainObject.Predmet.ProtustrankaFormatedWithAdressOIB_1"> PASSIM d.o.o. ŽMINJ, OIB 83922295150, Trg Maršala Tita 9, 52341 Žminj</derivirana_varijabla>
  </DomainObject.Predmet.ProtustrankaFormatedWithAdressOIB>
  <DomainObject.Predmet.ProtustrankaWithAdress>
    <izvorni_sadrzaj>PASSIM d.o.o. ŽMINJ Trg Maršala Tita 9, 52341 Žminj</izvorni_sadrzaj>
    <derivirana_varijabla naziv="DomainObject.Predmet.ProtustrankaWithAdress_1">PASSIM d.o.o. ŽMINJ Trg Maršala Tita 9, 52341 Žminj</derivirana_varijabla>
  </DomainObject.Predmet.ProtustrankaWithAdress>
  <DomainObject.Predmet.ProtustrankaWithAdressOIB>
    <izvorni_sadrzaj>PASSIM d.o.o. ŽMINJ, OIB 83922295150, Trg Maršala Tita 9, 52341 Žminj</izvorni_sadrzaj>
    <derivirana_varijabla naziv="DomainObject.Predmet.ProtustrankaWithAdressOIB_1">PASSIM d.o.o. ŽMINJ, OIB 83922295150, Trg Maršala Tita 9, 52341 Žminj</derivirana_varijabla>
  </DomainObject.Predmet.ProtustrankaWithAdressOIB>
  <DomainObject.Predmet.ProtustrankaNazivFormated>
    <izvorni_sadrzaj>PASSIM d.o.o. ŽMINJ</izvorni_sadrzaj>
    <derivirana_varijabla naziv="DomainObject.Predmet.ProtustrankaNazivFormated_1">PASSIM d.o.o. ŽMINJ</derivirana_varijabla>
  </DomainObject.Predmet.ProtustrankaNazivFormated>
  <DomainObject.Predmet.ProtustrankaNazivFormatedOIB>
    <izvorni_sadrzaj>PASSIM d.o.o. ŽMINJ, OIB 83922295150</izvorni_sadrzaj>
    <derivirana_varijabla naziv="DomainObject.Predmet.ProtustrankaNazivFormatedOIB_1">PASSIM d.o.o. ŽMINJ, OIB 83922295150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12621.70</izvorni_sadrzaj>
    <derivirana_varijabla naziv="DomainObject.Predmet.TrenutnaVrijednost_1">12621.70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PASSIM d.o.o. ŽMINJ</item>
    </izvorni_sadrzaj>
    <derivirana_varijabla naziv="DomainObject.Predmet.ProtuStrankaListFormated_1">
      <item>PASSIM d.o.o. ŽMINJ</item>
    </derivirana_varijabla>
  </DomainObject.Predmet.ProtuStrankaListFormated>
  <DomainObject.Predmet.ProtuStrankaListFormatedOIB>
    <izvorni_sadrzaj>
      <item>PASSIM d.o.o. ŽMINJ, OIB 83922295150</item>
    </izvorni_sadrzaj>
    <derivirana_varijabla naziv="DomainObject.Predmet.ProtuStrankaListFormatedOIB_1">
      <item>PASSIM d.o.o. ŽMINJ, OIB 83922295150</item>
    </derivirana_varijabla>
  </DomainObject.Predmet.ProtuStrankaListFormatedOIB>
  <DomainObject.Predmet.ProtuStrankaListFormatedWithAdress>
    <izvorni_sadrzaj>
      <item>PASSIM d.o.o. ŽMINJ, Trg Maršala Tita 9, 52341 Žminj</item>
    </izvorni_sadrzaj>
    <derivirana_varijabla naziv="DomainObject.Predmet.ProtuStrankaListFormatedWithAdress_1">
      <item>PASSIM d.o.o. ŽMINJ, Trg Maršala Tita 9, 52341 Žminj</item>
    </derivirana_varijabla>
  </DomainObject.Predmet.ProtuStrankaListFormatedWithAdress>
  <DomainObject.Predmet.ProtuStrankaListFormatedWithAdressOIB>
    <izvorni_sadrzaj>
      <item>PASSIM d.o.o. ŽMINJ, OIB 83922295150, Trg Maršala Tita 9, 52341 Žminj</item>
    </izvorni_sadrzaj>
    <derivirana_varijabla naziv="DomainObject.Predmet.ProtuStrankaListFormatedWithAdressOIB_1">
      <item>PASSIM d.o.o. ŽMINJ, OIB 83922295150, Trg Maršala Tita 9, 52341 Žminj</item>
    </derivirana_varijabla>
  </DomainObject.Predmet.ProtuStrankaListFormatedWithAdressOIB>
  <DomainObject.Predmet.ProtuStrankaListNazivFormated>
    <izvorni_sadrzaj>
      <item>PASSIM d.o.o. ŽMINJ</item>
    </izvorni_sadrzaj>
    <derivirana_varijabla naziv="DomainObject.Predmet.ProtuStrankaListNazivFormated_1">
      <item>PASSIM d.o.o. ŽMINJ</item>
    </derivirana_varijabla>
  </DomainObject.Predmet.ProtuStrankaListNazivFormated>
  <DomainObject.Predmet.ProtuStrankaListNazivFormatedOIB>
    <izvorni_sadrzaj>
      <item>PASSIM d.o.o. ŽMINJ, OIB 83922295150</item>
    </izvorni_sadrzaj>
    <derivirana_varijabla naziv="DomainObject.Predmet.ProtuStrankaListNazivFormatedOIB_1">
      <item>PASSIM d.o.o. ŽMINJ, OIB 83922295150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PASSIM d.o.o. ŽMINJ</izvorni_sadrzaj>
    <derivirana_varijabla naziv="DomainObject.Predmet.ProtustrankaIDrugi_1">PASSIM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PASSIM d.o.o. ŽMINJ, OIB 83922295150, Trg Maršala Tita 9, 52341 Žminj</izvorni_sadrzaj>
    <derivirana_varijabla naziv="DomainObject.Predmet.ProtustrankaIDrugiAdressOIB_1">PASSIM d.o.o. ŽMINJ, OIB 83922295150, Trg Maršala Tita 9,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PASSIM d.o.o. ŽMINJ</item>
    </izvorni_sadrzaj>
    <derivirana_varijabla naziv="DomainObject.Predmet.SudioniciListNaziv_1">
      <item>FINANCIJSKA AGENCIJA, RC RIJEKA, PODRUŽNICA PULA, PULA</item>
      <item>PASSIM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PASSIM d.o.o. ŽMINJ, OIB 83922295150, Trg Maršala Tita 9,52341 Žminj</item>
    </izvorni_sadrzaj>
    <derivirana_varijabla naziv="DomainObject.Predmet.SudioniciListAdressOIB_1">
      <item>FINANCIJSKA AGENCIJA, RC RIJEKA, PODRUŽNICA PULA, PULA, OIB 85821130368, Giardini 5,52100 Pula</item>
      <item>PASSIM d.o.o. ŽMINJ, OIB 83922295150, Trg Maršala Tita 9,52341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83922295150</item>
    </izvorni_sadrzaj>
    <derivirana_varijabla naziv="DomainObject.Predmet.SudioniciListNazivOIB_1">
      <item>, OIB 85821130368</item>
      <item>, OIB 83922295150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2143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2019-04-23T08:10:00Z</dcterms:created>
  <dc:creator>Jasmina Matika</dc:creator>
  <cp:lastModifiedBy>Lorena Paris Aničić</cp:lastModifiedBy>
  <cp:lastPrinted>2019-02-18T07:44:00Z</cp:lastPrinted>
  <dcterms:modified xmlns:xsi="http://www.w3.org/2001/XMLSchema-instance" xsi:type="dcterms:W3CDTF">2019-04-23T08:15:00Z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(St-90-19 -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