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8fe9" w14:paraId="d308fe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6168">
        <w:rPr>
          <w:lang w:val="hr-HR"/>
        </w:rPr>
        <w:t>41</w:t>
      </w:r>
      <w:r w:rsidR="00D3236E">
        <w:rPr>
          <w:lang w:val="hr-HR"/>
        </w:rPr>
        <w:t>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3236E">
        <w:rPr>
          <w:lang w:val="hr-HR"/>
        </w:rPr>
        <w:t>GORAN proizvodnja, trgovina i usluge d.o.o., Bjelovar</w:t>
      </w:r>
      <w:r w:rsidR="004006EF">
        <w:rPr>
          <w:lang w:val="hr-HR"/>
        </w:rPr>
        <w:t xml:space="preserve">, </w:t>
      </w:r>
      <w:r w:rsidR="00D3236E">
        <w:rPr>
          <w:lang w:val="hr-HR"/>
        </w:rPr>
        <w:t>Miroslava Krleže 22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3236E">
        <w:rPr>
          <w:lang w:val="hr-HR"/>
        </w:rPr>
        <w:t>010001866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3236E">
        <w:rPr>
          <w:lang w:val="hr-HR"/>
        </w:rPr>
        <w:t>45264564608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6168">
        <w:rPr>
          <w:lang w:val="hr-HR"/>
        </w:rPr>
        <w:t>41</w:t>
      </w:r>
      <w:r w:rsidR="00D3236E">
        <w:rPr>
          <w:lang w:val="hr-HR"/>
        </w:rPr>
        <w:t>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3236E">
        <w:rPr>
          <w:lang w:val="hr-HR"/>
        </w:rPr>
        <w:t>36.331,40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3236E">
        <w:rPr>
          <w:lang w:val="hr-HR"/>
        </w:rPr>
        <w:t>Goran Vodopija, iz Bjelovara, Miroslava Krleže 22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3236E">
        <w:rPr>
          <w:lang w:val="hr-HR"/>
        </w:rPr>
        <w:t>42639696797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6168">
        <w:rPr>
          <w:lang w:val="hr-HR"/>
        </w:rPr>
        <w:t>3.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03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F14" w:rsidR="00505F14">
      <w:r>
        <w:separator/>
      </w:r>
    </w:p>
  </w:endnote>
  <w:endnote w:id="0" w:type="continuationSeparator">
    <w:p w:rsidRDefault="00505F14" w:rsidR="00505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F14" w:rsidR="00505F14">
      <w:r>
        <w:separator/>
      </w:r>
    </w:p>
  </w:footnote>
  <w:footnote w:id="0" w:type="continuationSeparator">
    <w:p w:rsidRDefault="00505F14" w:rsidR="00505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70D33"/>
    <w:rsid w:val="00184DF0"/>
    <w:rsid w:val="001B397D"/>
    <w:rsid w:val="00230CD2"/>
    <w:rsid w:val="002B3352"/>
    <w:rsid w:val="0032457F"/>
    <w:rsid w:val="003E56D2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43BD9"/>
    <w:rsid w:val="0097587E"/>
    <w:rsid w:val="00985844"/>
    <w:rsid w:val="009E6C69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6168"/>
    <w:rsid w:val="00D3236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3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3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proizvodnja, trgovina i usluge d.o.o., Bjelovar zastupanog po punomoćniku Goran Vodopija</izvorni_sadrzaj>
    <derivirana_varijabla naziv="DomainObject.Predmet.ProtustrankaFormated_1">  GORAN proizvodnja, trgovina i usluge d.o.o., Bjelovar zastupanog po punomoćniku Goran Vodopija</derivirana_varijabla>
  </DomainObject.Predmet.ProtustrankaFormated>
  <DomainObject.Predmet.ProtustrankaFormatedOIB>
    <izvorni_sadrzaj>  GORAN proizvodnja, trgovina i usluge d.o.o., Bjelovar, OIB 45264564608 zastupanog po punomoćniku Goran Vodopija</izvorni_sadrzaj>
    <derivirana_varijabla naziv="DomainObject.Predmet.ProtustrankaFormatedOIB_1">  GORAN proizvodnja, trgovina i usluge d.o.o., Bjelovar, OIB 45264564608 zastupanog po punomoćniku Goran Vodopija</derivirana_varijabla>
  </DomainObject.Predmet.ProtustrankaFormatedOIB>
  <DomainObject.Predmet.ProtustrankaFormatedWithAdress>
    <izvorni_sadrzaj> GORAN proizvodnja, trgovina i usluge d.o.o., Bjelovar, Miroslava Krleže 22, 43000 Bjelovar zastupanog po punomoćniku Goran Vodopija</izvorni_sadrzaj>
    <derivirana_varijabla naziv="DomainObject.Predmet.ProtustrankaFormatedWithAdress_1"> GORAN proizvodnja, trgovina i usluge d.o.o., Bjelovar, Miroslava Krleže 22, 43000 Bjelovar zastupanog po punomoćniku Goran Vodopija</derivirana_varijabla>
  </DomainObject.Predmet.ProtustrankaFormatedWithAdress>
  <DomainObject.Predmet.ProtustrankaFormatedWithAdressOIB>
    <izvorni_sadrzaj> GORAN proizvodnja, trgovina i usluge d.o.o., Bjelovar, OIB 45264564608, Miroslava Krleže 22, 43000 Bjelovar zastupanog po punomoćniku Goran Vodopija</izvorni_sadrzaj>
    <derivirana_varijabla naziv="DomainObject.Predmet.ProtustrankaFormatedWithAdressOIB_1"> GORAN proizvodnja, trgovina i usluge d.o.o., Bjelovar, OIB 45264564608, Miroslava Krleže 22, 43000 Bjelovar zastupanog po punomoćniku Goran Vodopija</derivirana_varijabla>
  </DomainObject.Predmet.ProtustrankaFormatedWithAdressOIB>
  <DomainObject.Predmet.ProtustrankaWithAdress>
    <izvorni_sadrzaj>GORAN proizvodnja, trgovina i usluge d.o.o., Bjelovar Miroslava Krleže 22, 43000 Bjelovar</izvorni_sadrzaj>
    <derivirana_varijabla naziv="DomainObject.Predmet.ProtustrankaWithAdress_1">GORAN proizvodnja, trgovina i usluge d.o.o., Bjelovar Miroslava Krleže 22, 43000 Bjelovar</derivirana_varijabla>
  </DomainObject.Predmet.ProtustrankaWithAdress>
  <DomainObject.Predmet.ProtustrankaWithAdressOIB>
    <izvorni_sadrzaj>GORAN proizvodnja, trgovina i usluge d.o.o., Bjelovar, OIB 45264564608, Miroslava Krleže 22, 43000 Bjelovar</izvorni_sadrzaj>
    <derivirana_varijabla naziv="DomainObject.Predmet.ProtustrankaWithAdressOIB_1">GORAN proizvodnja, trgovina i usluge d.o.o., Bjelovar, OIB 45264564608, Miroslava Krleže 22, 43000 Bjelovar</derivirana_varijabla>
  </DomainObject.Predmet.ProtustrankaWithAdressOIB>
  <DomainObject.Predmet.ProtustrankaNazivFormated>
    <izvorni_sadrzaj>GORAN proizvodnja, trgovina i usluge d.o.o., Bjelovar</izvorni_sadrzaj>
    <derivirana_varijabla naziv="DomainObject.Predmet.ProtustrankaNazivFormated_1">GORAN proizvodnja, trgovina i usluge d.o.o., Bjelovar</derivirana_varijabla>
  </DomainObject.Predmet.ProtustrankaNazivFormated>
  <DomainObject.Predmet.ProtustrankaNazivFormatedOIB>
    <izvorni_sadrzaj>GORAN proizvodnja, trgovina i usluge d.o.o., Bjelovar, OIB 45264564608</izvorni_sadrzaj>
    <derivirana_varijabla naziv="DomainObject.Predmet.ProtustrankaNazivFormatedOIB_1">GORAN proizvodnja, trgovina i usluge d.o.o., Bjelovar, OIB 45264564608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GORAN proizvodnja, trgovina i usluge d.o.o., Bjelovar zastupanog po punomoćniku Goran Vodopija</item>
    </izvorni_sadrzaj>
    <derivirana_varijabla naziv="DomainObject.Predmet.ProtuStrankaListFormated_1">
      <item>GORAN proizvodnja, trgovina i usluge d.o.o., Bjelovar zastupanog po punomoćniku Goran Vodopija</item>
    </derivirana_varijabla>
  </DomainObject.Predmet.ProtuStrankaListFormated>
  <DomainObject.Predmet.ProtuStrankaListFormatedOIB>
    <izvorni_sadrzaj>
      <item>GORAN proizvodnja, trgovina i usluge d.o.o., Bjelovar, OIB 45264564608 zastupanog po punomoćniku Goran Vodopija</item>
    </izvorni_sadrzaj>
    <derivirana_varijabla naziv="DomainObject.Predmet.ProtuStrankaListFormatedOIB_1">
      <item>GORAN proizvodnja, trgovina i usluge d.o.o., Bjelovar, OIB 45264564608 zastupanog po punomoćniku Goran Vodopija</item>
    </derivirana_varijabla>
  </DomainObject.Predmet.ProtuStrankaListFormatedOIB>
  <DomainObject.Predmet.ProtuStrankaListFormatedWithAdress>
    <izvorni_sadrzaj>
      <item>GORAN proizvodnja, trgovina i usluge d.o.o., Bjelovar, Miroslava Krleže 22, 43000 Bjelovar zastupanog po punomoćniku Goran Vodopija</item>
    </izvorni_sadrzaj>
    <derivirana_varijabla naziv="DomainObject.Predmet.ProtuStrankaListFormatedWithAdress_1">
      <item>GORAN proizvodnja, trgovina i usluge d.o.o., Bjelovar, Miroslava Krleže 22, 43000 Bjelovar zastupanog po punomoćniku Goran Vodopija</item>
    </derivirana_varijabla>
  </DomainObject.Predmet.ProtuStrankaListFormatedWithAdress>
  <DomainObject.Predmet.ProtuStrankaListFormatedWithAdressOIB>
    <izvorni_sadrzaj>
      <item>GORAN proizvodnja, trgovina i usluge d.o.o., Bjelovar, OIB 45264564608, Miroslava Krleže 22, 43000 Bjelovar zastupanog po punomoćniku Goran Vodopija</item>
    </izvorni_sadrzaj>
    <derivirana_varijabla naziv="DomainObject.Predmet.ProtuStrankaListFormatedWithAdressOIB_1">
      <item>GORAN proizvodnja, trgovina i usluge d.o.o., Bjelovar, OIB 45264564608, Miroslava Krleže 22, 43000 Bjelovar zastupanog po punomoćniku Goran Vodopija</item>
    </derivirana_varijabla>
  </DomainObject.Predmet.ProtuStrankaListFormatedWithAdressOIB>
  <DomainObject.Predmet.ProtuStrankaListNazivFormated>
    <izvorni_sadrzaj>
      <item>GORAN proizvodnja, trgovina i usluge d.o.o., Bjelovar</item>
    </izvorni_sadrzaj>
    <derivirana_varijabla naziv="DomainObject.Predmet.ProtuStrankaListNazivFormated_1">
      <item>GORAN proizvodnja, trgovina i usluge d.o.o., Bjelovar</item>
    </derivirana_varijabla>
  </DomainObject.Predmet.ProtuStrankaListNazivFormated>
  <DomainObject.Predmet.ProtuStrankaListNazivFormatedOIB>
    <izvorni_sadrzaj>
      <item>GORAN proizvodnja, trgovina i usluge d.o.o., Bjelovar, OIB 45264564608</item>
    </izvorni_sadrzaj>
    <derivirana_varijabla naziv="DomainObject.Predmet.ProtuStrankaListNazivFormatedOIB_1">
      <item>GORAN proizvodnja, trgovina i usluge d.o.o., Bjelovar, OIB 45264564608</item>
    </derivirana_varijabla>
  </DomainObject.Predmet.ProtuStrankaListNazivFormatedOIB>
  <DomainObject.Predmet.OstaliListFormated>
    <izvorni_sadrzaj>
      <item>Goran Vodopija punomoćnik sudionika u postupku GORAN proizvodnja, trgovina i usluge d.o.o., Bjelovar</item>
    </izvorni_sadrzaj>
    <derivirana_varijabla naziv="DomainObject.Predmet.OstaliListFormated_1">
      <item>Goran Vodopija punomoćnik sudionika u postupku GORAN proizvodnja, trgovina i usluge d.o.o., Bjelovar</item>
    </derivirana_varijabla>
  </DomainObject.Predmet.OstaliListFormated>
  <DomainObject.Predmet.OstaliListFormatedOIB>
    <izvorni_sadrzaj>
      <item>Goran Vodopija, OIB 42639696797 punomoćnik sudionika u postupku GORAN proizvodnja, trgovina i usluge d.o.o., Bjelovar</item>
    </izvorni_sadrzaj>
    <derivirana_varijabla naziv="DomainObject.Predmet.OstaliListFormatedOIB_1">
      <item>Goran Vodopija, OIB 42639696797 punomoćnik sudionika u postupku GORAN proizvodnja, trgovina i usluge d.o.o., Bjelovar</item>
    </derivirana_varijabla>
  </DomainObject.Predmet.OstaliListFormatedOIB>
  <DomainObject.Predmet.OstaliListFormatedWithAdress>
    <izvorni_sadrzaj>
      <item>Goran Vodopija, Miroslava Krleže 22, 43000 Bjelovar punomoćnik sudionika u postupku GORAN proizvodnja, trgovina i usluge d.o.o., Bjelovar</item>
    </izvorni_sadrzaj>
    <derivirana_varijabla naziv="DomainObject.Predmet.OstaliListFormatedWithAdress_1">
      <item>Goran Vodopija, Miroslava Krleže 22, 43000 Bjelovar punomoćnik sudionika u postupku GORAN proizvodnja, trgovina i usluge d.o.o., Bjelovar</item>
    </derivirana_varijabla>
  </DomainObject.Predmet.OstaliListFormatedWithAdress>
  <DomainObject.Predmet.OstaliListFormatedWithAdressOIB>
    <izvorni_sadrzaj>
      <item>Goran Vodopija, OIB 42639696797, Miroslava Krleže 22, 43000 Bjelovar punomoćnik sudionika u postupku GORAN proizvodnja, trgovina i usluge d.o.o., Bjelovar</item>
    </izvorni_sadrzaj>
    <derivirana_varijabla naziv="DomainObject.Predmet.OstaliListFormatedWithAdressOIB_1">
      <item>Goran Vodopija, OIB 42639696797, Miroslava Krleže 22, 43000 Bjelovar punomoćnik sudionika u postupku GORAN proizvodnja, trgovina i usluge d.o.o., Bjelovar</item>
    </derivirana_varijabla>
  </DomainObject.Predmet.OstaliListFormatedWithAdressOIB>
  <DomainObject.Predmet.OstaliListNazivFormated>
    <izvorni_sadrzaj>
      <item>Goran Vodopija</item>
    </izvorni_sadrzaj>
    <derivirana_varijabla naziv="DomainObject.Predmet.OstaliListNazivFormated_1">
      <item>Goran Vodopija</item>
    </derivirana_varijabla>
  </DomainObject.Predmet.OstaliListNazivFormated>
  <DomainObject.Predmet.OstaliListNazivFormatedOIB>
    <izvorni_sadrzaj>
      <item>Goran Vodopija, OIB 42639696797</item>
    </izvorni_sadrzaj>
    <derivirana_varijabla naziv="DomainObject.Predmet.OstaliListNazivFormatedOIB_1">
      <item>Goran Vodopija, OIB 42639696797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GORAN proizvodnja, trgovina i usluge d.o.o., Bjelovar</izvorni_sadrzaj>
    <derivirana_varijabla naziv="DomainObject.Predmet.ProtustrankaIDrugi_1">GORAN proizvodnja, trgovina i usluge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GORAN proizvodnja, trgovina i usluge d.o.o., Bjelovar, OIB 45264564608, Miroslava Krleže 22, 43000 Bjelovar</izvorni_sadrzaj>
    <derivirana_varijabla naziv="DomainObject.Predmet.ProtustrankaIDrugiAdressOIB_1">GORAN proizvodnja, trgovina i usluge d.o.o., Bjelovar, OIB 45264564608, Miroslava Krleže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GORAN proizvodnja, trgovina i usluge d.o.o., Bjelovar</item>
      <item>Goran Vodopija</item>
    </izvorni_sadrzaj>
    <derivirana_varijabla naziv="DomainObject.Predmet.SudioniciListNaziv_1">
      <item>FINA, RC ZAGREB, Podružnica Bjelovar</item>
      <item>GORAN proizvodnja, trgovina i usluge d.o.o., Bjelovar</item>
      <item>Goran Vodopija</item>
    </derivirana_varijabla>
  </DomainObject.Predmet.SudioniciListNaziv>
  <DomainObject.Predmet.SudioniciListAdressOIB>
    <izvorni_sadrzaj>
      <item>FINA, RC ZAGREB, Podružnica Bjelovar, OIB 85821130368, F. Supila 4,43000 Bjelovar</item>
      <item>GORAN proizvodnja, trgovina i usluge d.o.o., Bjelovar, OIB 45264564608, Miroslava Krleže 22,43000 Bjelovar</item>
      <item>Goran Vodopija, OIB 42639696797, Miroslava Krleže 22,43000 Bjelovar</item>
    </izvorni_sadrzaj>
    <derivirana_varijabla naziv="DomainObject.Predmet.SudioniciListAdressOIB_1">
      <item>FINA, RC ZAGREB, Podružnica Bjelovar, OIB 85821130368, F. Supila 4,43000 Bjelovar</item>
      <item>GORAN proizvodnja, trgovina i usluge d.o.o., Bjelovar, OIB 45264564608, Miroslava Krleže 22,43000 Bjelovar</item>
      <item>Goran Vodopija, OIB 42639696797, Miroslava Krleže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45264564608</item>
      <item>, OIB 42639696797</item>
    </izvorni_sadrzaj>
    <derivirana_varijabla naziv="DomainObject.Predmet.SudioniciListNazivOIB_1">
      <item>, OIB 85821130368</item>
      <item>, OIB 45264564608</item>
      <item>, OIB 42639696797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9ECF0-5A45-42AF-B960-4161BF63C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1729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2015-12-03T11:14:00Z</dcterms:created>
  <dc:creator>ssabljic</dc:creator>
  <cp:lastModifiedBy>Miroslav Lovreković</cp:lastModifiedBy>
  <cp:lastPrinted>2015-12-03T11:14:00Z</cp:lastPrinted>
  <dcterms:modified xmlns:xsi="http://www.w3.org/2001/XMLSchema-instance" xsi:type="dcterms:W3CDTF">2015-12-03T11:15:00Z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