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bb65" w14:paraId="b9bbb6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561978" w:rsidP="00561978" w:rsidR="00561978">
      <w:pPr>
        <w:pStyle w:val="Bezproreda"/>
        <w:ind w:firstLine="708" w:left="4956"/>
      </w:pPr>
      <w:r>
        <w:t>1 St-1391/2016-5</w:t>
      </w:r>
    </w:p>
    <w:p w:rsidRDefault="00561978" w:rsidP="00561978" w:rsidR="00561978">
      <w:pPr>
        <w:pStyle w:val="Bezproreda"/>
      </w:pPr>
    </w:p>
    <w:p w:rsidRDefault="00561978" w:rsidP="00561978" w:rsidR="00561978">
      <w:pPr>
        <w:pStyle w:val="Bezproreda"/>
      </w:pPr>
    </w:p>
    <w:p w:rsidRDefault="00561978" w:rsidP="00561978" w:rsidR="00561978">
      <w:pPr>
        <w:pStyle w:val="Bezproreda"/>
      </w:pPr>
    </w:p>
    <w:p w:rsidRDefault="00561978" w:rsidP="00561978" w:rsidR="00561978">
      <w:pPr>
        <w:pStyle w:val="Bezproreda"/>
      </w:pPr>
      <w:r>
        <w:br/>
      </w:r>
    </w:p>
    <w:p w:rsidRDefault="00561978" w:rsidP="00561978" w:rsidR="00561978">
      <w:pPr>
        <w:pStyle w:val="Bezproreda"/>
        <w:jc w:val="center"/>
      </w:pPr>
    </w:p>
    <w:p w:rsidRDefault="00561978" w:rsidP="00561978" w:rsidR="00561978">
      <w:pPr>
        <w:pStyle w:val="Bezproreda"/>
        <w:jc w:val="center"/>
      </w:pPr>
      <w:r>
        <w:t>R E P U B L I K A  H R V A T S K A</w:t>
      </w:r>
    </w:p>
    <w:p w:rsidRDefault="00561978" w:rsidP="00561978" w:rsidR="00561978">
      <w:pPr>
        <w:pStyle w:val="Bezproreda"/>
        <w:jc w:val="center"/>
      </w:pPr>
    </w:p>
    <w:p w:rsidRDefault="00561978" w:rsidP="00561978" w:rsidR="00561978">
      <w:pPr>
        <w:pStyle w:val="Bezproreda"/>
        <w:jc w:val="center"/>
      </w:pPr>
      <w:r>
        <w:t>R J E Š E N J E</w:t>
      </w:r>
    </w:p>
    <w:p w:rsidRDefault="00561978" w:rsidP="00561978" w:rsidR="00561978">
      <w:pPr>
        <w:pStyle w:val="Bezproreda"/>
      </w:pPr>
    </w:p>
    <w:p w:rsidRDefault="00561978" w:rsidP="00561978" w:rsidR="00561978">
      <w:pPr>
        <w:pStyle w:val="Bezproreda"/>
      </w:pPr>
    </w:p>
    <w:p w:rsidRDefault="00561978" w:rsidP="00561978" w:rsidR="00561978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VE-DAL d.o.o. za proizvodnju, turizam, ugostiteljstvo, trgovinu i usluge MILANOVAC, Vinogradski put 13/II, OIB: 50057894337</w:t>
      </w:r>
      <w:r>
        <w:t xml:space="preserve">,  </w:t>
      </w:r>
      <w:r>
        <w:rPr>
          <w:noProof/>
        </w:rPr>
        <w:t>dana  20. veljače 2017. godine</w:t>
      </w:r>
    </w:p>
    <w:p w:rsidRDefault="00561978" w:rsidP="00561978" w:rsidR="00561978">
      <w:pPr>
        <w:pStyle w:val="Bezproreda"/>
        <w:rPr>
          <w:noProof/>
        </w:rPr>
      </w:pPr>
    </w:p>
    <w:p w:rsidRDefault="00561978" w:rsidP="00561978" w:rsidR="00561978">
      <w:pPr>
        <w:pStyle w:val="Bezproreda"/>
        <w:rPr>
          <w:noProof/>
        </w:rPr>
      </w:pPr>
    </w:p>
    <w:p w:rsidRDefault="00561978" w:rsidP="00561978" w:rsidR="00561978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561978" w:rsidP="00561978" w:rsidR="00561978">
      <w:pPr>
        <w:pStyle w:val="Bezproreda"/>
      </w:pPr>
    </w:p>
    <w:p w:rsidRDefault="00561978" w:rsidP="00561978" w:rsidR="00561978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VE-DAL d.o.o. za proizvodnju, turizam, ugostiteljstvo, trgovinu i usluge MILANOVAC, Vinogradski put 13/II, OIB: 50057894337,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HR05 540-1391-16.</w:t>
      </w:r>
    </w:p>
    <w:p w:rsidRDefault="00561978" w:rsidP="00561978" w:rsidR="00561978">
      <w:pPr>
        <w:pStyle w:val="Bezproreda"/>
        <w:rPr>
          <w:lang w:val="en-GB"/>
        </w:rPr>
      </w:pPr>
    </w:p>
    <w:p w:rsidRDefault="00561978" w:rsidP="00561978" w:rsidR="00561978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561978" w:rsidP="00561978" w:rsidR="00561978">
      <w:pPr>
        <w:pStyle w:val="Bezproreda"/>
      </w:pPr>
    </w:p>
    <w:p w:rsidRDefault="00561978" w:rsidP="00561978" w:rsidR="00561978">
      <w:pPr>
        <w:pStyle w:val="Bezproreda"/>
        <w:jc w:val="center"/>
      </w:pPr>
      <w:r>
        <w:t>Obrazloženje</w:t>
      </w:r>
    </w:p>
    <w:p w:rsidRDefault="00561978" w:rsidP="00561978" w:rsidR="00561978">
      <w:pPr>
        <w:pStyle w:val="Bezproreda"/>
        <w:jc w:val="center"/>
      </w:pPr>
    </w:p>
    <w:p w:rsidRDefault="00561978" w:rsidP="00561978" w:rsidR="00561978">
      <w:pPr>
        <w:pStyle w:val="Bezproreda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561978" w:rsidP="00561978" w:rsidR="00561978">
      <w:pPr>
        <w:pStyle w:val="Bezproreda"/>
      </w:pPr>
    </w:p>
    <w:p w:rsidRDefault="00561978" w:rsidP="00561978" w:rsidR="00561978">
      <w:pPr>
        <w:pStyle w:val="Bezproreda"/>
      </w:pPr>
      <w:r>
        <w:t xml:space="preserve">Sud je rješenjem od 23. siječnja 2017. pokrenuo postupak radi utvrđivanja uvjeta za otvaranje stečajnog postupka nad dužnikom </w:t>
      </w:r>
      <w:r>
        <w:rPr>
          <w:noProof/>
        </w:rPr>
        <w:t>VE-DAL d.o.o. za proizvodnju, turizam, ugostiteljstvo, trgovinu i usluge MILANOVAC, Vinogradski put 13/II, OIB: 50057894337.</w:t>
      </w:r>
      <w:r>
        <w:t xml:space="preserve"> Istim rješenjem sazvano je ročište radi izjašnjenja o prijedlogu i raspravi o uvjetima za otvaranje stečajnog postupka.</w:t>
      </w:r>
    </w:p>
    <w:p w:rsidRDefault="00561978" w:rsidP="00561978" w:rsidR="00561978">
      <w:pPr>
        <w:pStyle w:val="Bezproreda"/>
      </w:pPr>
      <w:r>
        <w:t xml:space="preserve"> </w:t>
      </w:r>
    </w:p>
    <w:p w:rsidRDefault="00561978" w:rsidP="00561978" w:rsidR="00561978">
      <w:pPr>
        <w:pStyle w:val="Bezproreda"/>
      </w:pPr>
      <w:r>
        <w:t>Na ročištu održanom dana 20.  veljače  2017. godine sud zaključuje da dužnik ne raspolaže imovinom koja bi bila dovoljna za namirenje troškova prethodnog i stečajnog postupka</w:t>
      </w:r>
    </w:p>
    <w:p w:rsidRDefault="00561978" w:rsidP="00561978" w:rsidR="00561978">
      <w:pPr>
        <w:pStyle w:val="Bezproreda"/>
      </w:pPr>
    </w:p>
    <w:p w:rsidRDefault="00561978" w:rsidP="00561978" w:rsidR="00561978">
      <w:pPr>
        <w:pStyle w:val="Bezproreda"/>
      </w:pPr>
      <w:r>
        <w:t>Provođenjem prethodnog i stečajnog postupka nastaju troškovi koje sud procjenjuje u iznosu od 10.000,00 kn.</w:t>
      </w:r>
    </w:p>
    <w:p w:rsidRDefault="00561978" w:rsidP="00561978" w:rsidR="00561978">
      <w:pPr>
        <w:pStyle w:val="Bezproreda"/>
      </w:pPr>
    </w:p>
    <w:p w:rsidRDefault="00561978" w:rsidP="00561978" w:rsidR="00561978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561978" w:rsidP="00561978" w:rsidR="00561978">
      <w:pPr>
        <w:pStyle w:val="Bezproreda"/>
      </w:pPr>
    </w:p>
    <w:p w:rsidRDefault="00561978" w:rsidP="00561978" w:rsidR="00561978">
      <w:pPr>
        <w:pStyle w:val="Bezproreda"/>
      </w:pPr>
      <w:r>
        <w:t xml:space="preserve">Slijedom navedenog riješeno je kao u izreci. </w:t>
      </w:r>
    </w:p>
    <w:p w:rsidRDefault="00561978" w:rsidP="00561978" w:rsidR="00561978">
      <w:pPr>
        <w:pStyle w:val="Bezproreda"/>
      </w:pPr>
    </w:p>
    <w:p w:rsidRDefault="00561978" w:rsidP="00561978" w:rsidR="00561978">
      <w:pPr>
        <w:pStyle w:val="Bezproreda"/>
      </w:pPr>
      <w:r>
        <w:t>U Bjelovaru, 20. veljače  2017.</w:t>
      </w:r>
    </w:p>
    <w:p w:rsidRDefault="00561978" w:rsidP="00561978" w:rsidR="00561978">
      <w:pPr>
        <w:pStyle w:val="Bezproreda"/>
      </w:pPr>
    </w:p>
    <w:p w:rsidRDefault="00561978" w:rsidP="00561978" w:rsidR="00561978">
      <w:pPr>
        <w:pStyle w:val="Bezproreda"/>
        <w:jc w:val="center"/>
      </w:pPr>
      <w:r>
        <w:t>S U D A C</w:t>
      </w:r>
    </w:p>
    <w:p w:rsidRDefault="00561978" w:rsidP="00561978" w:rsidR="00561978">
      <w:pPr>
        <w:pStyle w:val="Bezproreda"/>
        <w:jc w:val="center"/>
      </w:pPr>
    </w:p>
    <w:p w:rsidRDefault="00561978" w:rsidP="00561978" w:rsidR="00561978">
      <w:pPr>
        <w:pStyle w:val="Bezproreda"/>
        <w:jc w:val="center"/>
      </w:pPr>
      <w:r>
        <w:t>BRANKA PLESKALT</w:t>
      </w:r>
      <w:r>
        <w:t xml:space="preserve"> v.r.</w:t>
      </w:r>
    </w:p>
    <w:p w:rsidRDefault="00561978" w:rsidP="00561978" w:rsidR="00561978">
      <w:pPr>
        <w:pStyle w:val="Bezproreda"/>
      </w:pPr>
    </w:p>
    <w:p w:rsidRDefault="00561978" w:rsidP="00561978" w:rsidR="00561978">
      <w:pPr>
        <w:pStyle w:val="Bezproreda"/>
      </w:pPr>
      <w:r>
        <w:tab/>
      </w:r>
      <w:r>
        <w:tab/>
      </w:r>
      <w:r>
        <w:tab/>
        <w:t xml:space="preserve">         Za točnost </w:t>
      </w:r>
      <w:proofErr w:type="spellStart"/>
      <w:r>
        <w:t>otpravka</w:t>
      </w:r>
      <w:proofErr w:type="spellEnd"/>
      <w:r>
        <w:t>-ovlašteni službenik</w:t>
      </w:r>
    </w:p>
    <w:p w:rsidRDefault="00561978" w:rsidP="00561978" w:rsidR="00561978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>Vesna Dragišić</w:t>
      </w:r>
      <w:bookmarkStart w:name="_GoBack" w:id="0"/>
      <w:bookmarkEnd w:id="0"/>
    </w:p>
    <w:p w:rsidRDefault="00561978" w:rsidP="00561978" w:rsidR="00561978">
      <w:pPr>
        <w:pStyle w:val="Bezproreda"/>
        <w:jc w:val="center"/>
      </w:pPr>
    </w:p>
    <w:p w:rsidRDefault="00561978" w:rsidP="00561978" w:rsidR="00561978">
      <w:pPr>
        <w:pStyle w:val="Bezproreda"/>
      </w:pPr>
    </w:p>
    <w:p w:rsidRDefault="00561978" w:rsidP="00561978" w:rsidR="00561978">
      <w:pPr>
        <w:pStyle w:val="Bezproreda"/>
      </w:pPr>
    </w:p>
    <w:p w:rsidRDefault="00561978" w:rsidP="00561978" w:rsidR="00561978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561978" w:rsidP="00561978" w:rsidR="00561978">
      <w:pPr>
        <w:pStyle w:val="Bezproreda"/>
      </w:pPr>
    </w:p>
    <w:p w:rsidRDefault="00561978" w:rsidP="00561978" w:rsidR="00561978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97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561978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561978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256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St-1391/2016-5</izvorni_sadrzaj>
    <derivirana_varijabla naziv="DomainObject.Oznaka_1">St-1391/2016-5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1391</izvorni_sadrzaj>
    <derivirana_varijabla naziv="DomainObject.Predmet.Broj_1">1391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St-1391/2016</izvorni_sadrzaj>
    <derivirana_varijabla naziv="DomainObject.Predmet.OznakaBroj_1">St-1391/2016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VE-DAL d.o.o. za proizvodnju, turizam, ugostiteljstvo, trgovinu i usluge</izvorni_sadrzaj>
    <derivirana_varijabla naziv="DomainObject.Predmet.ProtustrankaFormated_1">  VE-DAL d.o.o. za proizvodnju, turizam, ugostiteljstvo, trgovinu i usluge</derivirana_varijabla>
  </DomainObject.Predmet.ProtustrankaFormated>
  <DomainObject.Predmet.ProtustrankaFormatedOIB>
    <izvorni_sadrzaj>  VE-DAL d.o.o. za proizvodnju, turizam, ugostiteljstvo, trgovinu i usluge, OIB 50057894337</izvorni_sadrzaj>
    <derivirana_varijabla naziv="DomainObject.Predmet.ProtustrankaFormatedOIB_1">  VE-DAL d.o.o. za proizvodnju, turizam, ugostiteljstvo, trgovinu i usluge, OIB 50057894337</derivirana_varijabla>
  </DomainObject.Predmet.ProtustrankaFormatedOIB>
  <DomainObject.Predmet.ProtustrankaFormatedWithAdress>
    <izvorni_sadrzaj> VE-DAL d.o.o. za proizvodnju, turizam, ugostiteljstvo, trgovinu i usluge, Vinogradski Put 13/II, 33000 Milanovac</izvorni_sadrzaj>
    <derivirana_varijabla naziv="DomainObject.Predmet.ProtustrankaFormatedWithAdress_1"> VE-DAL d.o.o. za proizvodnju, turizam, ugostiteljstvo, trgovinu i usluge, Vinogradski Put 13/II, 33000 Milanovac</derivirana_varijabla>
  </DomainObject.Predmet.ProtustrankaFormatedWithAdress>
  <DomainObject.Predmet.ProtustrankaFormatedWithAdressOIB>
    <izvorni_sadrzaj> VE-DAL d.o.o. za proizvodnju, turizam, ugostiteljstvo, trgovinu i usluge, OIB 50057894337, Vinogradski Put 13/II, 33000 Milanovac</izvorni_sadrzaj>
    <derivirana_varijabla naziv="DomainObject.Predmet.ProtustrankaFormatedWithAdressOIB_1"> VE-DAL d.o.o. za proizvodnju, turizam, ugostiteljstvo, trgovinu i usluge, OIB 50057894337, Vinogradski Put 13/II, 33000 Milanovac</derivirana_varijabla>
  </DomainObject.Predmet.ProtustrankaFormatedWithAdressOIB>
  <DomainObject.Predmet.ProtustrankaWithAdress>
    <izvorni_sadrzaj>VE-DAL d.o.o. za proizvodnju, turizam, ugostiteljstvo, trgovinu i usluge Vinogradski Put 13/II, 33000 Milanovac</izvorni_sadrzaj>
    <derivirana_varijabla naziv="DomainObject.Predmet.ProtustrankaWithAdress_1">VE-DAL d.o.o. za proizvodnju, turizam, ugostiteljstvo, trgovinu i usluge Vinogradski Put 13/II, 33000 Milanovac</derivirana_varijabla>
  </DomainObject.Predmet.ProtustrankaWithAdress>
  <DomainObject.Predmet.ProtustrankaWithAdressOIB>
    <izvorni_sadrzaj>VE-DAL d.o.o. za proizvodnju, turizam, ugostiteljstvo, trgovinu i usluge, OIB 50057894337, Vinogradski Put 13/II, 33000 Milanovac</izvorni_sadrzaj>
    <derivirana_varijabla naziv="DomainObject.Predmet.ProtustrankaWithAdressOIB_1">VE-DAL d.o.o. za proizvodnju, turizam, ugostiteljstvo, trgovinu i usluge, OIB 50057894337, Vinogradski Put 13/II, 33000 Milanovac</derivirana_varijabla>
  </DomainObject.Predmet.ProtustrankaWithAdressOIB>
  <DomainObject.Predmet.ProtustrankaNazivFormated>
    <izvorni_sadrzaj>VE-DAL d.o.o. za proizvodnju, turizam, ugostiteljstvo, trgovinu i usluge</izvorni_sadrzaj>
    <derivirana_varijabla naziv="DomainObject.Predmet.ProtustrankaNazivFormated_1">VE-DAL d.o.o. za proizvodnju, turizam, ugostiteljstvo, trgovinu i usluge</derivirana_varijabla>
  </DomainObject.Predmet.ProtustrankaNazivFormated>
  <DomainObject.Predmet.ProtustrankaNazivFormatedOIB>
    <izvorni_sadrzaj>VE-DAL d.o.o. za proizvodnju, turizam, ugostiteljstvo, trgovinu i usluge, OIB 50057894337</izvorni_sadrzaj>
    <derivirana_varijabla naziv="DomainObject.Predmet.ProtustrankaNazivFormatedOIB_1">VE-DAL d.o.o. za proizvodnju, turizam, ugostiteljstvo, trgovinu i usluge, OIB 50057894337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VE-DAL d.o.o. za proizvodnju, turizam, ugostiteljstvo, trgovinu i usluge</item>
    </izvorni_sadrzaj>
    <derivirana_varijabla naziv="DomainObject.Predmet.ProtuStrankaListFormated_1">
      <item>VE-DAL d.o.o. za proizvodnju, turizam, ugostiteljstvo, trgovinu i usluge</item>
    </derivirana_varijabla>
  </DomainObject.Predmet.ProtuStrankaListFormated>
  <DomainObject.Predmet.ProtuStrankaListFormatedOIB>
    <izvorni_sadrzaj>
      <item>VE-DAL d.o.o. za proizvodnju, turizam, ugostiteljstvo, trgovinu i usluge, OIB 50057894337</item>
    </izvorni_sadrzaj>
    <derivirana_varijabla naziv="DomainObject.Predmet.ProtuStrankaListFormatedOIB_1">
      <item>VE-DAL d.o.o. za proizvodnju, turizam, ugostiteljstvo, trgovinu i usluge, OIB 50057894337</item>
    </derivirana_varijabla>
  </DomainObject.Predmet.ProtuStrankaListFormatedOIB>
  <DomainObject.Predmet.ProtuStrankaListFormatedWithAdress>
    <izvorni_sadrzaj>
      <item>VE-DAL d.o.o. za proizvodnju, turizam, ugostiteljstvo, trgovinu i usluge, Vinogradski Put 13/II, 33000 Milanovac</item>
    </izvorni_sadrzaj>
    <derivirana_varijabla naziv="DomainObject.Predmet.ProtuStrankaListFormatedWithAdress_1">
      <item>VE-DAL d.o.o. za proizvodnju, turizam, ugostiteljstvo, trgovinu i usluge, Vinogradski Put 13/II, 33000 Milanovac</item>
    </derivirana_varijabla>
  </DomainObject.Predmet.ProtuStrankaListFormatedWithAdress>
  <DomainObject.Predmet.ProtuStrankaListFormatedWithAdressOIB>
    <izvorni_sadrzaj>
      <item>VE-DAL d.o.o. za proizvodnju, turizam, ugostiteljstvo, trgovinu i usluge, OIB 50057894337, Vinogradski Put 13/II, 33000 Milanovac</item>
    </izvorni_sadrzaj>
    <derivirana_varijabla naziv="DomainObject.Predmet.ProtuStrankaListFormatedWithAdressOIB_1">
      <item>VE-DAL d.o.o. za proizvodnju, turizam, ugostiteljstvo, trgovinu i usluge, OIB 50057894337, Vinogradski Put 13/II, 33000 Milanovac</item>
    </derivirana_varijabla>
  </DomainObject.Predmet.ProtuStrankaListFormatedWithAdressOIB>
  <DomainObject.Predmet.ProtuStrankaListNazivFormated>
    <izvorni_sadrzaj>
      <item>VE-DAL d.o.o. za proizvodnju, turizam, ugostiteljstvo, trgovinu i usluge</item>
    </izvorni_sadrzaj>
    <derivirana_varijabla naziv="DomainObject.Predmet.ProtuStrankaListNazivFormated_1">
      <item>VE-DAL d.o.o. za proizvodnju, turizam, ugostiteljstvo, trgovinu i usluge</item>
    </derivirana_varijabla>
  </DomainObject.Predmet.ProtuStrankaListNazivFormated>
  <DomainObject.Predmet.ProtuStrankaListNazivFormatedOIB>
    <izvorni_sadrzaj>
      <item>VE-DAL d.o.o. za proizvodnju, turizam, ugostiteljstvo, trgovinu i usluge, OIB 50057894337</item>
    </izvorni_sadrzaj>
    <derivirana_varijabla naziv="DomainObject.Predmet.ProtuStrankaListNazivFormatedOIB_1">
      <item>VE-DAL d.o.o. za proizvodnju, turizam, ugostiteljstvo, trgovinu i usluge, OIB 50057894337</item>
    </derivirana_varijabla>
  </DomainObject.Predmet.ProtuStrankaListNazivFormatedOIB>
  <DomainObject.Predmet.OstaliListFormated>
    <izvorni_sadrzaj>
      <item>Marina Smolčić</item>
    </izvorni_sadrzaj>
    <derivirana_varijabla naziv="DomainObject.Predmet.OstaliListFormated_1">
      <item>Marina Smolčić</item>
    </derivirana_varijabla>
  </DomainObject.Predmet.OstaliListFormated>
  <DomainObject.Predmet.OstaliListFormatedOIB>
    <izvorni_sadrzaj>
      <item>Marina Smolčić, OIB 00549769258</item>
    </izvorni_sadrzaj>
    <derivirana_varijabla naziv="DomainObject.Predmet.OstaliListFormatedOIB_1">
      <item>Marina Smolčić, OIB 00549769258</item>
    </derivirana_varijabla>
  </DomainObject.Predmet.OstaliListFormatedOIB>
  <DomainObject.Predmet.OstaliListFormatedWithAdress>
    <izvorni_sadrzaj>
      <item>Marina Smolčić, Milanovac, Vinogradski put 13/II., 33000 Virovitica</item>
    </izvorni_sadrzaj>
    <derivirana_varijabla naziv="DomainObject.Predmet.OstaliListFormatedWithAdress_1">
      <item>Marina Smolčić, Milanovac, Vinogradski put 13/II., 33000 Virovitica</item>
    </derivirana_varijabla>
  </DomainObject.Predmet.OstaliListFormatedWithAdress>
  <DomainObject.Predmet.OstaliListFormatedWithAdressOIB>
    <izvorni_sadrzaj>
      <item>Marina Smolčić, OIB 00549769258, Milanovac, Vinogradski put 13/II., 33000 Virovitica</item>
    </izvorni_sadrzaj>
    <derivirana_varijabla naziv="DomainObject.Predmet.OstaliListFormatedWithAdressOIB_1">
      <item>Marina Smolčić, OIB 00549769258, Milanovac, Vinogradski put 13/II., 33000 Virovitica</item>
    </derivirana_varijabla>
  </DomainObject.Predmet.OstaliListFormatedWithAdressOIB>
  <DomainObject.Predmet.OstaliListNazivFormated>
    <izvorni_sadrzaj>
      <item>Marina Smolčić</item>
    </izvorni_sadrzaj>
    <derivirana_varijabla naziv="DomainObject.Predmet.OstaliListNazivFormated_1">
      <item>Marina Smolčić</item>
    </derivirana_varijabla>
  </DomainObject.Predmet.OstaliListNazivFormated>
  <DomainObject.Predmet.OstaliListNazivFormatedOIB>
    <izvorni_sadrzaj>
      <item>Marina Smolčić, OIB 00549769258</item>
    </izvorni_sadrzaj>
    <derivirana_varijabla naziv="DomainObject.Predmet.OstaliListNazivFormatedOIB_1">
      <item>Marina Smolčić, OIB 00549769258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St-1391/2016-5</izvorni_sadrzaj>
    <derivirana_varijabla naziv="DomainObject.PoslovniBrojDokumenta_1">St-1391/2016-5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VE-DAL d.o.o. za proizvodnju, turizam, ugostiteljstvo, trgovinu i usluge</izvorni_sadrzaj>
    <derivirana_varijabla naziv="DomainObject.Predmet.ProtustrankaIDrugi_1">VE-DAL d.o.o. za proizvodnju, turizam, ugostiteljstvo,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VE-DAL d.o.o. za proizvodnju, turizam, ugostiteljstvo, trgovinu i usluge, OIB 50057894337, Vinogradski Put 13/II, 33000 Milanovac</izvorni_sadrzaj>
    <derivirana_varijabla naziv="DomainObject.Predmet.ProtustrankaIDrugiAdressOIB_1">VE-DAL d.o.o. za proizvodnju, turizam, ugostiteljstvo, trgovinu i usluge, OIB 50057894337, Vinogradski Put 13/II, 33000 Milanovac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VE-DAL d.o.o. za proizvodnju, turizam, ugostiteljstvo, trgovinu i usluge</item>
      <item>Marina Smolčić</item>
    </izvorni_sadrzaj>
    <derivirana_varijabla naziv="DomainObject.Predmet.SudioniciListNaziv_1">
      <item>FINA, RC ZAGREB, Podružnica Bjelovar</item>
      <item>VE-DAL d.o.o. za proizvodnju, turizam, ugostiteljstvo, trgovinu i usluge</item>
      <item>Marina Smolčić</item>
    </derivirana_varijabla>
  </DomainObject.Predmet.SudioniciListNaziv>
  <DomainObject.Predmet.SudioniciListAdressOIB>
    <izvorni_sadrzaj>
      <item>FINA, RC ZAGREB, Podružnica Bjelovar, OIB 85821130368, F. Supila 4,43000 Bjelovar</item>
      <item>VE-DAL d.o.o. za proizvodnju, turizam, ugostiteljstvo, trgovinu i usluge, OIB 50057894337, Vinogradski Put 13/II,33000 Milanovac</item>
      <item>Marina Smolčić, OIB 00549769258, Milanovac, Vinogradski put 13/II.,33000 Virovitica</item>
    </izvorni_sadrzaj>
    <derivirana_varijabla naziv="DomainObject.Predmet.SudioniciListAdressOIB_1">
      <item>FINA, RC ZAGREB, Podružnica Bjelovar, OIB 85821130368, F. Supila 4,43000 Bjelovar</item>
      <item>VE-DAL d.o.o. za proizvodnju, turizam, ugostiteljstvo, trgovinu i usluge, OIB 50057894337, Vinogradski Put 13/II,33000 Milanovac</item>
      <item>Marina Smolčić, OIB 00549769258, Milanovac, Vinogradski put 13/II.,33000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B5895D-9516-45F2-93BC-62F322620F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2415</properties:Characters>
  <properties:Lines>80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2017-02-20T11:16:00Z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St-1391/2016-5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