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a8f6" w14:paraId="3cea8f6" w:rsidRDefault="007D5509" w:rsidP="007A5F16" w:rsidR="00141D46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D46" w:rsidP="007A5F16" w:rsidR="00141D46">
      <w:pPr>
        <w:rPr>
          <w:szCs w:val="24"/>
          <w:lang w:val="hr-HR"/>
        </w:rPr>
      </w:pPr>
    </w:p>
    <w:p w:rsidRDefault="007A5F16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REPUBLIKA HRVATSKA</w:t>
      </w:r>
    </w:p>
    <w:p w:rsidRDefault="007A5F16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TRGOVAČKI SUD U ZAGREBU</w:t>
      </w:r>
    </w:p>
    <w:p w:rsidRDefault="00DE5CE3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Zagreb, Petrinjska 8</w:t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="00EF3FD7">
        <w:rPr>
          <w:szCs w:val="24"/>
          <w:lang w:val="hr-HR"/>
        </w:rPr>
        <w:tab/>
      </w:r>
      <w:r w:rsidR="001144D8" w:rsidRPr="00EB3707">
        <w:rPr>
          <w:szCs w:val="24"/>
          <w:lang w:val="hr-HR"/>
        </w:rPr>
        <w:t>7 St-</w:t>
      </w:r>
      <w:r w:rsidR="00E72570" w:rsidRPr="00EB3707">
        <w:rPr>
          <w:szCs w:val="24"/>
          <w:lang w:val="hr-HR"/>
        </w:rPr>
        <w:t>1210/12</w:t>
      </w:r>
    </w:p>
    <w:p w:rsidRDefault="007A5F16" w:rsidP="007A5F16" w:rsidR="007A5F16" w:rsidRPr="00EB3707">
      <w:pPr>
        <w:rPr>
          <w:szCs w:val="24"/>
          <w:lang w:val="hr-HR"/>
        </w:rPr>
      </w:pPr>
    </w:p>
    <w:p w:rsidRDefault="00EB3707" w:rsidP="00E72570" w:rsidR="00EB370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A5F16" w:rsidP="00E72570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 A K L J U Č A K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</w:p>
    <w:p w:rsidRDefault="007A5F16" w:rsidP="00610E06" w:rsidR="00610E06" w:rsidRPr="00EB3707">
      <w:pPr>
        <w:jc w:val="both"/>
        <w:rPr>
          <w:szCs w:val="24"/>
          <w:lang w:val="pl-PL"/>
        </w:rPr>
      </w:pPr>
      <w:r w:rsidRPr="00EB3707">
        <w:rPr>
          <w:szCs w:val="24"/>
          <w:lang w:val="hr-HR"/>
        </w:rPr>
        <w:tab/>
      </w:r>
      <w:r w:rsidR="00610E06" w:rsidRPr="00EB3707">
        <w:rPr>
          <w:szCs w:val="24"/>
          <w:lang w:val="pl-PL"/>
        </w:rPr>
        <w:t>TRGOVAČKI SUD U ZAGREBU  po sucu pojedincu Vesni Malenica kao stečajnom sucu u stečajnom postupku nad dužnikom INFOMART d. o. o. u stečaju, Sisak, Ante Starčevića 4, OIB 24092669025</w:t>
      </w:r>
      <w:r w:rsidR="007D267C" w:rsidRPr="00EB3707">
        <w:rPr>
          <w:szCs w:val="24"/>
          <w:lang w:val="pl-PL"/>
        </w:rPr>
        <w:t xml:space="preserve">, </w:t>
      </w:r>
      <w:r w:rsidR="008E4478">
        <w:rPr>
          <w:szCs w:val="24"/>
          <w:lang w:val="pl-PL"/>
        </w:rPr>
        <w:t>3. veljače 2016.</w:t>
      </w:r>
    </w:p>
    <w:p w:rsidRDefault="00610E06" w:rsidP="00610E06" w:rsidR="00610E06" w:rsidRPr="00EB3707">
      <w:pPr>
        <w:jc w:val="both"/>
        <w:rPr>
          <w:szCs w:val="24"/>
          <w:lang w:val="pl-PL"/>
        </w:rPr>
      </w:pPr>
    </w:p>
    <w:p w:rsidRDefault="007A5F16" w:rsidP="00610E06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 a k l j u č i o  j e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</w:p>
    <w:p w:rsidRDefault="00D56156" w:rsidP="00C717A2" w:rsidR="00610E06" w:rsidRPr="00C717A2">
      <w:pPr>
        <w:ind w:right="69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640322" w:rsidRPr="00C717A2">
        <w:rPr>
          <w:szCs w:val="24"/>
          <w:lang w:val="hr-HR"/>
        </w:rPr>
        <w:t xml:space="preserve">1. Vrijednost nekretnina stečajnog dužnika koje su predmet prodaje </w:t>
      </w:r>
      <w:r w:rsidR="00610E06" w:rsidRPr="00C717A2">
        <w:rPr>
          <w:szCs w:val="24"/>
          <w:lang w:val="hr-HR"/>
        </w:rPr>
        <w:t>upisane u zemljišnim knjigama Općinskog suda u Sisku, Zemljišnoknjižni odjel Sisak</w:t>
      </w:r>
      <w:r w:rsidR="00231316" w:rsidRPr="00C717A2">
        <w:rPr>
          <w:szCs w:val="24"/>
          <w:lang w:val="hr-HR"/>
        </w:rPr>
        <w:t xml:space="preserve">, </w:t>
      </w:r>
      <w:r w:rsidR="00610E06" w:rsidRPr="00C717A2">
        <w:rPr>
          <w:szCs w:val="24"/>
          <w:lang w:val="hr-HR"/>
        </w:rPr>
        <w:t xml:space="preserve">i to: </w:t>
      </w:r>
    </w:p>
    <w:p w:rsidRDefault="00610E06" w:rsidP="00C717A2" w:rsidR="00A5443B" w:rsidRPr="00C717A2">
      <w:pPr>
        <w:ind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</w:r>
      <w:r w:rsidR="006828C2" w:rsidRPr="00C717A2">
        <w:rPr>
          <w:szCs w:val="24"/>
          <w:lang w:val="hr-HR"/>
        </w:rPr>
        <w:t>a)</w:t>
      </w:r>
      <w:r w:rsidR="00A5443B" w:rsidRPr="00C717A2">
        <w:rPr>
          <w:szCs w:val="24"/>
          <w:lang w:val="hr-HR"/>
        </w:rPr>
        <w:t xml:space="preserve"> 25.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ETA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</w:t>
      </w:r>
      <w:r w:rsidR="00A5443B" w:rsidRPr="00C717A2">
        <w:rPr>
          <w:szCs w:val="24"/>
          <w:lang w:val="hr-HR"/>
        </w:rPr>
        <w:t xml:space="preserve">, 502/6275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 </w:t>
      </w:r>
      <w:r w:rsidR="00A5443B" w:rsidRPr="00C717A2">
        <w:rPr>
          <w:szCs w:val="24"/>
        </w:rPr>
        <w:t>poslovna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zgrada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743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 4134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podulo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ak</w:t>
      </w:r>
      <w:r w:rsidR="00A5443B" w:rsidRPr="00C717A2">
        <w:rPr>
          <w:szCs w:val="24"/>
          <w:lang w:val="hr-HR"/>
        </w:rPr>
        <w:t xml:space="preserve"> 25 </w:t>
      </w:r>
      <w:r w:rsidR="00A5443B" w:rsidRPr="00C717A2">
        <w:rPr>
          <w:szCs w:val="24"/>
        </w:rPr>
        <w:t>povezano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vlasni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tvom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posebnog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>;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poslovni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C</w:t>
      </w:r>
      <w:r w:rsidR="00E63724">
        <w:rPr>
          <w:szCs w:val="24"/>
        </w:rPr>
        <w:t xml:space="preserve"> </w:t>
      </w:r>
      <w:r w:rsidR="00A5443B" w:rsidRPr="00C717A2">
        <w:rPr>
          <w:szCs w:val="24"/>
          <w:lang w:val="hr-HR"/>
        </w:rPr>
        <w:t>-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sastoji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uredskog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50,16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>2</w:t>
      </w:r>
    </w:p>
    <w:p w:rsidRDefault="006828C2" w:rsidP="00C717A2" w:rsidR="00A5443B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 xml:space="preserve">b) </w:t>
      </w:r>
      <w:r w:rsidR="00A5443B" w:rsidRPr="00C717A2">
        <w:rPr>
          <w:szCs w:val="24"/>
          <w:lang w:val="hr-HR"/>
        </w:rPr>
        <w:t>5.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ETA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</w:t>
      </w:r>
      <w:r w:rsidR="00A5443B" w:rsidRPr="00C717A2">
        <w:rPr>
          <w:szCs w:val="24"/>
          <w:lang w:val="hr-HR"/>
        </w:rPr>
        <w:t xml:space="preserve">, 302/6275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 </w:t>
      </w:r>
      <w:r w:rsidR="00A5443B" w:rsidRPr="00C717A2">
        <w:rPr>
          <w:szCs w:val="24"/>
        </w:rPr>
        <w:t>poslovna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zgrada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743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 4134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podulo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ak</w:t>
      </w:r>
      <w:r w:rsidR="00A5443B" w:rsidRPr="00C717A2">
        <w:rPr>
          <w:szCs w:val="24"/>
          <w:lang w:val="hr-HR"/>
        </w:rPr>
        <w:t xml:space="preserve"> 5,  </w:t>
      </w:r>
      <w:r w:rsidR="00A5443B" w:rsidRPr="00C717A2">
        <w:rPr>
          <w:szCs w:val="24"/>
        </w:rPr>
        <w:t>povezano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vlasni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tvom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posebnog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>;</w:t>
      </w:r>
      <w:r w:rsidR="00A5443B" w:rsidRPr="00C717A2">
        <w:rPr>
          <w:szCs w:val="24"/>
        </w:rPr>
        <w:t>poslovni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 xml:space="preserve">1- </w:t>
      </w:r>
      <w:r w:rsidR="00A5443B" w:rsidRPr="00C717A2">
        <w:rPr>
          <w:szCs w:val="24"/>
        </w:rPr>
        <w:t>koji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sastoji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vjetrobrana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ulaznog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, 2 </w:t>
      </w:r>
      <w:r w:rsidR="00A5443B" w:rsidRPr="00C717A2">
        <w:rPr>
          <w:szCs w:val="24"/>
        </w:rPr>
        <w:t>WC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ukupnoj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30,12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2-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1/10 </w:t>
      </w:r>
      <w:r w:rsidR="00A5443B" w:rsidRPr="00C717A2">
        <w:rPr>
          <w:szCs w:val="24"/>
        </w:rPr>
        <w:t>dijela</w:t>
      </w:r>
    </w:p>
    <w:p w:rsidRDefault="006828C2" w:rsidP="00C717A2" w:rsidR="00A5443B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c)</w:t>
      </w:r>
      <w:r w:rsidRPr="00C717A2">
        <w:rPr>
          <w:szCs w:val="24"/>
        </w:rPr>
        <w:t xml:space="preserve"> </w:t>
      </w:r>
      <w:r w:rsidR="00A5443B" w:rsidRPr="00C717A2">
        <w:rPr>
          <w:szCs w:val="24"/>
        </w:rPr>
        <w:t>nekretnina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. 4994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1725/14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59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to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dvori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16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i </w:t>
      </w:r>
      <w:r w:rsidR="00A5443B" w:rsidRPr="00C717A2">
        <w:rPr>
          <w:szCs w:val="24"/>
        </w:rPr>
        <w:t>hala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>2</w:t>
      </w:r>
      <w:r w:rsidRPr="00C717A2">
        <w:rPr>
          <w:szCs w:val="24"/>
          <w:lang w:val="hr-HR"/>
        </w:rPr>
        <w:t xml:space="preserve">, utvrđuje se u iznosu od </w:t>
      </w:r>
      <w:r w:rsidR="008E4478">
        <w:rPr>
          <w:szCs w:val="24"/>
          <w:lang w:val="hr-HR"/>
        </w:rPr>
        <w:t>72.619,00</w:t>
      </w:r>
      <w:r w:rsidRPr="00C717A2">
        <w:rPr>
          <w:szCs w:val="24"/>
          <w:lang w:val="hr-HR"/>
        </w:rPr>
        <w:t xml:space="preserve"> kn.</w:t>
      </w:r>
    </w:p>
    <w:p w:rsidRDefault="006828C2" w:rsidP="00C717A2" w:rsidR="000F6F0A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 xml:space="preserve">Na navedenim nekretninama razlučno pravo ima </w:t>
      </w:r>
      <w:r w:rsidR="00C717A2">
        <w:rPr>
          <w:szCs w:val="24"/>
          <w:lang w:val="hr-HR"/>
        </w:rPr>
        <w:t>H-ABDUCO d. o. o., Zagreb, Slavonska avenija 6A, OIB 13667298928.</w:t>
      </w:r>
    </w:p>
    <w:p w:rsidRDefault="00231316" w:rsidP="00C717A2" w:rsidR="00640322" w:rsidRPr="00C717A2">
      <w:pPr>
        <w:ind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  <w:t>2</w:t>
      </w:r>
      <w:r w:rsidR="00640322" w:rsidRPr="00C717A2">
        <w:rPr>
          <w:szCs w:val="24"/>
          <w:lang w:val="hr-HR"/>
        </w:rPr>
        <w:t xml:space="preserve">. Određuje se prodaja nekretnina stečajnog dužnika </w:t>
      </w:r>
      <w:r w:rsidR="008E4478">
        <w:rPr>
          <w:szCs w:val="24"/>
          <w:lang w:val="hr-HR"/>
        </w:rPr>
        <w:t>jedanaestom</w:t>
      </w:r>
      <w:r w:rsid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hr-HR"/>
        </w:rPr>
        <w:t xml:space="preserve">usmenom javnom dražbom koja će se održati </w:t>
      </w:r>
      <w:r w:rsidR="00640322" w:rsidRPr="00141D46">
        <w:rPr>
          <w:szCs w:val="24"/>
          <w:lang w:val="hr-HR"/>
        </w:rPr>
        <w:t>dana</w:t>
      </w:r>
      <w:r w:rsidR="00C717A2" w:rsidRPr="00141D46">
        <w:rPr>
          <w:szCs w:val="24"/>
          <w:lang w:val="hr-HR"/>
        </w:rPr>
        <w:t xml:space="preserve"> </w:t>
      </w:r>
      <w:r w:rsidR="008E4478">
        <w:rPr>
          <w:szCs w:val="24"/>
          <w:lang w:val="hr-HR"/>
        </w:rPr>
        <w:t>9. ožujak  2016. u 10,0</w:t>
      </w:r>
      <w:r w:rsidR="00C717A2" w:rsidRPr="00141D46">
        <w:rPr>
          <w:szCs w:val="24"/>
          <w:lang w:val="hr-HR"/>
        </w:rPr>
        <w:t>0</w:t>
      </w:r>
      <w:r w:rsidR="00640322" w:rsidRPr="00141D46">
        <w:rPr>
          <w:szCs w:val="24"/>
          <w:lang w:val="hr-HR"/>
        </w:rPr>
        <w:t xml:space="preserve"> </w:t>
      </w:r>
      <w:r w:rsidR="00640322" w:rsidRPr="00141D46">
        <w:rPr>
          <w:szCs w:val="24"/>
          <w:lang w:val="pl-PL"/>
        </w:rPr>
        <w:t>sati</w:t>
      </w:r>
      <w:r w:rsidR="00C717A2" w:rsidRPr="00141D46">
        <w:rPr>
          <w:szCs w:val="24"/>
          <w:lang w:val="hr-HR"/>
        </w:rPr>
        <w:t>,</w:t>
      </w:r>
      <w:r w:rsid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kod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ovog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suda</w:t>
      </w:r>
      <w:r w:rsidR="00640322" w:rsidRPr="00C717A2">
        <w:rPr>
          <w:szCs w:val="24"/>
          <w:lang w:val="hr-HR"/>
        </w:rPr>
        <w:t xml:space="preserve">, </w:t>
      </w:r>
      <w:r w:rsidR="00640322" w:rsidRPr="00C717A2">
        <w:rPr>
          <w:szCs w:val="24"/>
          <w:lang w:val="pl-PL"/>
        </w:rPr>
        <w:t>Petrinjska</w:t>
      </w:r>
      <w:r w:rsidR="00640322" w:rsidRPr="00C717A2">
        <w:rPr>
          <w:szCs w:val="24"/>
          <w:lang w:val="hr-HR"/>
        </w:rPr>
        <w:t xml:space="preserve"> 8, </w:t>
      </w:r>
      <w:r w:rsidR="00640322" w:rsidRPr="00C717A2">
        <w:rPr>
          <w:szCs w:val="24"/>
          <w:lang w:val="pl-PL"/>
        </w:rPr>
        <w:t>soba</w:t>
      </w:r>
      <w:r w:rsidRPr="00C717A2">
        <w:rPr>
          <w:szCs w:val="24"/>
          <w:lang w:val="hr-HR"/>
        </w:rPr>
        <w:t xml:space="preserve"> 93</w:t>
      </w:r>
      <w:r w:rsidR="00640322" w:rsidRPr="00C717A2">
        <w:rPr>
          <w:szCs w:val="24"/>
          <w:lang w:val="hr-HR"/>
        </w:rPr>
        <w:t>/</w:t>
      </w:r>
      <w:r w:rsidR="00640322" w:rsidRPr="00C717A2">
        <w:rPr>
          <w:szCs w:val="24"/>
          <w:lang w:val="pl-PL"/>
        </w:rPr>
        <w:t>II</w:t>
      </w:r>
      <w:r w:rsidR="00640322" w:rsidRPr="00C717A2">
        <w:rPr>
          <w:szCs w:val="24"/>
          <w:lang w:val="hr-HR"/>
        </w:rPr>
        <w:t>.</w:t>
      </w:r>
    </w:p>
    <w:p w:rsidRDefault="00231316" w:rsidP="00C717A2" w:rsidR="00640322" w:rsidRPr="00C717A2">
      <w:pPr>
        <w:ind w:hanging="709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</w:r>
      <w:r w:rsidRPr="00C717A2">
        <w:rPr>
          <w:szCs w:val="24"/>
          <w:lang w:val="hr-HR"/>
        </w:rPr>
        <w:tab/>
        <w:t>3</w:t>
      </w:r>
      <w:r w:rsidR="00640322" w:rsidRPr="00C717A2">
        <w:rPr>
          <w:szCs w:val="24"/>
          <w:lang w:val="hr-HR"/>
        </w:rPr>
        <w:t>.  Uvjeti prodaje:</w:t>
      </w:r>
    </w:p>
    <w:p w:rsidRDefault="00640322" w:rsidP="00C717A2" w:rsidR="00640322" w:rsidRPr="00C717A2">
      <w:pPr>
        <w:numPr>
          <w:ilvl w:val="0"/>
          <w:numId w:val="1"/>
        </w:numPr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nekretnine se ne mogu prodati za nižu vrijednost od one koja je utvrđena točkom 1. ovog zaključka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31316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osiguranje u iznosu od 10</w:t>
      </w:r>
      <w:r w:rsidR="00640322" w:rsidRPr="00C717A2">
        <w:rPr>
          <w:szCs w:val="24"/>
          <w:lang w:val="hr-HR"/>
        </w:rPr>
        <w:t xml:space="preserve">% od oglašene cijene plaća se na žiro račun sudskog depozita Trgovačkog suda u Zagrebu, broj </w:t>
      </w:r>
      <w:r w:rsidRPr="00C717A2">
        <w:rPr>
          <w:szCs w:val="24"/>
          <w:lang w:val="hr-HR"/>
        </w:rPr>
        <w:t>IBAN HR922390001130000046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otvoren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kod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Hrvatske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po</w:t>
      </w:r>
      <w:r w:rsidR="00640322" w:rsidRPr="00C717A2">
        <w:rPr>
          <w:szCs w:val="24"/>
          <w:lang w:val="hr-HR"/>
        </w:rPr>
        <w:t>š</w:t>
      </w:r>
      <w:r w:rsidR="00640322" w:rsidRPr="00C717A2">
        <w:rPr>
          <w:szCs w:val="24"/>
        </w:rPr>
        <w:t>tanske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banke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d</w:t>
      </w:r>
      <w:r w:rsidR="00640322" w:rsidRPr="00C717A2">
        <w:rPr>
          <w:szCs w:val="24"/>
          <w:lang w:val="hr-HR"/>
        </w:rPr>
        <w:t xml:space="preserve">. </w:t>
      </w:r>
      <w:r w:rsidR="00640322" w:rsidRPr="00C717A2">
        <w:rPr>
          <w:szCs w:val="24"/>
        </w:rPr>
        <w:t>d</w:t>
      </w:r>
      <w:r w:rsidR="00640322" w:rsidRPr="00C717A2">
        <w:rPr>
          <w:szCs w:val="24"/>
          <w:lang w:val="hr-HR"/>
        </w:rPr>
        <w:t xml:space="preserve">., </w:t>
      </w:r>
      <w:r w:rsidR="00640322" w:rsidRPr="00C717A2">
        <w:rPr>
          <w:szCs w:val="24"/>
        </w:rPr>
        <w:t>Zagreb</w:t>
      </w:r>
      <w:r w:rsidR="00640322" w:rsidRPr="00C717A2">
        <w:rPr>
          <w:szCs w:val="24"/>
          <w:lang w:val="hr-HR"/>
        </w:rPr>
        <w:t xml:space="preserve">, </w:t>
      </w:r>
      <w:r w:rsidR="00640322" w:rsidRPr="00C717A2">
        <w:rPr>
          <w:szCs w:val="24"/>
        </w:rPr>
        <w:t>pozivom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na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broj</w:t>
      </w:r>
      <w:r w:rsidR="00640322" w:rsidRPr="00C717A2">
        <w:rPr>
          <w:szCs w:val="24"/>
          <w:lang w:val="hr-HR"/>
        </w:rPr>
        <w:t xml:space="preserve"> 05 </w:t>
      </w:r>
      <w:r w:rsidRPr="00C717A2">
        <w:rPr>
          <w:szCs w:val="24"/>
          <w:lang w:val="hr-HR"/>
        </w:rPr>
        <w:t>1210/12</w:t>
      </w:r>
      <w:r w:rsidRPr="00C717A2">
        <w:rPr>
          <w:szCs w:val="24"/>
          <w:lang w:val="hr-HR"/>
        </w:rPr>
        <w:tab/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pl-PL"/>
        </w:rPr>
        <w:t>kupac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je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du</w:t>
      </w:r>
      <w:r w:rsidRPr="00C717A2">
        <w:rPr>
          <w:szCs w:val="24"/>
          <w:lang w:val="hr-HR"/>
        </w:rPr>
        <w:t>ž</w:t>
      </w:r>
      <w:r w:rsidRPr="00C717A2">
        <w:rPr>
          <w:szCs w:val="24"/>
          <w:lang w:val="pl-PL"/>
        </w:rPr>
        <w:t>an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  <w:lang w:val="pl-PL"/>
        </w:rPr>
        <w:t>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kupovninu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roku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od</w:t>
      </w:r>
      <w:r w:rsidR="009222A2" w:rsidRPr="00C717A2">
        <w:rPr>
          <w:szCs w:val="24"/>
          <w:lang w:val="hr-HR"/>
        </w:rPr>
        <w:t xml:space="preserve"> 3</w:t>
      </w:r>
      <w:r w:rsidRPr="00C717A2">
        <w:rPr>
          <w:szCs w:val="24"/>
          <w:lang w:val="hr-HR"/>
        </w:rPr>
        <w:t xml:space="preserve">0 </w:t>
      </w:r>
      <w:r w:rsidRPr="00C717A2">
        <w:rPr>
          <w:szCs w:val="24"/>
          <w:lang w:val="pl-PL"/>
        </w:rPr>
        <w:t>dana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od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dana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dosude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nekretnina</w:t>
      </w:r>
      <w:r w:rsidRPr="00C717A2">
        <w:rPr>
          <w:szCs w:val="24"/>
          <w:lang w:val="hr-HR"/>
        </w:rPr>
        <w:t>. A</w:t>
      </w:r>
      <w:r w:rsidRPr="00C717A2">
        <w:rPr>
          <w:szCs w:val="24"/>
        </w:rPr>
        <w:t>ko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kupac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tom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roku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kupovninu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sud</w:t>
      </w:r>
      <w:r w:rsidRPr="00C717A2">
        <w:rPr>
          <w:szCs w:val="24"/>
          <w:lang w:val="hr-HR"/>
        </w:rPr>
        <w:t xml:space="preserve"> ć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rje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enjem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oglasiti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neva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>ć</w:t>
      </w:r>
      <w:r w:rsidRPr="00C717A2">
        <w:rPr>
          <w:szCs w:val="24"/>
        </w:rPr>
        <w:t>om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odrediti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novu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prodaju</w:t>
      </w:r>
      <w:r w:rsidRPr="00C717A2">
        <w:rPr>
          <w:szCs w:val="24"/>
          <w:lang w:val="hr-HR"/>
        </w:rPr>
        <w:t xml:space="preserve">, </w:t>
      </w:r>
      <w:r w:rsidRPr="00C717A2">
        <w:rPr>
          <w:szCs w:val="24"/>
        </w:rPr>
        <w:t>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iz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enog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osiguranja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namiriti</w:t>
      </w:r>
      <w:r w:rsidRPr="00C717A2">
        <w:rPr>
          <w:szCs w:val="24"/>
          <w:lang w:val="hr-HR"/>
        </w:rPr>
        <w:t xml:space="preserve"> ć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se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tro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kovi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nove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drugi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tro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kovi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nastali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uslijed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odustanka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kupca</w:t>
      </w:r>
      <w:r w:rsidRPr="00C717A2">
        <w:rPr>
          <w:szCs w:val="24"/>
          <w:lang w:val="hr-HR"/>
        </w:rPr>
        <w:t>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lastRenderedPageBreak/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</w:rPr>
        <w:t>osiguranje</w:t>
      </w:r>
      <w:r w:rsidRPr="00C717A2">
        <w:rPr>
          <w:szCs w:val="24"/>
          <w:lang w:val="hr-HR"/>
        </w:rPr>
        <w:t xml:space="preserve"> </w:t>
      </w:r>
      <w:r w:rsidR="002357C0" w:rsidRPr="00C717A2">
        <w:rPr>
          <w:szCs w:val="24"/>
        </w:rPr>
        <w:t xml:space="preserve">nije </w:t>
      </w:r>
      <w:r w:rsidRPr="00C717A2">
        <w:rPr>
          <w:szCs w:val="24"/>
        </w:rPr>
        <w:t>du</w:t>
      </w:r>
      <w:r w:rsidRPr="00C717A2">
        <w:rPr>
          <w:szCs w:val="24"/>
          <w:lang w:val="hr-HR"/>
        </w:rPr>
        <w:t>ž</w:t>
      </w:r>
      <w:r w:rsidR="002357C0" w:rsidRPr="00C717A2">
        <w:rPr>
          <w:szCs w:val="24"/>
        </w:rPr>
        <w:t xml:space="preserve">an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razlu</w:t>
      </w:r>
      <w:r w:rsidRPr="00C717A2">
        <w:rPr>
          <w:szCs w:val="24"/>
          <w:lang w:val="hr-HR"/>
        </w:rPr>
        <w:t>č</w:t>
      </w:r>
      <w:r w:rsidRPr="00C717A2">
        <w:rPr>
          <w:szCs w:val="24"/>
        </w:rPr>
        <w:t>ni</w:t>
      </w:r>
      <w:r w:rsidRPr="00C717A2">
        <w:rPr>
          <w:szCs w:val="24"/>
          <w:lang w:val="hr-HR"/>
        </w:rPr>
        <w:t xml:space="preserve"> </w:t>
      </w:r>
      <w:r w:rsidR="002357C0" w:rsidRPr="00C717A2">
        <w:rPr>
          <w:szCs w:val="24"/>
        </w:rPr>
        <w:t>vjerovnik</w:t>
      </w:r>
      <w:r w:rsidRPr="00C717A2">
        <w:rPr>
          <w:szCs w:val="24"/>
          <w:lang w:val="hr-HR"/>
        </w:rPr>
        <w:t>,</w:t>
      </w:r>
    </w:p>
    <w:p w:rsidRDefault="00231316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pl-PL"/>
        </w:rPr>
        <w:t xml:space="preserve">sve </w:t>
      </w:r>
      <w:r w:rsidR="00640322" w:rsidRPr="00C717A2">
        <w:rPr>
          <w:szCs w:val="24"/>
          <w:lang w:val="pl-PL"/>
        </w:rPr>
        <w:t>porez</w:t>
      </w:r>
      <w:r w:rsidRPr="00C717A2">
        <w:rPr>
          <w:szCs w:val="24"/>
          <w:lang w:val="pl-PL"/>
        </w:rPr>
        <w:t>e</w:t>
      </w:r>
      <w:r w:rsidR="00640322" w:rsidRPr="00C717A2">
        <w:rPr>
          <w:szCs w:val="24"/>
          <w:lang w:val="pl-PL"/>
        </w:rPr>
        <w:t xml:space="preserve"> vezan</w:t>
      </w:r>
      <w:r w:rsidRPr="00C717A2">
        <w:rPr>
          <w:szCs w:val="24"/>
          <w:lang w:val="pl-PL"/>
        </w:rPr>
        <w:t>e</w:t>
      </w:r>
      <w:r w:rsidR="00640322" w:rsidRPr="00C717A2">
        <w:rPr>
          <w:szCs w:val="24"/>
          <w:lang w:val="pl-PL"/>
        </w:rPr>
        <w:t xml:space="preserve"> za kupnju nekretnina snosi kupac,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pravo nadmetanja imaju sve pravne i fizičke osobe u skladu s propisima,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kamate se ne obračunavaju na jamčevinu,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kupac snosi sve troškove vezane za prodaju i preuzimanje nekretnina.</w:t>
      </w:r>
    </w:p>
    <w:p w:rsidRDefault="00227307" w:rsidP="00C717A2" w:rsidR="00640322" w:rsidRPr="00C717A2">
      <w:pPr>
        <w:ind w:firstLine="698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4</w:t>
      </w:r>
      <w:r w:rsidR="00640322" w:rsidRPr="00C717A2">
        <w:rPr>
          <w:szCs w:val="24"/>
          <w:lang w:val="hr-HR"/>
        </w:rPr>
        <w:t>. Imovina koja je predmet prodaje može se  razgledati uz prethodni dogovor sa stečajnim upraviteljem na mob</w:t>
      </w:r>
      <w:r w:rsidR="0014760F" w:rsidRPr="00C717A2">
        <w:rPr>
          <w:szCs w:val="24"/>
          <w:lang w:val="hr-HR"/>
        </w:rPr>
        <w:t xml:space="preserve"> 091 7997-449.</w:t>
      </w:r>
    </w:p>
    <w:p w:rsidRDefault="00227307" w:rsidP="00C717A2" w:rsidR="00640322" w:rsidRPr="00C717A2">
      <w:pPr>
        <w:ind w:firstLine="698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5</w:t>
      </w:r>
      <w:r w:rsidR="00640322" w:rsidRPr="00C717A2">
        <w:rPr>
          <w:szCs w:val="24"/>
          <w:lang w:val="hr-HR"/>
        </w:rPr>
        <w:t xml:space="preserve">. Ovaj zaključak objavit će se na </w:t>
      </w:r>
      <w:r w:rsidR="009814DD">
        <w:rPr>
          <w:szCs w:val="24"/>
          <w:lang w:val="hr-HR"/>
        </w:rPr>
        <w:t>e-</w:t>
      </w:r>
      <w:r w:rsidR="00640322" w:rsidRPr="00C717A2">
        <w:rPr>
          <w:szCs w:val="24"/>
          <w:lang w:val="hr-HR"/>
        </w:rPr>
        <w:t>oglasnoj ploči, a oglas o odr</w:t>
      </w:r>
      <w:r w:rsidR="00231316" w:rsidRPr="00C717A2">
        <w:rPr>
          <w:szCs w:val="24"/>
          <w:lang w:val="hr-HR"/>
        </w:rPr>
        <w:t xml:space="preserve">žavanju dražbe objaviti će se na </w:t>
      </w:r>
      <w:r w:rsidR="00640322" w:rsidRPr="00C717A2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EB3707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EB3707">
      <w:pPr>
        <w:ind w:hanging="709" w:left="709"/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Obrazloženje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</w:p>
    <w:p w:rsidRDefault="00E97F38" w:rsidP="00607FB2" w:rsidR="00607FB2" w:rsidRPr="00EB3707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231316" w:rsidRPr="00EB3707">
        <w:rPr>
          <w:szCs w:val="24"/>
          <w:lang w:val="hr-HR"/>
        </w:rPr>
        <w:t xml:space="preserve">Rješenjem </w:t>
      </w:r>
      <w:r w:rsidR="00607FB2" w:rsidRPr="00EB3707">
        <w:rPr>
          <w:szCs w:val="24"/>
          <w:lang w:val="hr-HR"/>
        </w:rPr>
        <w:t>suda broj St-</w:t>
      </w:r>
      <w:r w:rsidR="00231316" w:rsidRPr="00EB3707">
        <w:rPr>
          <w:szCs w:val="24"/>
          <w:lang w:val="hr-HR"/>
        </w:rPr>
        <w:t>1210/12</w:t>
      </w:r>
      <w:r w:rsidR="00607FB2" w:rsidRPr="00EB3707">
        <w:rPr>
          <w:szCs w:val="24"/>
          <w:lang w:val="hr-HR"/>
        </w:rPr>
        <w:t xml:space="preserve"> od </w:t>
      </w:r>
      <w:r w:rsidR="00227307" w:rsidRPr="00EB3707">
        <w:rPr>
          <w:szCs w:val="24"/>
          <w:lang w:val="hr-HR"/>
        </w:rPr>
        <w:t>31. svibnja 2013. određena je prodaja nekretnina stečajnog dužnika.</w:t>
      </w:r>
    </w:p>
    <w:p w:rsidRDefault="00227307" w:rsidP="00607FB2" w:rsidR="00E63724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EB3707">
        <w:rPr>
          <w:szCs w:val="24"/>
          <w:lang w:val="hr-HR"/>
        </w:rPr>
        <w:t xml:space="preserve">Na ročištu za </w:t>
      </w:r>
      <w:r w:rsidR="008E4478">
        <w:rPr>
          <w:szCs w:val="24"/>
          <w:lang w:val="hr-HR"/>
        </w:rPr>
        <w:t xml:space="preserve">desetu </w:t>
      </w:r>
      <w:r w:rsidR="000A0AEE">
        <w:rPr>
          <w:szCs w:val="24"/>
          <w:lang w:val="hr-HR"/>
        </w:rPr>
        <w:t xml:space="preserve">javnu dražbu </w:t>
      </w:r>
      <w:r w:rsidR="00EB3707">
        <w:rPr>
          <w:szCs w:val="24"/>
          <w:lang w:val="hr-HR"/>
        </w:rPr>
        <w:t>nije bilo</w:t>
      </w:r>
      <w:r w:rsidR="00E63724">
        <w:rPr>
          <w:szCs w:val="24"/>
          <w:lang w:val="hr-HR"/>
        </w:rPr>
        <w:t xml:space="preserve"> zainteresiranih kupaca za </w:t>
      </w:r>
      <w:r w:rsidR="009814DD">
        <w:rPr>
          <w:szCs w:val="24"/>
          <w:lang w:val="hr-HR"/>
        </w:rPr>
        <w:t>navedene nekretnine.</w:t>
      </w:r>
    </w:p>
    <w:p w:rsidRDefault="00607FB2" w:rsidP="00607FB2" w:rsidR="00607FB2" w:rsidRPr="00EB3707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  <w:t>Stoga je temeljem odredbe čl. 164</w:t>
      </w:r>
      <w:r w:rsidR="00227307" w:rsidRPr="00EB3707">
        <w:rPr>
          <w:szCs w:val="24"/>
          <w:lang w:val="hr-HR"/>
        </w:rPr>
        <w:t xml:space="preserve"> st. 4</w:t>
      </w:r>
      <w:r w:rsidRPr="00EB3707">
        <w:rPr>
          <w:szCs w:val="24"/>
          <w:lang w:val="hr-HR"/>
        </w:rPr>
        <w:t xml:space="preserve"> Stečajnog zakona određeno </w:t>
      </w:r>
      <w:r w:rsidR="00EB3707">
        <w:rPr>
          <w:szCs w:val="24"/>
          <w:lang w:val="hr-HR"/>
        </w:rPr>
        <w:t xml:space="preserve">novo </w:t>
      </w:r>
      <w:r w:rsidRPr="00EB3707">
        <w:rPr>
          <w:szCs w:val="24"/>
          <w:lang w:val="hr-HR"/>
        </w:rPr>
        <w:t xml:space="preserve">ročište za </w:t>
      </w:r>
      <w:r w:rsidR="00227307" w:rsidRPr="00EB3707">
        <w:rPr>
          <w:szCs w:val="24"/>
          <w:lang w:val="hr-HR"/>
        </w:rPr>
        <w:t>javnu dražbu,</w:t>
      </w:r>
      <w:r w:rsidR="00EB3707">
        <w:rPr>
          <w:szCs w:val="24"/>
          <w:lang w:val="hr-HR"/>
        </w:rPr>
        <w:t xml:space="preserve"> </w:t>
      </w:r>
      <w:r w:rsidR="009814DD">
        <w:rPr>
          <w:szCs w:val="24"/>
          <w:lang w:val="hr-HR"/>
        </w:rPr>
        <w:t>pod istim uvjetima i sniženoj prodajnoj cijeni.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Zagreb</w:t>
      </w:r>
      <w:r w:rsidR="00141D46">
        <w:rPr>
          <w:szCs w:val="24"/>
          <w:lang w:val="hr-HR"/>
        </w:rPr>
        <w:t xml:space="preserve">, </w:t>
      </w:r>
      <w:r w:rsidR="008E4478">
        <w:rPr>
          <w:szCs w:val="24"/>
          <w:lang w:val="hr-HR"/>
        </w:rPr>
        <w:t>3. veljače 2016.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="00012ABB" w:rsidRPr="00EB3707">
        <w:rPr>
          <w:szCs w:val="24"/>
          <w:lang w:val="hr-HR"/>
        </w:rPr>
        <w:t>SUDAC: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  <w:t>Vesna Malenica</w:t>
      </w:r>
      <w:r w:rsidR="00026E9E">
        <w:rPr>
          <w:szCs w:val="24"/>
          <w:lang w:val="hr-HR"/>
        </w:rPr>
        <w:t xml:space="preserve"> </w:t>
      </w:r>
      <w:r w:rsidR="00D74BEC">
        <w:rPr>
          <w:szCs w:val="24"/>
          <w:lang w:val="hr-HR"/>
        </w:rPr>
        <w:t xml:space="preserve">v. r. </w:t>
      </w:r>
    </w:p>
    <w:p w:rsidRDefault="00D74BEC" w:rsidP="00AB7A2F" w:rsidR="00D74BE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74BEC" w:rsidP="00995CE9" w:rsidR="00D74BE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BC5661" w:rsidP="00B33B5E" w:rsidR="00BC5661" w:rsidRPr="00EB3707">
      <w:pPr>
        <w:jc w:val="both"/>
        <w:rPr>
          <w:szCs w:val="24"/>
          <w:lang w:val="pl-PL"/>
        </w:rPr>
      </w:pPr>
    </w:p>
    <w:sectPr w:rsidSect="00141D46" w:rsidR="00BC5661" w:rsidRPr="00EB370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9AC" w:rsidR="000959AC">
      <w:r>
        <w:separator/>
      </w:r>
    </w:p>
  </w:endnote>
  <w:endnote w:id="0" w:type="continuationSeparator">
    <w:p w:rsidRDefault="000959AC" w:rsidR="00095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9AC" w:rsidR="000959AC">
      <w:r>
        <w:separator/>
      </w:r>
    </w:p>
  </w:footnote>
  <w:footnote w:id="0" w:type="continuationSeparator">
    <w:p w:rsidRDefault="000959AC" w:rsidR="00095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D7" w:rsidP="007A5F16" w:rsidR="00EF3F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3FD7" w:rsidP="007A5F16" w:rsidR="00EF3FD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D7" w:rsidP="007A5F16" w:rsidR="00EF3F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B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FD7" w:rsidP="007A5F16" w:rsidR="00EF3FD7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St-1210/12</w:t>
    </w:r>
  </w:p>
  <w:p w:rsidRDefault="00EF3FD7" w:rsidR="00EF3F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10571D"/>
    <w:multiLevelType w:val="hybridMultilevel"/>
    <w:tmpl w:val="8C9477AC"/>
    <w:lvl w:tplc="997CA3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26E9E"/>
    <w:rsid w:val="0004696A"/>
    <w:rsid w:val="000568D7"/>
    <w:rsid w:val="000627D0"/>
    <w:rsid w:val="0006671B"/>
    <w:rsid w:val="000959AC"/>
    <w:rsid w:val="000A0AEE"/>
    <w:rsid w:val="000B50B4"/>
    <w:rsid w:val="000F6F0A"/>
    <w:rsid w:val="00101164"/>
    <w:rsid w:val="001144D8"/>
    <w:rsid w:val="001231FB"/>
    <w:rsid w:val="00141D46"/>
    <w:rsid w:val="0014760F"/>
    <w:rsid w:val="00170F7C"/>
    <w:rsid w:val="001721B2"/>
    <w:rsid w:val="00172E79"/>
    <w:rsid w:val="00191A62"/>
    <w:rsid w:val="001C09AF"/>
    <w:rsid w:val="001D0385"/>
    <w:rsid w:val="00224A08"/>
    <w:rsid w:val="00227307"/>
    <w:rsid w:val="00231316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415C86"/>
    <w:rsid w:val="00416B02"/>
    <w:rsid w:val="00424665"/>
    <w:rsid w:val="00445E2B"/>
    <w:rsid w:val="004C0CE9"/>
    <w:rsid w:val="004C3FE7"/>
    <w:rsid w:val="004D03D0"/>
    <w:rsid w:val="00541AEE"/>
    <w:rsid w:val="00551783"/>
    <w:rsid w:val="005535F4"/>
    <w:rsid w:val="00573276"/>
    <w:rsid w:val="00585A59"/>
    <w:rsid w:val="005E47DD"/>
    <w:rsid w:val="005F0BCE"/>
    <w:rsid w:val="00607FB2"/>
    <w:rsid w:val="00610E06"/>
    <w:rsid w:val="00640322"/>
    <w:rsid w:val="006434B0"/>
    <w:rsid w:val="00656188"/>
    <w:rsid w:val="00674AA1"/>
    <w:rsid w:val="006828C2"/>
    <w:rsid w:val="00683D10"/>
    <w:rsid w:val="006A4696"/>
    <w:rsid w:val="00714778"/>
    <w:rsid w:val="00751511"/>
    <w:rsid w:val="007619CF"/>
    <w:rsid w:val="007A59B0"/>
    <w:rsid w:val="007A5F16"/>
    <w:rsid w:val="007B267F"/>
    <w:rsid w:val="007D267C"/>
    <w:rsid w:val="007D5509"/>
    <w:rsid w:val="007D5BB7"/>
    <w:rsid w:val="00801893"/>
    <w:rsid w:val="008028AF"/>
    <w:rsid w:val="00824170"/>
    <w:rsid w:val="0083028A"/>
    <w:rsid w:val="0085797B"/>
    <w:rsid w:val="00870178"/>
    <w:rsid w:val="0089342A"/>
    <w:rsid w:val="008E4135"/>
    <w:rsid w:val="008E4478"/>
    <w:rsid w:val="00910E5A"/>
    <w:rsid w:val="009222A2"/>
    <w:rsid w:val="00922905"/>
    <w:rsid w:val="00966A94"/>
    <w:rsid w:val="00981322"/>
    <w:rsid w:val="009814DD"/>
    <w:rsid w:val="00995637"/>
    <w:rsid w:val="009966AE"/>
    <w:rsid w:val="009A1B27"/>
    <w:rsid w:val="009D6464"/>
    <w:rsid w:val="00A34666"/>
    <w:rsid w:val="00A42BA9"/>
    <w:rsid w:val="00A52FF3"/>
    <w:rsid w:val="00A5443B"/>
    <w:rsid w:val="00A72E42"/>
    <w:rsid w:val="00A92801"/>
    <w:rsid w:val="00AA5045"/>
    <w:rsid w:val="00AC107F"/>
    <w:rsid w:val="00AD09A2"/>
    <w:rsid w:val="00B01269"/>
    <w:rsid w:val="00B33B5E"/>
    <w:rsid w:val="00B60EBA"/>
    <w:rsid w:val="00B827B8"/>
    <w:rsid w:val="00B9730D"/>
    <w:rsid w:val="00BC5661"/>
    <w:rsid w:val="00BD4B9B"/>
    <w:rsid w:val="00C07F7F"/>
    <w:rsid w:val="00C51188"/>
    <w:rsid w:val="00C66BDD"/>
    <w:rsid w:val="00C717A2"/>
    <w:rsid w:val="00C76FB2"/>
    <w:rsid w:val="00CA057F"/>
    <w:rsid w:val="00CA18D7"/>
    <w:rsid w:val="00CB1A78"/>
    <w:rsid w:val="00CB4BF6"/>
    <w:rsid w:val="00CE213F"/>
    <w:rsid w:val="00D56156"/>
    <w:rsid w:val="00D70D21"/>
    <w:rsid w:val="00D74BEC"/>
    <w:rsid w:val="00DD36E7"/>
    <w:rsid w:val="00DD6B2E"/>
    <w:rsid w:val="00DE3FF6"/>
    <w:rsid w:val="00DE5CE3"/>
    <w:rsid w:val="00E1799B"/>
    <w:rsid w:val="00E31765"/>
    <w:rsid w:val="00E47E63"/>
    <w:rsid w:val="00E63724"/>
    <w:rsid w:val="00E66F59"/>
    <w:rsid w:val="00E72570"/>
    <w:rsid w:val="00E97F38"/>
    <w:rsid w:val="00EB029C"/>
    <w:rsid w:val="00EB3707"/>
    <w:rsid w:val="00EC42A6"/>
    <w:rsid w:val="00EF0C0D"/>
    <w:rsid w:val="00EF3FD7"/>
    <w:rsid w:val="00EF5E82"/>
    <w:rsid w:val="00EF783A"/>
    <w:rsid w:val="00F604CE"/>
    <w:rsid w:val="00F84BBB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5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50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4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B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BE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B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B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5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50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4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B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BE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B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B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11. dražba</izvorni_sadrzaj>
    <derivirana_varijabla naziv="DomainObject.Primjedba_1">11.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St-1210/2012</izvorni_sadrzaj>
    <derivirana_varijabla naziv="DomainObject.Predmet.OznakaBroj_1">St-1210/2012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INFOMART d.o.o.</izvorni_sadrzaj>
    <derivirana_varijabla naziv="DomainObject.Predmet.ProtustrankaFormated_1">  INFOMART d.o.o.</derivirana_varijabla>
  </DomainObject.Predmet.ProtustrankaFormated>
  <DomainObject.Predmet.ProtustrankaFormatedOIB>
    <izvorni_sadrzaj>  INFOMART d.o.o., OIB 24092669025</izvorni_sadrzaj>
    <derivirana_varijabla naziv="DomainObject.Predmet.ProtustrankaFormatedOIB_1">  INFOMART d.o.o., OIB 24092669025</derivirana_varijabla>
  </DomainObject.Predmet.ProtustrankaFormatedOIB>
  <DomainObject.Predmet.ProtustrankaFormatedWithAdress>
    <izvorni_sadrzaj> INFOMART d.o.o., Obrtnička 10, 44000 Sisak</izvorni_sadrzaj>
    <derivirana_varijabla naziv="DomainObject.Predmet.ProtustrankaFormatedWithAdress_1"> INFOMART d.o.o., Obrtnička 10, 44000 Sisak</derivirana_varijabla>
  </DomainObject.Predmet.ProtustrankaFormatedWithAdress>
  <DomainObject.Predmet.ProtustrankaFormatedWithAdressOIB>
    <izvorni_sadrzaj> INFOMART d.o.o., OIB 24092669025, Obrtnička 10, 44000 Sisak</izvorni_sadrzaj>
    <derivirana_varijabla naziv="DomainObject.Predmet.ProtustrankaFormatedWithAdressOIB_1"> INFOMART d.o.o., OIB 24092669025, Obrtnička 10, 44000 Sisak</derivirana_varijabla>
  </DomainObject.Predmet.ProtustrankaFormatedWithAdressOIB>
  <DomainObject.Predmet.ProtustrankaWithAdress>
    <izvorni_sadrzaj>INFOMART d.o.o. Obrtnička 10, 44000 Sisak</izvorni_sadrzaj>
    <derivirana_varijabla naziv="DomainObject.Predmet.ProtustrankaWithAdress_1">INFOMART d.o.o. Obrtnička 10, 44000 Sisak</derivirana_varijabla>
  </DomainObject.Predmet.ProtustrankaWithAdress>
  <DomainObject.Predmet.ProtustrankaWithAdressOIB>
    <izvorni_sadrzaj>INFOMART d.o.o., OIB 24092669025, Obrtnička 10, 44000 Sisak</izvorni_sadrzaj>
    <derivirana_varijabla naziv="DomainObject.Predmet.ProtustrankaWithAdressOIB_1">INFOMART d.o.o., OIB 24092669025, Obrtnička 10, 44000 Sisak</derivirana_varijabla>
  </DomainObject.Predmet.ProtustrankaWithAdressOIB>
  <DomainObject.Predmet.ProtustrankaNazivFormated>
    <izvorni_sadrzaj>INFOMART d.o.o.</izvorni_sadrzaj>
    <derivirana_varijabla naziv="DomainObject.Predmet.ProtustrankaNazivFormated_1">INFOMART d.o.o.</derivirana_varijabla>
  </DomainObject.Predmet.ProtustrankaNazivFormated>
  <DomainObject.Predmet.ProtustrankaNazivFormatedOIB>
    <izvorni_sadrzaj>INFOMART d.o.o., OIB 24092669025</izvorni_sadrzaj>
    <derivirana_varijabla naziv="DomainObject.Predmet.ProtustrankaNazivFormatedOIB_1">INFOMART d.o.o., OIB 24092669025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Dragana Bubalo; AGROCHEM-MAKS d.o.o. za trgovinu, proizvodnju i usluge</izvorni_sadrzaj>
    <derivirana_varijabla naziv="DomainObject.Predmet.StrankaFormated_1">  Dragana Bubalo; AGROCHEM-MAKS d.o.o. za trgovinu, proizvodnju i usluge</derivirana_varijabla>
  </DomainObject.Predmet.StrankaFormated>
  <DomainObject.Predmet.StrankaFormatedOIB>
    <izvorni_sadrzaj>  Dragana Bubalo, OIB 70616540145; AGROCHEM-MAKS d.o.o. za trgovinu, proizvodnju i usluge, OIB 74907633394</izvorni_sadrzaj>
    <derivirana_varijabla naziv="DomainObject.Predmet.StrankaFormatedOIB_1">  Dragana Bubalo, OIB 70616540145; AGROCHEM-MAKS d.o.o. za trgovinu, proizvodnju i usluge, OIB 74907633394</derivirana_varijabla>
  </DomainObject.Predmet.StrankaFormatedOIB>
  <DomainObject.Predmet.StrankaFormatedWithAdress>
    <izvorni_sadrzaj> Dragana Bubalo, Tina Ujevića 43, 44000 Sisak; AGROCHEM-MAKS d.o.o. za trgovinu, proizvodnju i usluge, Kneza Borne 14, 10000 Zagreb</izvorni_sadrzaj>
    <derivirana_varijabla naziv="DomainObject.Predmet.StrankaFormatedWithAdress_1"> Dragana Bubalo, Tina Ujevića 43, 44000 Sisak; AGROCHEM-MAKS d.o.o. za trgovinu, proizvodnju i usluge, Kneza Borne 14, 10000 Zagreb</derivirana_varijabla>
  </DomainObject.Predmet.StrankaFormatedWithAdress>
  <DomainObject.Predmet.StrankaFormatedWithAdressOIB>
    <izvorni_sadrzaj> Dragana Bubalo, OIB 70616540145, Tina Ujevića 43, 44000 Sisak; AGROCHEM-MAKS d.o.o. za trgovinu, proizvodnju i usluge, OIB 74907633394, Kneza Borne 14, 10000 Zagreb</izvorni_sadrzaj>
    <derivirana_varijabla naziv="DomainObject.Predmet.StrankaFormatedWithAdressOIB_1"> Dragana Bubalo, OIB 70616540145, Tina Ujevića 43, 44000 Sisak; AGROCHEM-MAKS d.o.o. za trgovinu, proizvodnju i usluge, OIB 74907633394, Kneza Borne 14, 10000 Zagreb</derivirana_varijabla>
  </DomainObject.Predmet.StrankaFormatedWithAdressOIB>
  <DomainObject.Predmet.StrankaWithAdress>
    <izvorni_sadrzaj>Dragana Bubalo Tina Ujevića 43,44000 Sisak,AGROCHEM-MAKS d.o.o. za trgovinu, proizvodnju i usluge Kneza Borne 14,10000 Zagreb</izvorni_sadrzaj>
    <derivirana_varijabla naziv="DomainObject.Predmet.StrankaWithAdress_1">Dragana Bubalo Tina Ujevića 43,44000 Sisak,AGROCHEM-MAKS d.o.o. za trgovinu, proizvodnju i usluge Kneza Borne 14,10000 Zagreb</derivirana_varijabla>
  </DomainObject.Predmet.StrankaWithAdress>
  <DomainObject.Predmet.StrankaWithAdressOIB>
    <izvorni_sadrzaj>Dragana Bubalo, OIB 70616540145, Tina Ujevića 43,44000 Sisak,AGROCHEM-MAKS d.o.o. za trgovinu, proizvodnju i usluge, OIB 74907633394, Kneza Borne 14,10000 Zagreb</izvorni_sadrzaj>
    <derivirana_varijabla naziv="DomainObject.Predmet.StrankaWithAdressOIB_1">Dragana Bubalo, OIB 70616540145, Tina Ujevića 43,44000 Sisak,AGROCHEM-MAKS d.o.o. za trgovinu, proizvodnju i usluge, OIB 74907633394, Kneza Borne 14,10000 Zagreb</derivirana_varijabla>
  </DomainObject.Predmet.StrankaWithAdressOIB>
  <DomainObject.Predmet.StrankaNazivFormated>
    <izvorni_sadrzaj>Dragana Bubalo,AGROCHEM-MAKS d.o.o. za trgovinu, proizvodnju i usluge</izvorni_sadrzaj>
    <derivirana_varijabla naziv="DomainObject.Predmet.StrankaNazivFormated_1">Dragana Bubalo,AGROCHEM-MAKS d.o.o. za trgovinu, proizvodnju i usluge</derivirana_varijabla>
  </DomainObject.Predmet.StrankaNazivFormated>
  <DomainObject.Predmet.StrankaNazivFormatedOIB>
    <izvorni_sadrzaj>Dragana Bubalo, OIB 70616540145,AGROCHEM-MAKS d.o.o. za trgovinu, proizvodnju i usluge, OIB 74907633394</izvorni_sadrzaj>
    <derivirana_varijabla naziv="DomainObject.Predmet.StrankaNazivFormatedOIB_1">Dragana Bubalo, OIB 70616540145,AGROCHEM-MAKS d.o.o. za trgovinu, proizvodnju i usluge, OIB 74907633394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Dragana Bubalo</item>
      <item>AGROCHEM-MAKS d.o.o. za trgovinu, proizvodnju i usluge</item>
    </izvorni_sadrzaj>
    <derivirana_varijabla naziv="DomainObject.Predmet.StrankaListFormated_1">
      <item>Dragana Bubalo</item>
      <item>AGROCHEM-MAKS d.o.o. za trgovinu, proizvodnju i usluge</item>
    </derivirana_varijabla>
  </DomainObject.Predmet.StrankaListFormated>
  <DomainObject.Predmet.StrankaListFormatedOIB>
    <izvorni_sadrzaj>
      <item>Dragana Bubalo, OIB 70616540145</item>
      <item>AGROCHEM-MAKS d.o.o. za trgovinu, proizvodnju i usluge, OIB 74907633394</item>
    </izvorni_sadrzaj>
    <derivirana_varijabla naziv="DomainObject.Predmet.StrankaListFormatedOIB_1">
      <item>Dragana Bubalo, OIB 70616540145</item>
      <item>AGROCHEM-MAKS d.o.o. za trgovinu, proizvodnju i usluge, OIB 74907633394</item>
    </derivirana_varijabla>
  </DomainObject.Predmet.StrankaListFormatedOIB>
  <DomainObject.Predmet.StrankaListFormatedWithAdress>
    <izvorni_sadrzaj>
      <item>Dragana Bubalo, Tina Ujevića 43, 44000 Sisak</item>
      <item>AGROCHEM-MAKS d.o.o. za trgovinu, proizvodnju i usluge, Kneza Borne 14, 10000 Zagreb</item>
    </izvorni_sadrzaj>
    <derivirana_varijabla naziv="DomainObject.Predmet.StrankaListFormatedWithAdress_1">
      <item>Dragana Bubalo, Tina Ujevića 43, 44000 Sisak</item>
      <item>AGROCHEM-MAKS d.o.o. za trgovinu, proizvodnju i usluge, Kneza Borne 14, 10000 Zagreb</item>
    </derivirana_varijabla>
  </DomainObject.Predmet.StrankaListFormatedWithAdress>
  <DomainObject.Predmet.StrankaListFormatedWithAdressOIB>
    <izvorni_sadrzaj>
      <item>Dragana Bubalo, OIB 70616540145, Tina Ujevića 43, 44000 Sisak</item>
      <item>AGROCHEM-MAKS d.o.o. za trgovinu, proizvodnju i usluge, OIB 74907633394, Kneza Borne 14, 10000 Zagreb</item>
    </izvorni_sadrzaj>
    <derivirana_varijabla naziv="DomainObject.Predmet.StrankaListFormatedWithAdressOIB_1">
      <item>Dragana Bubalo, OIB 70616540145, Tina Ujevića 43, 44000 Sisak</item>
      <item>AGROCHEM-MAKS d.o.o. za trgovinu, proizvodnju i usluge, OIB 74907633394, Kneza Borne 14, 10000 Zagreb</item>
    </derivirana_varijabla>
  </DomainObject.Predmet.StrankaListFormatedWithAdressOIB>
  <DomainObject.Predmet.StrankaListNazivFormated>
    <izvorni_sadrzaj>
      <item>Dragana Bubalo</item>
      <item>AGROCHEM-MAKS d.o.o. za trgovinu, proizvodnju i usluge</item>
    </izvorni_sadrzaj>
    <derivirana_varijabla naziv="DomainObject.Predmet.StrankaListNazivFormated_1">
      <item>Dragana Bubalo</item>
      <item>AGROCHEM-MAKS d.o.o. za trgovinu, proizvodnju i usluge</item>
    </derivirana_varijabla>
  </DomainObject.Predmet.StrankaListNazivFormated>
  <DomainObject.Predmet.StrankaListNazivFormatedOIB>
    <izvorni_sadrzaj>
      <item>Dragana Bubalo, OIB 70616540145</item>
      <item>AGROCHEM-MAKS d.o.o. za trgovinu, proizvodnju i usluge, OIB 74907633394</item>
    </izvorni_sadrzaj>
    <derivirana_varijabla naziv="DomainObject.Predmet.StrankaListNazivFormatedOIB_1">
      <item>Dragana Bubalo, OIB 70616540145</item>
      <item>AGROCHEM-MAKS d.o.o. za trgovinu, proizvodnju i usluge, OIB 74907633394</item>
    </derivirana_varijabla>
  </DomainObject.Predmet.StrankaListNazivFormatedOIB>
  <DomainObject.Predmet.ProtuStrankaListFormated>
    <izvorni_sadrzaj>
      <item>INFOMART d.o.o.</item>
    </izvorni_sadrzaj>
    <derivirana_varijabla naziv="DomainObject.Predmet.ProtuStrankaListFormated_1">
      <item>INFOMART d.o.o.</item>
    </derivirana_varijabla>
  </DomainObject.Predmet.ProtuStrankaListFormated>
  <DomainObject.Predmet.ProtuStrankaListFormatedOIB>
    <izvorni_sadrzaj>
      <item>INFOMART d.o.o., OIB 24092669025</item>
    </izvorni_sadrzaj>
    <derivirana_varijabla naziv="DomainObject.Predmet.ProtuStrankaListFormatedOIB_1">
      <item>INFOMART d.o.o., OIB 24092669025</item>
    </derivirana_varijabla>
  </DomainObject.Predmet.ProtuStrankaListFormatedOIB>
  <DomainObject.Predmet.ProtuStrankaListFormatedWithAdress>
    <izvorni_sadrzaj>
      <item>INFOMART d.o.o., Obrtnička 10, 44000 Sisak</item>
    </izvorni_sadrzaj>
    <derivirana_varijabla naziv="DomainObject.Predmet.ProtuStrankaListFormatedWithAdress_1">
      <item>INFOMART d.o.o., Obrtnička 10, 44000 Sisak</item>
    </derivirana_varijabla>
  </DomainObject.Predmet.ProtuStrankaListFormatedWithAdress>
  <DomainObject.Predmet.ProtuStrankaListFormatedWithAdressOIB>
    <izvorni_sadrzaj>
      <item>INFOMART d.o.o., OIB 24092669025, Obrtnička 10, 44000 Sisak</item>
    </izvorni_sadrzaj>
    <derivirana_varijabla naziv="DomainObject.Predmet.ProtuStrankaListFormatedWithAdressOIB_1">
      <item>INFOMART d.o.o., OIB 24092669025, Obrtnička 10, 44000 Sisak</item>
    </derivirana_varijabla>
  </DomainObject.Predmet.ProtuStrankaListFormatedWithAdressOIB>
  <DomainObject.Predmet.ProtuStrankaListNazivFormated>
    <izvorni_sadrzaj>
      <item>INFOMART d.o.o.</item>
    </izvorni_sadrzaj>
    <derivirana_varijabla naziv="DomainObject.Predmet.ProtuStrankaListNazivFormated_1">
      <item>INFOMART d.o.o.</item>
    </derivirana_varijabla>
  </DomainObject.Predmet.ProtuStrankaListNazivFormated>
  <DomainObject.Predmet.ProtuStrankaListNazivFormatedOIB>
    <izvorni_sadrzaj>
      <item>INFOMART d.o.o., OIB 24092669025</item>
    </izvorni_sadrzaj>
    <derivirana_varijabla naziv="DomainObject.Predmet.ProtuStrankaListNazivFormatedOIB_1">
      <item>INFOMART d.o.o., OIB 24092669025</item>
    </derivirana_varijabla>
  </DomainObject.Predmet.ProtuStrankaListNazivFormatedOIB>
  <DomainObject.Predmet.OstaliListFormated>
    <izvorni_sadrzaj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izvorni_sadrzaj>
    <derivirana_varijabla naziv="DomainObject.Predmet.OstaliListFormated_1"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derivirana_varijabla>
  </DomainObject.Predmet.OstaliListFormated>
  <DomainObject.Predmet.OstaliListFormatedOIB>
    <izvorni_sadrzaj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izvorni_sadrzaj>
    <derivirana_varijabla naziv="DomainObject.Predmet.OstaliListFormatedOIB_1"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derivirana_varijabla>
  </DomainObject.Predmet.OstaliListFormatedOIB>
  <DomainObject.Predmet.OstaliListFormatedWithAdress>
    <izvorni_sadrzaj>
      <item>Damir Ivanković, Ivane Brlić Mažuranić, 44000 Sisak</item>
      <item>Financijska agencija, I.K.Sakcinskog 1, 44000 Sisak</item>
      <item>Vesna Kocbek, Trg Nikole Zrinskog 17, 10000 Zagreb</item>
      <item>PODRAVSKA BANKA dioničko društvo, Opatička 3, 48000 Koprivnica</item>
      <item>HYPO ALPE-ADRIA-BANK dioničko društvo, Slavonska avenija 6, 10000 Zagreb</item>
      <item>AGROCHEM-MAKS d.o.o. za trgovinu, proizvodnju i usluge, Kneza Borne 14, 10000 Zagreb</item>
      <item>H-ABDUCO društvo s ograničenom odgovornošću za usluge, Slavonska avenija 6A, 10000 Zagreb</item>
      <item>Berislav Balenović, S. i A. Radića 8a, 44000 Sisak</item>
    </izvorni_sadrzaj>
    <derivirana_varijabla naziv="DomainObject.Predmet.OstaliListFormatedWithAdress_1">
      <item>Damir Ivanković, Ivane Brlić Mažuranić, 44000 Sisak</item>
      <item>Financijska agencija, I.K.Sakcinskog 1, 44000 Sisak</item>
      <item>Vesna Kocbek, Trg Nikole Zrinskog 17, 10000 Zagreb</item>
      <item>PODRAVSKA BANKA dioničko društvo, Opatička 3, 48000 Koprivnica</item>
      <item>HYPO ALPE-ADRIA-BANK dioničko društvo, Slavonska avenija 6, 10000 Zagreb</item>
      <item>AGROCHEM-MAKS d.o.o. za trgovinu, proizvodnju i usluge, Kneza Borne 14, 10000 Zagreb</item>
      <item>H-ABDUCO društvo s ograničenom odgovornošću za usluge, Slavonska avenija 6A, 10000 Zagreb</item>
      <item>Berislav Balenović, S. i A. Radića 8a, 44000 Sisak</item>
    </derivirana_varijabla>
  </DomainObject.Predmet.OstaliListFormatedWithAdress>
  <DomainObject.Predmet.OstaliListFormatedWithAdressOIB>
    <izvorni_sadrzaj>
      <item>Damir Ivanković, Ivane Brlić Mažuranić, 44000 Sisak</item>
      <item>Financijska agencija, OIB 85821130368, I.K.Sakcinskog 1, 44000 Sisak</item>
      <item>Vesna Kocbek, OIB 64935258953, Trg Nikole Zrinskog 17, 10000 Zagreb</item>
      <item>PODRAVSKA BANKA dioničko društvo, OIB 97326283154, Opatička 3, 48000 Koprivnica</item>
      <item>HYPO ALPE-ADRIA-BANK dioničko društvo, OIB 14036333877, Slavonska avenija 6, 10000 Zagreb</item>
      <item>AGROCHEM-MAKS d.o.o. za trgovinu, proizvodnju i usluge, OIB 74907633394, Kneza Borne 14, 10000 Zagreb</item>
      <item>H-ABDUCO društvo s ograničenom odgovornošću za usluge, OIB 13667298928, Slavonska avenija 6A, 10000 Zagreb</item>
      <item>Berislav Balenović, OIB 73068157348, S. i A. Radića 8a, 44000 Sisak</item>
    </izvorni_sadrzaj>
    <derivirana_varijabla naziv="DomainObject.Predmet.OstaliListFormatedWithAdressOIB_1">
      <item>Damir Ivanković, Ivane Brlić Mažuranić, 44000 Sisak</item>
      <item>Financijska agencija, OIB 85821130368, I.K.Sakcinskog 1, 44000 Sisak</item>
      <item>Vesna Kocbek, OIB 64935258953, Trg Nikole Zrinskog 17, 10000 Zagreb</item>
      <item>PODRAVSKA BANKA dioničko društvo, OIB 97326283154, Opatička 3, 48000 Koprivnica</item>
      <item>HYPO ALPE-ADRIA-BANK dioničko društvo, OIB 14036333877, Slavonska avenija 6, 10000 Zagreb</item>
      <item>AGROCHEM-MAKS d.o.o. za trgovinu, proizvodnju i usluge, OIB 74907633394, Kneza Borne 14, 10000 Zagreb</item>
      <item>H-ABDUCO društvo s ograničenom odgovornošću za usluge, OIB 13667298928, Slavonska avenija 6A, 10000 Zagreb</item>
      <item>Berislav Balenović, OIB 73068157348, S. i A. Radića 8a, 44000 Sisak</item>
    </derivirana_varijabla>
  </DomainObject.Predmet.OstaliListFormatedWithAdressOIB>
  <DomainObject.Predmet.OstaliListNazivFormated>
    <izvorni_sadrzaj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izvorni_sadrzaj>
    <derivirana_varijabla naziv="DomainObject.Predmet.OstaliListNazivFormated_1"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derivirana_varijabla>
  </DomainObject.Predmet.OstaliListNazivFormated>
  <DomainObject.Predmet.OstaliListNazivFormatedOIB>
    <izvorni_sadrzaj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izvorni_sadrzaj>
    <derivirana_varijabla naziv="DomainObject.Predmet.OstaliListNazivFormatedOIB_1"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Dragana Bubalo i dr.</izvorni_sadrzaj>
    <derivirana_varijabla naziv="DomainObject.Predmet.StrankaIDrugi_1">Dragana Bubalo i dr.</derivirana_varijabla>
  </DomainObject.Predmet.StrankaIDrugi>
  <DomainObject.Predmet.ProtustrankaIDrugi>
    <izvorni_sadrzaj>INFOMART d.o.o.</izvorni_sadrzaj>
    <derivirana_varijabla naziv="DomainObject.Predmet.ProtustrankaIDrugi_1">INFOMART d.o.o.</derivirana_varijabla>
  </DomainObject.Predmet.ProtustrankaIDrugi>
  <DomainObject.Predmet.StrankaIDrugiAdressOIB>
    <izvorni_sadrzaj>Dragana Bubalo, OIB 70616540145, Tina Ujevića 43, 44000 Sisak i dr.</izvorni_sadrzaj>
    <derivirana_varijabla naziv="DomainObject.Predmet.StrankaIDrugiAdressOIB_1">Dragana Bubalo, OIB 70616540145, Tina Ujevića 43, 44000 Sisak i dr.</derivirana_varijabla>
  </DomainObject.Predmet.StrankaIDrugiAdressOIB>
  <DomainObject.Predmet.ProtustrankaIDrugiAdressOIB>
    <izvorni_sadrzaj>INFOMART d.o.o., OIB 24092669025, Obrtnička 10, 44000 Sisak</izvorni_sadrzaj>
    <derivirana_varijabla naziv="DomainObject.Predmet.ProtustrankaIDrugiAdressOIB_1">INFOMART d.o.o., OIB 24092669025,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INFOMART d.o.o.</item>
      <item>Dragana Bubalo</item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  <item>AGROCHEM-MAKS d.o.o. za trgovinu, proizvodnju i usluge</item>
    </izvorni_sadrzaj>
    <derivirana_varijabla naziv="DomainObject.Predmet.SudioniciListNaziv_1">
      <item>INFOMART d.o.o.</item>
      <item>Dragana Bubalo</item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  <item>AGROCHEM-MAKS d.o.o. za trgovinu, proizvodnju i usluge</item>
    </derivirana_varijabla>
  </DomainObject.Predmet.SudioniciListNaziv>
  <DomainObject.Predmet.SudioniciListAdressOIB>
    <izvorni_sadrzaj>
      <item>INFOMART d.o.o., OIB 24092669025, Obrtnička 10,44000 Sisak</item>
      <item>Dragana Bubalo, OIB 70616540145, Tina Ujevića 43,44000 Sisak</item>
      <item>Damir Ivanković, Ivane Brlić Mažuranić,44000 Sisak</item>
      <item>Financijska agencija, OIB 85821130368, I.K.Sakcinskog 1,44000 Sisak</item>
      <item>Vesna Kocbek, OIB 64935258953, Trg Nikole Zrinskog 17,10000 Zagreb</item>
      <item>PODRAVSKA BANKA dioničko društvo, OIB 97326283154, Opatička 3,48000 Koprivnica</item>
      <item>HYPO ALPE-ADRIA-BANK dioničko društvo, OIB 14036333877, Slavonska avenija 6,10000 Zagreb</item>
      <item>AGROCHEM-MAKS d.o.o. za trgovinu, proizvodnju i usluge, OIB 74907633394, Kneza Borne 14,10000 Zagreb</item>
      <item>H-ABDUCO društvo s ograničenom odgovornošću za usluge, OIB 13667298928, Slavonska avenija 6A,10000 Zagreb</item>
      <item>Berislav Balenović, OIB 73068157348, S. i A. Radića 8a,44000 Sisak</item>
      <item>AGROCHEM-MAKS d.o.o. za trgovinu, proizvodnju i usluge, OIB 74907633394, Kneza Borne 14,10000 Zagreb</item>
    </izvorni_sadrzaj>
    <derivirana_varijabla naziv="DomainObject.Predmet.SudioniciListAdressOIB_1">
      <item>INFOMART d.o.o., OIB 24092669025, Obrtnička 10,44000 Sisak</item>
      <item>Dragana Bubalo, OIB 70616540145, Tina Ujevića 43,44000 Sisak</item>
      <item>Damir Ivanković, Ivane Brlić Mažuranić,44000 Sisak</item>
      <item>Financijska agencija, OIB 85821130368, I.K.Sakcinskog 1,44000 Sisak</item>
      <item>Vesna Kocbek, OIB 64935258953, Trg Nikole Zrinskog 17,10000 Zagreb</item>
      <item>PODRAVSKA BANKA dioničko društvo, OIB 97326283154, Opatička 3,48000 Koprivnica</item>
      <item>HYPO ALPE-ADRIA-BANK dioničko društvo, OIB 14036333877, Slavonska avenija 6,10000 Zagreb</item>
      <item>AGROCHEM-MAKS d.o.o. za trgovinu, proizvodnju i usluge, OIB 74907633394, Kneza Borne 14,10000 Zagreb</item>
      <item>H-ABDUCO društvo s ograničenom odgovornošću za usluge, OIB 13667298928, Slavonska avenija 6A,10000 Zagreb</item>
      <item>Berislav Balenović, OIB 73068157348, S. i A. Radića 8a,44000 Sisak</item>
      <item>AGROCHEM-MAKS d.o.o. za trgovinu, proizvodnju i usluge, OIB 74907633394,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24092669025</item>
      <item>, OIB 70616540145</item>
      <item>, OIB null</item>
      <item>, OIB 85821130368</item>
      <item>, OIB 64935258953</item>
      <item>, OIB 97326283154</item>
      <item>, OIB 14036333877</item>
      <item>, OIB 74907633394</item>
      <item>, OIB 13667298928</item>
      <item>, OIB 73068157348</item>
      <item>, OIB 74907633394</item>
    </izvorni_sadrzaj>
    <derivirana_varijabla naziv="DomainObject.Predmet.SudioniciListNazivOIB_1">
      <item>, OIB 24092669025</item>
      <item>, OIB 70616540145</item>
      <item>, OIB null</item>
      <item>, OIB 85821130368</item>
      <item>, OIB 64935258953</item>
      <item>, OIB 97326283154</item>
      <item>, OIB 14036333877</item>
      <item>, OIB 74907633394</item>
      <item>, OIB 13667298928</item>
      <item>, OIB 73068157348</item>
      <item>, OIB 74907633394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651</properties:Words>
  <properties:Characters>3242</properties:Characters>
  <properties:Lines>81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2016-02-03T09:41:00Z</dcterms:created>
  <dc:creator>ksvajger</dc:creator>
  <cp:lastModifiedBy>Kristina Švajger</cp:lastModifiedBy>
  <cp:lastPrinted>2015-03-26T09:53:00Z</cp:lastPrinted>
  <dcterms:modified xmlns:xsi="http://www.w3.org/2001/XMLSchema-instance" xsi:type="dcterms:W3CDTF">2016-02-03T09:50:00Z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