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e4f1" w14:paraId="15fe4f1" w:rsidRDefault="00AE649C" w:rsidP="00512188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51218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2188" w:rsidP="00512188" w:rsidR="00512188">
      <w:pPr>
        <w:spacing w:after="0"/>
      </w:pPr>
      <w:r>
        <w:t>REPUBLIKA HRVATSKA</w:t>
      </w:r>
    </w:p>
    <w:p w:rsidRDefault="00512188" w:rsidP="00512188" w:rsidR="00512188">
      <w:pPr>
        <w:spacing w:after="0"/>
      </w:pPr>
      <w:r>
        <w:t>TRGOVAČKI SUD U VARAŽDINU</w:t>
      </w:r>
    </w:p>
    <w:p w:rsidRDefault="00512188" w:rsidP="00512188" w:rsidR="00512188">
      <w:pPr>
        <w:spacing w:after="0"/>
      </w:pPr>
    </w:p>
    <w:p w:rsidRDefault="00512188" w:rsidP="00512188" w:rsidR="00512188">
      <w:pPr>
        <w:spacing w:after="0"/>
      </w:pPr>
    </w:p>
    <w:p w:rsidRDefault="00512188" w:rsidP="00512188" w:rsidR="00512188">
      <w:pPr>
        <w:spacing w:after="0"/>
        <w:jc w:val="center"/>
      </w:pPr>
    </w:p>
    <w:p w:rsidRDefault="00512188" w:rsidP="00512188" w:rsidR="00512188">
      <w:pPr>
        <w:spacing w:after="0"/>
        <w:jc w:val="center"/>
      </w:pPr>
    </w:p>
    <w:p w:rsidRDefault="00512188" w:rsidP="00512188" w:rsidR="00512188">
      <w:pPr>
        <w:spacing w:after="0"/>
      </w:pPr>
      <w:r>
        <w:t xml:space="preserve">                                        U  I M E  R E P U B L I K E  H R V A T S K E</w:t>
      </w:r>
    </w:p>
    <w:p w:rsidRDefault="00512188" w:rsidP="00512188" w:rsidR="00512188">
      <w:pPr>
        <w:spacing w:after="0"/>
      </w:pPr>
    </w:p>
    <w:p w:rsidRDefault="00512188" w:rsidP="00512188" w:rsidR="00512188">
      <w:pPr>
        <w:spacing w:after="0"/>
        <w:jc w:val="center"/>
      </w:pPr>
      <w:r>
        <w:t>R J E Š E NJ E</w:t>
      </w:r>
    </w:p>
    <w:p w:rsidRDefault="00512188" w:rsidP="00512188" w:rsidR="00512188">
      <w:pPr>
        <w:spacing w:after="0"/>
        <w:jc w:val="center"/>
      </w:pPr>
    </w:p>
    <w:p w:rsidRDefault="00512188" w:rsidP="00512188" w:rsidR="00512188">
      <w:pPr>
        <w:spacing w:after="0"/>
      </w:pPr>
    </w:p>
    <w:p w:rsidRDefault="00512188" w:rsidP="00512188" w:rsidR="00512188">
      <w:pPr>
        <w:spacing w:after="0"/>
        <w:jc w:val="both"/>
        <w:rPr>
          <w:szCs w:val="20"/>
        </w:rPr>
      </w:pPr>
      <w:r>
        <w:tab/>
        <w:t xml:space="preserve">Trgovački sud u Varaždinu, po sucu toga suda Meliti Poljanec-Bubaš, a na prijedlog sudske savjetnice Martine Mašić, u stečajnom postupku u povodu zahtjeva Financijske agencije Regionalni centar Zagreb, Podružnica Varaždin, Augusta Cesarca 2, Varaždin za provedbu skraćenog stečajnog postupka nad dužnikom TAURO d.o.o. </w:t>
      </w:r>
      <w:proofErr w:type="spellStart"/>
      <w:r>
        <w:t>Starigrad</w:t>
      </w:r>
      <w:proofErr w:type="spellEnd"/>
      <w:r>
        <w:t xml:space="preserve">, Lipanjska 11, OIB: 56414893358, dana 29. ožujka 2017., </w:t>
      </w:r>
    </w:p>
    <w:p w:rsidRDefault="00512188" w:rsidP="00512188" w:rsidR="00512188">
      <w:pPr>
        <w:spacing w:after="0"/>
        <w:jc w:val="both"/>
      </w:pPr>
    </w:p>
    <w:p w:rsidRDefault="00512188" w:rsidP="00512188" w:rsidR="00512188">
      <w:pPr>
        <w:spacing w:after="0"/>
        <w:jc w:val="center"/>
      </w:pPr>
      <w:r>
        <w:t>r i j e š i o  j e</w:t>
      </w:r>
    </w:p>
    <w:p w:rsidRDefault="00512188" w:rsidP="00512188" w:rsidR="00512188">
      <w:pPr>
        <w:spacing w:after="0"/>
      </w:pPr>
    </w:p>
    <w:p w:rsidRDefault="00512188" w:rsidP="00512188" w:rsidR="00512188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TAURO d.o.o. </w:t>
      </w:r>
      <w:proofErr w:type="spellStart"/>
      <w:r>
        <w:t>Starigrad</w:t>
      </w:r>
      <w:proofErr w:type="spellEnd"/>
      <w:r>
        <w:t>, Lipanjska 11, OIB: 56414893358, s danom 29. ožujka 2017. u 10,30 sati.</w:t>
      </w:r>
    </w:p>
    <w:p w:rsidRDefault="00512188" w:rsidP="00512188" w:rsidR="00512188">
      <w:pPr>
        <w:spacing w:after="0"/>
        <w:ind w:hanging="705" w:left="1413"/>
        <w:jc w:val="both"/>
      </w:pPr>
    </w:p>
    <w:p w:rsidRDefault="00512188" w:rsidP="00512188" w:rsidR="00512188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Domagoj </w:t>
      </w:r>
      <w:proofErr w:type="spellStart"/>
      <w:r>
        <w:t>Repač</w:t>
      </w:r>
      <w:proofErr w:type="spellEnd"/>
      <w:r>
        <w:t xml:space="preserve"> iz Zagreba, </w:t>
      </w:r>
      <w:proofErr w:type="spellStart"/>
      <w:r>
        <w:t>Đorđićeva</w:t>
      </w:r>
      <w:proofErr w:type="spellEnd"/>
      <w:r>
        <w:t xml:space="preserve"> 24, OIB: 24977406612.</w:t>
      </w:r>
    </w:p>
    <w:p w:rsidRDefault="00512188" w:rsidP="00512188" w:rsidR="00512188">
      <w:pPr>
        <w:spacing w:after="0"/>
        <w:ind w:hanging="705" w:left="1413"/>
        <w:jc w:val="both"/>
      </w:pPr>
    </w:p>
    <w:p w:rsidRDefault="00512188" w:rsidP="00512188" w:rsidR="00512188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TAURO d.o.o. </w:t>
      </w:r>
      <w:proofErr w:type="spellStart"/>
      <w:r>
        <w:t>Starigrad</w:t>
      </w:r>
      <w:proofErr w:type="spellEnd"/>
      <w:r>
        <w:t>, Lipanjska 11, OIB: 56414893358.</w:t>
      </w:r>
    </w:p>
    <w:p w:rsidRDefault="00512188" w:rsidP="00512188" w:rsidR="00512188">
      <w:pPr>
        <w:spacing w:after="0"/>
        <w:ind w:hanging="705" w:left="1410"/>
        <w:jc w:val="both"/>
      </w:pPr>
    </w:p>
    <w:p w:rsidRDefault="00512188" w:rsidP="00512188" w:rsidR="00512188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512188" w:rsidP="00512188" w:rsidR="00512188">
      <w:pPr>
        <w:spacing w:after="0"/>
        <w:jc w:val="both"/>
      </w:pPr>
    </w:p>
    <w:p w:rsidRDefault="00512188" w:rsidP="00512188" w:rsidR="00512188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TAURO d.o.o. </w:t>
      </w:r>
      <w:proofErr w:type="spellStart"/>
      <w:r>
        <w:t>Starigrad</w:t>
      </w:r>
      <w:proofErr w:type="spellEnd"/>
      <w:r>
        <w:t>, Lipanjska 11, OIB: 56414893358, bit će brisan iz sudskog registra.</w:t>
      </w:r>
    </w:p>
    <w:p w:rsidRDefault="00512188" w:rsidP="00512188" w:rsidR="00512188">
      <w:pPr>
        <w:spacing w:after="0"/>
        <w:jc w:val="center"/>
      </w:pPr>
    </w:p>
    <w:p w:rsidRDefault="00512188" w:rsidP="00512188" w:rsidR="00512188">
      <w:pPr>
        <w:spacing w:after="0"/>
        <w:jc w:val="center"/>
      </w:pPr>
      <w:r>
        <w:t>Obrazloženje</w:t>
      </w:r>
    </w:p>
    <w:p w:rsidRDefault="00512188" w:rsidP="00512188" w:rsidR="00512188">
      <w:pPr>
        <w:spacing w:after="0"/>
      </w:pPr>
    </w:p>
    <w:p w:rsidRDefault="00512188" w:rsidP="00512188" w:rsidR="00512188">
      <w:pPr>
        <w:spacing w:after="0"/>
        <w:jc w:val="both"/>
      </w:pPr>
      <w:r>
        <w:tab/>
        <w:t xml:space="preserve">Predlagatelj Financijska agencija Regionalni centar Zagreb, Podružnica Varaždin je dana 12. listopada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512188" w:rsidP="00512188" w:rsidR="00512188">
      <w:pPr>
        <w:spacing w:after="0"/>
      </w:pPr>
    </w:p>
    <w:p w:rsidRDefault="00512188" w:rsidP="00512188" w:rsidR="00512188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512188" w:rsidP="00512188" w:rsidR="00512188">
      <w:pPr>
        <w:spacing w:after="0"/>
      </w:pPr>
    </w:p>
    <w:p w:rsidRDefault="00512188" w:rsidP="00512188" w:rsidR="00512188">
      <w:pPr>
        <w:spacing w:after="0"/>
        <w:jc w:val="center"/>
      </w:pPr>
      <w:r>
        <w:t>U Varaždinu 29. ožujka 2017.</w:t>
      </w:r>
    </w:p>
    <w:p w:rsidRDefault="00512188" w:rsidP="00512188" w:rsidR="00512188">
      <w:pPr>
        <w:spacing w:after="0"/>
        <w:jc w:val="center"/>
      </w:pPr>
    </w:p>
    <w:p w:rsidRDefault="00512188" w:rsidP="00512188" w:rsidR="0051218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12188" w:rsidP="00512188" w:rsidR="0051218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t k i nj a:</w:t>
      </w:r>
    </w:p>
    <w:p w:rsidRDefault="00512188" w:rsidP="00512188" w:rsidR="00512188">
      <w:pPr>
        <w:spacing w:after="0"/>
      </w:pPr>
    </w:p>
    <w:p w:rsidRDefault="00512188" w:rsidP="00512188" w:rsidR="0051218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Poljanec-Bubaš,</w:t>
      </w:r>
    </w:p>
    <w:p w:rsidRDefault="00512188" w:rsidP="00512188" w:rsidR="00512188">
      <w:pPr>
        <w:spacing w:after="0"/>
      </w:pPr>
    </w:p>
    <w:p w:rsidRDefault="00512188" w:rsidP="00512188" w:rsidR="0051218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12188" w:rsidP="00512188" w:rsidR="0051218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12188" w:rsidP="00512188" w:rsidR="00512188">
      <w:pPr>
        <w:spacing w:after="0"/>
        <w:ind w:firstLine="708"/>
      </w:pPr>
      <w:r>
        <w:t>Uputa o pravnom lijeku:</w:t>
      </w:r>
    </w:p>
    <w:p w:rsidRDefault="00512188" w:rsidP="00512188" w:rsidR="0051218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512188" w:rsidP="00512188" w:rsidR="0051218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12188" w:rsidP="00512188" w:rsidR="00512188">
      <w:pPr>
        <w:spacing w:after="0"/>
      </w:pPr>
    </w:p>
    <w:p w:rsidRDefault="00512188" w:rsidP="00512188" w:rsidR="00512188">
      <w:pPr>
        <w:spacing w:after="0"/>
      </w:pPr>
    </w:p>
    <w:p w:rsidRDefault="00512188" w:rsidP="00512188" w:rsidR="00512188">
      <w:pPr>
        <w:spacing w:after="0"/>
      </w:pPr>
      <w:r>
        <w:t>DNA:</w:t>
      </w:r>
    </w:p>
    <w:p w:rsidRDefault="00512188" w:rsidP="00512188" w:rsidR="0051218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12188" w:rsidP="00512188" w:rsidR="0051218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512188" w:rsidP="00512188" w:rsidR="00512188">
      <w:pPr>
        <w:numPr>
          <w:ilvl w:val="0"/>
          <w:numId w:val="47"/>
        </w:numPr>
        <w:spacing w:after="0"/>
      </w:pPr>
      <w:r>
        <w:t xml:space="preserve">Dužnik TAURO d.o.o. </w:t>
      </w:r>
      <w:proofErr w:type="spellStart"/>
      <w:r>
        <w:t>Starigrad</w:t>
      </w:r>
      <w:proofErr w:type="spellEnd"/>
      <w:r>
        <w:t>, Lipanjska 11</w:t>
      </w:r>
    </w:p>
    <w:p w:rsidRDefault="00512188" w:rsidP="00512188" w:rsidR="00512188">
      <w:pPr>
        <w:numPr>
          <w:ilvl w:val="0"/>
          <w:numId w:val="47"/>
        </w:numPr>
        <w:spacing w:after="0"/>
      </w:pPr>
      <w:r>
        <w:t xml:space="preserve">Osoba ovlaštena za zastupanje – Mario </w:t>
      </w:r>
      <w:proofErr w:type="spellStart"/>
      <w:r>
        <w:t>Gerjević</w:t>
      </w:r>
      <w:proofErr w:type="spellEnd"/>
      <w:r>
        <w:t xml:space="preserve">, </w:t>
      </w:r>
      <w:proofErr w:type="spellStart"/>
      <w:r>
        <w:t>Starigrad</w:t>
      </w:r>
      <w:proofErr w:type="spellEnd"/>
      <w:r>
        <w:t>, Lipanjska ulica 11, 48 000 Koprivnica</w:t>
      </w:r>
    </w:p>
    <w:p w:rsidRDefault="00512188" w:rsidP="00512188" w:rsidR="00512188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512188" w:rsidP="00512188" w:rsidR="00512188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512188" w:rsidP="00512188" w:rsidR="00512188">
      <w:pPr>
        <w:numPr>
          <w:ilvl w:val="0"/>
          <w:numId w:val="47"/>
        </w:numPr>
        <w:spacing w:after="0"/>
      </w:pPr>
      <w:r>
        <w:t xml:space="preserve">Stečajni upravitelj- Domagoj </w:t>
      </w:r>
      <w:proofErr w:type="spellStart"/>
      <w:r>
        <w:t>Repač</w:t>
      </w:r>
      <w:proofErr w:type="spellEnd"/>
      <w:r>
        <w:t xml:space="preserve"> iz Zagreba, </w:t>
      </w:r>
      <w:proofErr w:type="spellStart"/>
      <w:r>
        <w:t>Đorđićeva</w:t>
      </w:r>
      <w:proofErr w:type="spellEnd"/>
      <w:r>
        <w:t xml:space="preserve"> 24</w:t>
      </w:r>
    </w:p>
    <w:p w:rsidRDefault="00512188" w:rsidP="00512188" w:rsidR="00512188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51218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188" w:rsidR="008333A9">
    <w:pPr>
      <w:pStyle w:val="Zaglavlje"/>
    </w:pPr>
    <w:r>
      <w:rPr>
        <w:rStyle w:val="PozadinaSvijetloCrvena"/>
        <w:shd w:fill="auto" w:color="auto" w:val="clear"/>
      </w:rPr>
      <w:t>Poslovni broj: 9 St-1054/16-5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188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326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St-1054/2016-5</izvorni_sadrzaj>
    <derivirana_varijabla naziv="DomainObject.Oznaka_1">St-1054/2016-5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TAURO društvo s ograničenom odgovornošću za poljoprivredu, proizvodnju, trgovinu i usluge</izvorni_sadrzaj>
    <derivirana_varijabla naziv="DomainObject.Predmet.ProtustrankaFormated_1">  TAURO društvo s ograničenom odgovornošću za poljoprivredu, proizvodnju, trgovinu i usluge</derivirana_varijabla>
  </DomainObject.Predmet.ProtustrankaFormated>
  <DomainObject.Predmet.ProtustrankaFormatedOIB>
    <izvorni_sadrzaj>  TAURO društvo s ograničenom odgovornošću za poljoprivredu, proizvodnju, trgovinu i usluge, OIB 56414893358</izvorni_sadrzaj>
    <derivirana_varijabla naziv="DomainObject.Predmet.ProtustrankaFormatedOIB_1">  TAURO društvo s ograničenom odgovornošću za poljoprivredu, proizvodnju, trgovinu i usluge, OIB 56414893358</derivirana_varijabla>
  </DomainObject.Predmet.ProtustrankaFormatedOIB>
  <DomainObject.Predmet.ProtustrankaFormatedWithAdress>
    <izvorni_sadrzaj> TAURO društvo s ograničenom odgovornošću za poljoprivredu, proizvodnju, trgovinu i usluge, Lipanjska 11, 48000 Starigrad</izvorni_sadrzaj>
    <derivirana_varijabla naziv="DomainObject.Predmet.ProtustrankaFormatedWithAdress_1"> TAURO društvo s ograničenom odgovornošću za poljoprivredu, proizvodnju, trgovinu i usluge, Lipanjska 11, 48000 Starigrad</derivirana_varijabla>
  </DomainObject.Predmet.ProtustrankaFormatedWithAdress>
  <DomainObject.Predmet.ProtustrankaFormatedWithAdressOIB>
    <izvorni_sadrzaj> TAURO društvo s ograničenom odgovornošću za poljoprivredu, proizvodnju, trgovinu i usluge, OIB 56414893358, Lipanjska 11, 48000 Starigrad</izvorni_sadrzaj>
    <derivirana_varijabla naziv="DomainObject.Predmet.ProtustrankaFormatedWithAdressOIB_1"> TAURO društvo s ograničenom odgovornošću za poljoprivredu, proizvodnju, trgovinu i usluge, OIB 56414893358, Lipanjska 11, 48000 Starigrad</derivirana_varijabla>
  </DomainObject.Predmet.ProtustrankaFormatedWithAdressOIB>
  <DomainObject.Predmet.ProtustrankaWithAdress>
    <izvorni_sadrzaj>TAURO društvo s ograničenom odgovornošću za poljoprivredu, proizvodnju, trgovinu i usluge Lipanjska 11, 48000 Starigrad</izvorni_sadrzaj>
    <derivirana_varijabla naziv="DomainObject.Predmet.ProtustrankaWithAdress_1">TAURO društvo s ograničenom odgovornošću za poljoprivredu, proizvodnju, trgovinu i usluge Lipanjska 11, 48000 Starigrad</derivirana_varijabla>
  </DomainObject.Predmet.ProtustrankaWithAdress>
  <DomainObject.Predmet.ProtustrankaWithAdressOIB>
    <izvorni_sadrzaj>TAURO društvo s ograničenom odgovornošću za poljoprivredu, proizvodnju, trgovinu i usluge, OIB 56414893358, Lipanjska 11, 48000 Starigrad</izvorni_sadrzaj>
    <derivirana_varijabla naziv="DomainObject.Predmet.ProtustrankaWithAdressOIB_1">TAURO društvo s ograničenom odgovornošću za poljoprivredu, proizvodnju, trgovinu i usluge, OIB 56414893358, Lipanjska 11, 48000 Starigrad</derivirana_varijabla>
  </DomainObject.Predmet.ProtustrankaWithAdressOIB>
  <DomainObject.Predmet.ProtustrankaNazivFormated>
    <izvorni_sadrzaj>TAURO društvo s ograničenom odgovornošću za poljoprivredu, proizvodnju, trgovinu i usluge</izvorni_sadrzaj>
    <derivirana_varijabla naziv="DomainObject.Predmet.ProtustrankaNazivFormated_1">TAURO društvo s ograničenom odgovornošću za poljoprivredu, proizvodnju, trgovinu i usluge</derivirana_varijabla>
  </DomainObject.Predmet.ProtustrankaNazivFormated>
  <DomainObject.Predmet.ProtustrankaNazivFormatedOIB>
    <izvorni_sadrzaj>TAURO društvo s ograničenom odgovornošću za poljoprivredu, proizvodnju, trgovinu i usluge, OIB 56414893358</izvorni_sadrzaj>
    <derivirana_varijabla naziv="DomainObject.Predmet.ProtustrankaNazivFormatedOIB_1">TAURO društvo s ograničenom odgovornošću za poljoprivredu, proizvodnju, trgovinu i usluge, OIB 56414893358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1501782.42</izvorni_sadrzaj>
    <derivirana_varijabla naziv="DomainObject.Predmet.TrenutnaVrijednost_1">1501782.42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TAURO društvo s ograničenom odgovornošću za poljoprivredu, proizvodnju, trgovinu i usluge</item>
    </izvorni_sadrzaj>
    <derivirana_varijabla naziv="DomainObject.Predmet.ProtuStrankaListFormated_1">
      <item>TAURO društvo s ograničenom odgovornošću za poljoprivredu, proizvodnju, trgovinu i usluge</item>
    </derivirana_varijabla>
  </DomainObject.Predmet.ProtuStrankaListFormated>
  <DomainObject.Predmet.ProtuStrankaListFormatedOIB>
    <izvorni_sadrzaj>
      <item>TAURO društvo s ograničenom odgovornošću za poljoprivredu, proizvodnju, trgovinu i usluge, OIB 56414893358</item>
    </izvorni_sadrzaj>
    <derivirana_varijabla naziv="DomainObject.Predmet.ProtuStrankaListFormatedOIB_1">
      <item>TAURO društvo s ograničenom odgovornošću za poljoprivredu, proizvodnju, trgovinu i usluge, OIB 56414893358</item>
    </derivirana_varijabla>
  </DomainObject.Predmet.ProtuStrankaListFormatedOIB>
  <DomainObject.Predmet.ProtuStrankaListFormatedWithAdress>
    <izvorni_sadrzaj>
      <item>TAURO društvo s ograničenom odgovornošću za poljoprivredu, proizvodnju, trgovinu i usluge, Lipanjska 11, 48000 Starigrad</item>
    </izvorni_sadrzaj>
    <derivirana_varijabla naziv="DomainObject.Predmet.ProtuStrankaListFormatedWithAdress_1">
      <item>TAURO društvo s ograničenom odgovornošću za poljoprivredu, proizvodnju, trgovinu i usluge, Lipanjska 11, 48000 Starigrad</item>
    </derivirana_varijabla>
  </DomainObject.Predmet.ProtuStrankaListFormatedWithAdress>
  <DomainObject.Predmet.ProtuStrankaListFormatedWithAdressOIB>
    <izvorni_sadrzaj>
      <item>TAURO društvo s ograničenom odgovornošću za poljoprivredu, proizvodnju, trgovinu i usluge, OIB 56414893358, Lipanjska 11, 48000 Starigrad</item>
    </izvorni_sadrzaj>
    <derivirana_varijabla naziv="DomainObject.Predmet.ProtuStrankaListFormatedWithAdressOIB_1">
      <item>TAURO društvo s ograničenom odgovornošću za poljoprivredu, proizvodnju, trgovinu i usluge, OIB 56414893358, Lipanjska 11, 48000 Starigrad</item>
    </derivirana_varijabla>
  </DomainObject.Predmet.ProtuStrankaListFormatedWithAdressOIB>
  <DomainObject.Predmet.ProtuStrankaListNazivFormated>
    <izvorni_sadrzaj>
      <item>TAURO društvo s ograničenom odgovornošću za poljoprivredu, proizvodnju, trgovinu i usluge</item>
    </izvorni_sadrzaj>
    <derivirana_varijabla naziv="DomainObject.Predmet.ProtuStrankaListNazivFormated_1">
      <item>TAURO društvo s ograničenom odgovornošću za poljoprivredu, proizvodnju, trgovinu i usluge</item>
    </derivirana_varijabla>
  </DomainObject.Predmet.ProtuStrankaListNazivFormated>
  <DomainObject.Predmet.ProtuStrankaListNazivFormatedOIB>
    <izvorni_sadrzaj>
      <item>TAURO društvo s ograničenom odgovornošću za poljoprivredu, proizvodnju, trgovinu i usluge, OIB 56414893358</item>
    </izvorni_sadrzaj>
    <derivirana_varijabla naziv="DomainObject.Predmet.ProtuStrankaListNazivFormatedOIB_1">
      <item>TAURO društvo s ograničenom odgovornošću za poljoprivredu, proizvodnju, trgovinu i usluge, OIB 56414893358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St-1054/2016-5</izvorni_sadrzaj>
    <derivirana_varijabla naziv="DomainObject.PoslovniBrojDokumenta_1">St-1054/2016-5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TAURO društvo s ograničenom odgovornošću za poljoprivredu, proizvodnju, trgovinu i usluge</izvorni_sadrzaj>
    <derivirana_varijabla naziv="DomainObject.Predmet.ProtustrankaIDrugi_1">TAURO društvo s ograničenom odgovornošću za poljoprivredu,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TAURO društvo s ograničenom odgovornošću za poljoprivredu, proizvodnju, trgovinu i usluge, OIB 56414893358, Lipanjska 11, 48000 Starigrad</izvorni_sadrzaj>
    <derivirana_varijabla naziv="DomainObject.Predmet.ProtustrankaIDrugiAdressOIB_1">TAURO društvo s ograničenom odgovornošću za poljoprivredu, proizvodnju, trgovinu i usluge, OIB 56414893358, Lipanjska 11,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TAURO društvo s ograničenom odgovornošću za poljoprivredu, proizvodnju, trgovinu i usluge</item>
      <item>Sudski registar</item>
      <item>e-oglasna ploča</item>
    </izvorni_sadrzaj>
    <derivirana_varijabla naziv="DomainObject.Predmet.SudioniciListNaziv_1">
      <item>Financijska agencija</item>
      <item>TAURO društvo s ograničenom odgovornošću za poljoprivredu,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TAURO društvo s ograničenom odgovornošću za poljoprivredu, proizvodnju, trgovinu i usluge, OIB 56414893358, Lipanjska 11,48000 Starigrad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TAURO društvo s ograničenom odgovornošću za poljoprivredu, proizvodnju, trgovinu i usluge, OIB 56414893358, Lipanjska 11,48000 Starigrad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EC08D8-DEBC-4524-85AD-353800708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2769</properties:Characters>
  <properties:Lines>83</properties:Lines>
  <properties:Paragraphs>29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2017-03-29T08:12:00Z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St-1054/2016-5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