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9157" w14:paraId="dc3915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D555C8">
        <w:t>5689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D555C8">
        <w:t>FINESA d.o.o. Sesvete, Ulica Ciklama 29, OIB: 09414531841</w:t>
      </w:r>
      <w:r w:rsidR="00EB248A">
        <w:t>,</w:t>
      </w:r>
      <w:r w:rsidR="00CE28EB">
        <w:t xml:space="preserve"> </w:t>
      </w:r>
      <w:r w:rsidRPr="00AF1EFD">
        <w:t xml:space="preserve">dana </w:t>
      </w:r>
      <w:r w:rsidR="00A61F3B">
        <w:t>8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D555C8">
        <w:t>FINESA d.o.o. Sesvete, Ulica Ciklama 29, OIB: 09414531841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A61F3B">
        <w:t>8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A61F3B">
        <w:t>08</w:t>
      </w:r>
      <w:r w:rsidR="00793EF3">
        <w:t>,</w:t>
      </w:r>
      <w:r w:rsidR="00A61F3B">
        <w:t>3</w:t>
      </w:r>
      <w:r w:rsidR="00793EF3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D555C8">
        <w:t>Ivan Hudoletnjak, Ivanec, Zavojna ulica 3, OIB: 80924395653.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D555C8">
        <w:t>FINESA d.o.o. Sesvete, Ulica Ciklama 29, OIB: 09414531841,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A61F3B">
        <w:t>8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D555C8">
        <w:t>FINESA d.o.o. Sesvete, Ulica Ciklama 29, OIB: 09414531841,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D555C8">
        <w:t>FINESA d.o.o. Sesvete, Ulica Ciklama 29, OIB: 09414531841,</w:t>
      </w:r>
      <w:r w:rsidR="00195338">
        <w:t xml:space="preserve"> dana </w:t>
      </w:r>
      <w:r w:rsidR="00A61F3B">
        <w:t>6.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EB248A">
        <w:t>4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A61F3B">
        <w:t>8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3BA2">
        <w:t xml:space="preserve"> 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003BA2" w:rsidR="00003BA2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D555C8">
        <w:t>Sesvete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D555C8">
        <w:t>Ivan Hudoletnjak, Ivanec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99F" w:rsidR="001B099F">
      <w:r>
        <w:separator/>
      </w:r>
    </w:p>
  </w:endnote>
  <w:endnote w:id="0" w:type="continuationSeparator">
    <w:p w:rsidRDefault="001B099F" w:rsidR="001B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99F" w:rsidR="001B099F">
      <w:r>
        <w:separator/>
      </w:r>
    </w:p>
  </w:footnote>
  <w:footnote w:id="0" w:type="continuationSeparator">
    <w:p w:rsidRDefault="001B099F" w:rsidR="001B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3B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D555C8">
      <w:t>5689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3BA2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654C3"/>
    <w:rsid w:val="007861DF"/>
    <w:rsid w:val="00793EF3"/>
    <w:rsid w:val="007A550F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B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B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B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B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3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B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B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B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B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5689</izvorni_sadrzaj>
    <derivirana_varijabla naziv="DomainObject.Predmet.Broj_1">5689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St-5689/2015</izvorni_sadrzaj>
    <derivirana_varijabla naziv="DomainObject.Predmet.OznakaBroj_1">St-5689/2015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FINESA d.o.o. zastupanog po punomoćniku Marko Gluhak</izvorni_sadrzaj>
    <derivirana_varijabla naziv="DomainObject.Predmet.ProtustrankaFormated_1">  FINESA d.o.o. zastupanog po punomoćniku Marko Gluhak</derivirana_varijabla>
  </DomainObject.Predmet.ProtustrankaFormated>
  <DomainObject.Predmet.ProtustrankaFormatedOIB>
    <izvorni_sadrzaj>  FINESA d.o.o., OIB 09414531841 zastupanog po punomoćniku Marko Gluhak</izvorni_sadrzaj>
    <derivirana_varijabla naziv="DomainObject.Predmet.ProtustrankaFormatedOIB_1">  FINESA d.o.o., OIB 09414531841 zastupanog po punomoćniku Marko Gluhak</derivirana_varijabla>
  </DomainObject.Predmet.ProtustrankaFormatedOIB>
  <DomainObject.Predmet.ProtustrankaFormatedWithAdress>
    <izvorni_sadrzaj> FINESA d.o.o., Ulica Ciklama 29, 10360 Sesvete zastupanog po punomoćniku Marko Gluhak</izvorni_sadrzaj>
    <derivirana_varijabla naziv="DomainObject.Predmet.ProtustrankaFormatedWithAdress_1"> FINESA d.o.o., Ulica Ciklama 29, 10360 Sesvete zastupanog po punomoćniku Marko Gluhak</derivirana_varijabla>
  </DomainObject.Predmet.ProtustrankaFormatedWithAdress>
  <DomainObject.Predmet.ProtustrankaFormatedWithAdressOIB>
    <izvorni_sadrzaj> FINESA d.o.o., OIB 09414531841, Ulica Ciklama 29, 10360 Sesvete zastupanog po punomoćniku Marko Gluhak</izvorni_sadrzaj>
    <derivirana_varijabla naziv="DomainObject.Predmet.ProtustrankaFormatedWithAdressOIB_1"> FINESA d.o.o., OIB 09414531841, Ulica Ciklama 29, 10360 Sesvete zastupanog po punomoćniku Marko Gluhak</derivirana_varijabla>
  </DomainObject.Predmet.ProtustrankaFormatedWithAdressOIB>
  <DomainObject.Predmet.ProtustrankaWithAdress>
    <izvorni_sadrzaj>FINESA d.o.o. Ulica Ciklama 29, 10360 Sesvete</izvorni_sadrzaj>
    <derivirana_varijabla naziv="DomainObject.Predmet.ProtustrankaWithAdress_1">FINESA d.o.o. Ulica Ciklama 29, 10360 Sesvete</derivirana_varijabla>
  </DomainObject.Predmet.ProtustrankaWithAdress>
  <DomainObject.Predmet.ProtustrankaWithAdressOIB>
    <izvorni_sadrzaj>FINESA d.o.o., OIB 09414531841, Ulica Ciklama 29, 10360 Sesvete</izvorni_sadrzaj>
    <derivirana_varijabla naziv="DomainObject.Predmet.ProtustrankaWithAdressOIB_1">FINESA d.o.o., OIB 09414531841, Ulica Ciklama 29, 10360 Sesvete</derivirana_varijabla>
  </DomainObject.Predmet.ProtustrankaWithAdressOIB>
  <DomainObject.Predmet.ProtustrankaNazivFormated>
    <izvorni_sadrzaj>FINESA d.o.o.</izvorni_sadrzaj>
    <derivirana_varijabla naziv="DomainObject.Predmet.ProtustrankaNazivFormated_1">FINESA d.o.o.</derivirana_varijabla>
  </DomainObject.Predmet.ProtustrankaNazivFormated>
  <DomainObject.Predmet.ProtustrankaNazivFormatedOIB>
    <izvorni_sadrzaj>FINESA d.o.o., OIB 09414531841</izvorni_sadrzaj>
    <derivirana_varijabla naziv="DomainObject.Predmet.ProtustrankaNazivFormatedOIB_1">FINESA d.o.o., OIB 09414531841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FINESA d.o.o. zastupanog po punomoćniku Marko Gluhak</item>
    </izvorni_sadrzaj>
    <derivirana_varijabla naziv="DomainObject.Predmet.ProtuStrankaListFormated_1">
      <item>FINESA d.o.o. zastupanog po punomoćniku Marko Gluhak</item>
    </derivirana_varijabla>
  </DomainObject.Predmet.ProtuStrankaListFormated>
  <DomainObject.Predmet.ProtuStrankaListFormatedOIB>
    <izvorni_sadrzaj>
      <item>FINESA d.o.o., OIB 09414531841 zastupanog po punomoćniku Marko Gluhak</item>
    </izvorni_sadrzaj>
    <derivirana_varijabla naziv="DomainObject.Predmet.ProtuStrankaListFormatedOIB_1">
      <item>FINESA d.o.o., OIB 09414531841 zastupanog po punomoćniku Marko Gluhak</item>
    </derivirana_varijabla>
  </DomainObject.Predmet.ProtuStrankaListFormatedOIB>
  <DomainObject.Predmet.ProtuStrankaListFormatedWithAdress>
    <izvorni_sadrzaj>
      <item>FINESA d.o.o., Ulica Ciklama 29, 10360 Sesvete zastupanog po punomoćniku Marko Gluhak</item>
    </izvorni_sadrzaj>
    <derivirana_varijabla naziv="DomainObject.Predmet.ProtuStrankaListFormatedWithAdress_1">
      <item>FINESA d.o.o., Ulica Ciklama 29, 10360 Sesvete zastupanog po punomoćniku Marko Gluhak</item>
    </derivirana_varijabla>
  </DomainObject.Predmet.ProtuStrankaListFormatedWithAdress>
  <DomainObject.Predmet.ProtuStrankaListFormatedWithAdressOIB>
    <izvorni_sadrzaj>
      <item>FINESA d.o.o., OIB 09414531841, Ulica Ciklama 29, 10360 Sesvete zastupanog po punomoćniku Marko Gluhak</item>
    </izvorni_sadrzaj>
    <derivirana_varijabla naziv="DomainObject.Predmet.ProtuStrankaListFormatedWithAdressOIB_1">
      <item>FINESA d.o.o., OIB 09414531841, Ulica Ciklama 29, 10360 Sesvete zastupanog po punomoćniku Marko Gluhak</item>
    </derivirana_varijabla>
  </DomainObject.Predmet.ProtuStrankaListFormatedWithAdressOIB>
  <DomainObject.Predmet.ProtuStrankaListNazivFormated>
    <izvorni_sadrzaj>
      <item>FINESA d.o.o.</item>
    </izvorni_sadrzaj>
    <derivirana_varijabla naziv="DomainObject.Predmet.ProtuStrankaListNazivFormated_1">
      <item>FINESA d.o.o.</item>
    </derivirana_varijabla>
  </DomainObject.Predmet.ProtuStrankaListNazivFormated>
  <DomainObject.Predmet.ProtuStrankaListNazivFormatedOIB>
    <izvorni_sadrzaj>
      <item>FINESA d.o.o., OIB 09414531841</item>
    </izvorni_sadrzaj>
    <derivirana_varijabla naziv="DomainObject.Predmet.ProtuStrankaListNazivFormatedOIB_1">
      <item>FINESA d.o.o., OIB 09414531841</item>
    </derivirana_varijabla>
  </DomainObject.Predmet.ProtuStrankaListNazivFormatedOIB>
  <DomainObject.Predmet.OstaliListFormated>
    <izvorni_sadrzaj>
      <item>Marko Gluhak punomoćnik sudionika u postupku FINESA d.o.o.</item>
    </izvorni_sadrzaj>
    <derivirana_varijabla naziv="DomainObject.Predmet.OstaliListFormated_1">
      <item>Marko Gluhak punomoćnik sudionika u postupku FINESA d.o.o.</item>
    </derivirana_varijabla>
  </DomainObject.Predmet.OstaliListFormated>
  <DomainObject.Predmet.OstaliListFormatedOIB>
    <izvorni_sadrzaj>
      <item>Marko Gluhak, OIB 55952836527 punomoćnik sudionika u postupku FINESA d.o.o.</item>
    </izvorni_sadrzaj>
    <derivirana_varijabla naziv="DomainObject.Predmet.OstaliListFormatedOIB_1">
      <item>Marko Gluhak, OIB 55952836527 punomoćnik sudionika u postupku FINESA d.o.o.</item>
    </derivirana_varijabla>
  </DomainObject.Predmet.OstaliListFormatedOIB>
  <DomainObject.Predmet.OstaliListFormatedWithAdress>
    <izvorni_sadrzaj>
      <item>Marko Gluhak, Brestovečka 124, 10360 Sesvete punomoćnik sudionika u postupku FINESA d.o.o.</item>
    </izvorni_sadrzaj>
    <derivirana_varijabla naziv="DomainObject.Predmet.OstaliListFormatedWithAdress_1">
      <item>Marko Gluhak, Brestovečka 124, 10360 Sesvete punomoćnik sudionika u postupku FINESA d.o.o.</item>
    </derivirana_varijabla>
  </DomainObject.Predmet.OstaliListFormatedWithAdress>
  <DomainObject.Predmet.OstaliListFormatedWithAdressOIB>
    <izvorni_sadrzaj>
      <item>Marko Gluhak, OIB 55952836527, Brestovečka 124, 10360 Sesvete punomoćnik sudionika u postupku FINESA d.o.o.</item>
    </izvorni_sadrzaj>
    <derivirana_varijabla naziv="DomainObject.Predmet.OstaliListFormatedWithAdressOIB_1">
      <item>Marko Gluhak, OIB 55952836527, Brestovečka 124, 10360 Sesvete punomoćnik sudionika u postupku FINESA d.o.o.</item>
    </derivirana_varijabla>
  </DomainObject.Predmet.OstaliListFormatedWithAdressOIB>
  <DomainObject.Predmet.OstaliListNazivFormated>
    <izvorni_sadrzaj>
      <item>Marko Gluhak</item>
    </izvorni_sadrzaj>
    <derivirana_varijabla naziv="DomainObject.Predmet.OstaliListNazivFormated_1">
      <item>Marko Gluhak</item>
    </derivirana_varijabla>
  </DomainObject.Predmet.OstaliListNazivFormated>
  <DomainObject.Predmet.OstaliListNazivFormatedOIB>
    <izvorni_sadrzaj>
      <item>Marko Gluhak, OIB 55952836527</item>
    </izvorni_sadrzaj>
    <derivirana_varijabla naziv="DomainObject.Predmet.OstaliListNazivFormatedOIB_1">
      <item>Marko Gluhak, OIB 55952836527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FINESA d.o.o.</izvorni_sadrzaj>
    <derivirana_varijabla naziv="DomainObject.Predmet.ProtustrankaIDrugi_1">FINESA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FINESA d.o.o., OIB 09414531841, Ulica Ciklama 29, 10360 Sesvete</izvorni_sadrzaj>
    <derivirana_varijabla naziv="DomainObject.Predmet.ProtustrankaIDrugiAdressOIB_1">FINESA d.o.o., OIB 09414531841, Ulica Ciklama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FINESA d.o.o.</item>
      <item>Marko Gluhak</item>
    </izvorni_sadrzaj>
    <derivirana_varijabla naziv="DomainObject.Predmet.SudioniciListNaziv_1">
      <item>FINA Regionalni centar Zagreb</item>
      <item>FINESA d.o.o.</item>
      <item>Marko Gluhak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FINESA d.o.o., OIB 09414531841, Ulica Ciklama 29,10360 Sesvete</item>
      <item>Marko Gluhak, OIB 55952836527, Brestovečka 124,10360 Sesvete</item>
    </izvorni_sadrzaj>
    <derivirana_varijabla naziv="DomainObject.Predmet.SudioniciListAdressOIB_1">
      <item>FINA Regionalni centar Zagreb, OIB 85821130368, Trg svibanjskih žrtava 1995. br.1,10000 Zagreb</item>
      <item>FINESA d.o.o., OIB 09414531841, Ulica Ciklama 29,10360 Sesvete</item>
      <item>Marko Gluhak, OIB 55952836527, Brestovečka 124,10360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09414531841</item>
      <item>, OIB 55952836527</item>
    </izvorni_sadrzaj>
    <derivirana_varijabla naziv="DomainObject.Predmet.SudioniciListNazivOIB_1">
      <item>, OIB 85821130368</item>
      <item>, OIB 09414531841</item>
      <item>, OIB 55952836527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500</properties:Words>
  <properties:Characters>2712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2016-03-08T07:21:00Z</dcterms:created>
  <dc:creator>Korisnik</dc:creator>
  <cp:lastModifiedBy>Draženka Prpić</cp:lastModifiedBy>
  <cp:lastPrinted>2016-03-08T07:22:00Z</cp:lastPrinted>
  <dcterms:modified xmlns:xsi="http://www.w3.org/2001/XMLSchema-instance" xsi:type="dcterms:W3CDTF">2016-03-08T07:22:00Z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