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802c" w14:paraId="23f802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855AE0">
        <w:t>1030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</w:t>
      </w:r>
      <w:r w:rsidR="00D75EEF">
        <w:t>Podružnica Karlovac, Ul. Pavla Vitezovića 1, Karlovac</w:t>
      </w:r>
      <w:r>
        <w:t>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8C42D3">
        <w:t>PATER ET FILIUS j.d.o.o. za ugostiteljstvo i usluge, Karlovac, Ivana Gundulića 5, MBS: 080932352, OIB: 29212905165,</w:t>
      </w:r>
      <w:r>
        <w:t xml:space="preserve"> dana 1</w:t>
      </w:r>
      <w:r w:rsidR="003E0B42">
        <w:t>8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8C42D3">
        <w:t>PATER ET FILIUS j.d.o.o. za ugostiteljstvo i usluge, Karlovac, Ivana Gundulića 5, MBS: 080932352, OIB: 29212905165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FB3DF2" w:rsidR="00D02C9E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FB3DF2" w:rsidRPr="00B03FBD">
        <w:t xml:space="preserve">Mladen Beljo, </w:t>
      </w:r>
      <w:r w:rsidR="00FB3DF2">
        <w:t>Vinkovci</w:t>
      </w:r>
      <w:r w:rsidR="00FB3DF2" w:rsidRPr="00B03FBD">
        <w:t xml:space="preserve">, </w:t>
      </w:r>
      <w:r w:rsidR="00FB3DF2">
        <w:t>Antuna Mihanovića 1</w:t>
      </w:r>
      <w:r w:rsidR="00FB3DF2" w:rsidRPr="00B03FBD">
        <w:t>, OIB</w:t>
      </w:r>
      <w:r w:rsidR="00FB3DF2">
        <w:t>:</w:t>
      </w:r>
      <w:r w:rsidR="00FB3DF2" w:rsidRPr="00B03FBD">
        <w:t xml:space="preserve"> 76591147167</w:t>
      </w:r>
      <w:r w:rsidR="00FB3DF2">
        <w:t>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8C42D3">
        <w:t>PATER ET FILIUS j.d.o.o. za ugostiteljstvo i usluge, Karlovac, Ivana Gundulića 5, MBS: 080932352, OIB: 29212905165</w:t>
      </w:r>
      <w:r w:rsidR="00FF1E09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</w:t>
      </w:r>
      <w:r w:rsidR="00D75EEF">
        <w:t>Podružnica Karlovac, Ul. Pavla Vitezovića 1, Karlovac</w:t>
      </w:r>
      <w:r w:rsidR="00F26EE9">
        <w:t>, OIB</w:t>
      </w:r>
      <w:r w:rsidR="00351805">
        <w:t>:</w:t>
      </w:r>
      <w:r w:rsidR="00F26EE9">
        <w:t xml:space="preserve"> 85821130368, </w:t>
      </w:r>
      <w:r w:rsidR="00A60375">
        <w:t>podnijela je dana 21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</w:t>
      </w:r>
      <w:r w:rsidR="008C42D3">
        <w:t>PATER ET FILIUS j.d.o.o. za ugostiteljstvo i usluge, Karlovac, Ivana Gundulića 5, MBS: 080932352, OIB: 29212905165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10</w:t>
      </w:r>
      <w:r w:rsidR="00855AE0">
        <w:t>30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CF7022">
        <w:t>6</w:t>
      </w:r>
      <w:r>
        <w:t>. svibnja 2016. godine objavio oglas na mrežnoj stranici e-Oglasna ploča sudova pod poslovnim brojem St-</w:t>
      </w:r>
      <w:r w:rsidR="00626C97">
        <w:t>10</w:t>
      </w:r>
      <w:r w:rsidR="00855AE0">
        <w:t>30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3E0B42">
        <w:t>8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064C95" w:rsidP="009A079B" w:rsidR="009A079B">
      <w:pPr>
        <w:pStyle w:val="Tijeloteksta"/>
        <w:numPr>
          <w:ilvl w:val="0"/>
          <w:numId w:val="1"/>
        </w:numPr>
        <w:jc w:val="left"/>
      </w:pPr>
      <w:r>
        <w:t>Kal. 15</w:t>
      </w:r>
      <w:r w:rsidR="009A079B"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2F2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046E13"/>
    <w:rsid w:val="00064C95"/>
    <w:rsid w:val="00107218"/>
    <w:rsid w:val="00133A91"/>
    <w:rsid w:val="00196B14"/>
    <w:rsid w:val="001B7998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AE0"/>
    <w:rsid w:val="00855C96"/>
    <w:rsid w:val="008761FA"/>
    <w:rsid w:val="00882C55"/>
    <w:rsid w:val="008A1EAC"/>
    <w:rsid w:val="008B52F2"/>
    <w:rsid w:val="008C42D3"/>
    <w:rsid w:val="008C4C2F"/>
    <w:rsid w:val="008D09CA"/>
    <w:rsid w:val="009041C6"/>
    <w:rsid w:val="00977BE7"/>
    <w:rsid w:val="00987572"/>
    <w:rsid w:val="009A079B"/>
    <w:rsid w:val="00A35A69"/>
    <w:rsid w:val="00A5754A"/>
    <w:rsid w:val="00A60375"/>
    <w:rsid w:val="00AC2EA2"/>
    <w:rsid w:val="00AE6351"/>
    <w:rsid w:val="00B447A0"/>
    <w:rsid w:val="00B80AFD"/>
    <w:rsid w:val="00B82754"/>
    <w:rsid w:val="00BA5F49"/>
    <w:rsid w:val="00BB1CF1"/>
    <w:rsid w:val="00C27877"/>
    <w:rsid w:val="00C3775B"/>
    <w:rsid w:val="00C76E52"/>
    <w:rsid w:val="00C818C4"/>
    <w:rsid w:val="00C824FB"/>
    <w:rsid w:val="00CC09E0"/>
    <w:rsid w:val="00CD09EC"/>
    <w:rsid w:val="00CF7022"/>
    <w:rsid w:val="00D02C9E"/>
    <w:rsid w:val="00D21A2C"/>
    <w:rsid w:val="00D5170D"/>
    <w:rsid w:val="00D60AEF"/>
    <w:rsid w:val="00D75E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856B5"/>
    <w:rsid w:val="00FA206B"/>
    <w:rsid w:val="00FB3DF2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5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B52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B52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2F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2F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5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B52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B52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2F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2F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St-1030/2016</izvorni_sadrzaj>
    <derivirana_varijabla naziv="DomainObject.Predmet.OznakaBroj_1">St-1030/2016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PATER ET FILIUS j.d.o.o.</izvorni_sadrzaj>
    <derivirana_varijabla naziv="DomainObject.Predmet.ProtustrankaFormated_1">  PATER ET FILIUS j.d.o.o.</derivirana_varijabla>
  </DomainObject.Predmet.ProtustrankaFormated>
  <DomainObject.Predmet.ProtustrankaFormatedOIB>
    <izvorni_sadrzaj>  PATER ET FILIUS j.d.o.o., OIB 29212905165</izvorni_sadrzaj>
    <derivirana_varijabla naziv="DomainObject.Predmet.ProtustrankaFormatedOIB_1">  PATER ET FILIUS j.d.o.o., OIB 29212905165</derivirana_varijabla>
  </DomainObject.Predmet.ProtustrankaFormatedOIB>
  <DomainObject.Predmet.ProtustrankaFormatedWithAdress>
    <izvorni_sadrzaj> PATER ET FILIUS j.d.o.o., Ivana Gundulića 5, 47000 Karlovac</izvorni_sadrzaj>
    <derivirana_varijabla naziv="DomainObject.Predmet.ProtustrankaFormatedWithAdress_1"> PATER ET FILIUS j.d.o.o., Ivana Gundulića 5, 47000 Karlovac</derivirana_varijabla>
  </DomainObject.Predmet.ProtustrankaFormatedWithAdress>
  <DomainObject.Predmet.ProtustrankaFormatedWithAdressOIB>
    <izvorni_sadrzaj> PATER ET FILIUS j.d.o.o., OIB 29212905165, Ivana Gundulića 5, 47000 Karlovac</izvorni_sadrzaj>
    <derivirana_varijabla naziv="DomainObject.Predmet.ProtustrankaFormatedWithAdressOIB_1"> PATER ET FILIUS j.d.o.o., OIB 29212905165, Ivana Gundulića 5, 47000 Karlovac</derivirana_varijabla>
  </DomainObject.Predmet.ProtustrankaFormatedWithAdressOIB>
  <DomainObject.Predmet.ProtustrankaWithAdress>
    <izvorni_sadrzaj>PATER ET FILIUS j.d.o.o. Ivana Gundulića 5, 47000 Karlovac</izvorni_sadrzaj>
    <derivirana_varijabla naziv="DomainObject.Predmet.ProtustrankaWithAdress_1">PATER ET FILIUS j.d.o.o. Ivana Gundulića 5, 47000 Karlovac</derivirana_varijabla>
  </DomainObject.Predmet.ProtustrankaWithAdress>
  <DomainObject.Predmet.ProtustrankaWithAdressOIB>
    <izvorni_sadrzaj>PATER ET FILIUS j.d.o.o., OIB 29212905165, Ivana Gundulića 5, 47000 Karlovac</izvorni_sadrzaj>
    <derivirana_varijabla naziv="DomainObject.Predmet.ProtustrankaWithAdressOIB_1">PATER ET FILIUS j.d.o.o., OIB 29212905165, Ivana Gundulića 5, 47000 Karlovac</derivirana_varijabla>
  </DomainObject.Predmet.ProtustrankaWithAdressOIB>
  <DomainObject.Predmet.ProtustrankaNazivFormated>
    <izvorni_sadrzaj>PATER ET FILIUS j.d.o.o.</izvorni_sadrzaj>
    <derivirana_varijabla naziv="DomainObject.Predmet.ProtustrankaNazivFormated_1">PATER ET FILIUS j.d.o.o.</derivirana_varijabla>
  </DomainObject.Predmet.ProtustrankaNazivFormated>
  <DomainObject.Predmet.ProtustrankaNazivFormatedOIB>
    <izvorni_sadrzaj>PATER ET FILIUS j.d.o.o., OIB 29212905165</izvorni_sadrzaj>
    <derivirana_varijabla naziv="DomainObject.Predmet.ProtustrankaNazivFormatedOIB_1">PATER ET FILIUS j.d.o.o., OIB 29212905165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PATER ET FILIUS j.d.o.o.</item>
    </izvorni_sadrzaj>
    <derivirana_varijabla naziv="DomainObject.Predmet.ProtuStrankaListFormated_1">
      <item>PATER ET FILIUS j.d.o.o.</item>
    </derivirana_varijabla>
  </DomainObject.Predmet.ProtuStrankaListFormated>
  <DomainObject.Predmet.ProtuStrankaListFormatedOIB>
    <izvorni_sadrzaj>
      <item>PATER ET FILIUS j.d.o.o., OIB 29212905165</item>
    </izvorni_sadrzaj>
    <derivirana_varijabla naziv="DomainObject.Predmet.ProtuStrankaListFormatedOIB_1">
      <item>PATER ET FILIUS j.d.o.o., OIB 29212905165</item>
    </derivirana_varijabla>
  </DomainObject.Predmet.ProtuStrankaListFormatedOIB>
  <DomainObject.Predmet.ProtuStrankaListFormatedWithAdress>
    <izvorni_sadrzaj>
      <item>PATER ET FILIUS j.d.o.o., Ivana Gundulića 5, 47000 Karlovac</item>
    </izvorni_sadrzaj>
    <derivirana_varijabla naziv="DomainObject.Predmet.ProtuStrankaListFormatedWithAdress_1">
      <item>PATER ET FILIUS j.d.o.o., Ivana Gundulića 5, 47000 Karlovac</item>
    </derivirana_varijabla>
  </DomainObject.Predmet.ProtuStrankaListFormatedWithAdress>
  <DomainObject.Predmet.ProtuStrankaListFormatedWithAdressOIB>
    <izvorni_sadrzaj>
      <item>PATER ET FILIUS j.d.o.o., OIB 29212905165, Ivana Gundulića 5, 47000 Karlovac</item>
    </izvorni_sadrzaj>
    <derivirana_varijabla naziv="DomainObject.Predmet.ProtuStrankaListFormatedWithAdressOIB_1">
      <item>PATER ET FILIUS j.d.o.o., OIB 29212905165, Ivana Gundulića 5, 47000 Karlovac</item>
    </derivirana_varijabla>
  </DomainObject.Predmet.ProtuStrankaListFormatedWithAdressOIB>
  <DomainObject.Predmet.ProtuStrankaListNazivFormated>
    <izvorni_sadrzaj>
      <item>PATER ET FILIUS j.d.o.o.</item>
    </izvorni_sadrzaj>
    <derivirana_varijabla naziv="DomainObject.Predmet.ProtuStrankaListNazivFormated_1">
      <item>PATER ET FILIUS j.d.o.o.</item>
    </derivirana_varijabla>
  </DomainObject.Predmet.ProtuStrankaListNazivFormated>
  <DomainObject.Predmet.ProtuStrankaListNazivFormatedOIB>
    <izvorni_sadrzaj>
      <item>PATER ET FILIUS j.d.o.o., OIB 29212905165</item>
    </izvorni_sadrzaj>
    <derivirana_varijabla naziv="DomainObject.Predmet.ProtuStrankaListNazivFormatedOIB_1">
      <item>PATER ET FILIUS j.d.o.o., OIB 29212905165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PATER ET FILIUS j.d.o.o.</izvorni_sadrzaj>
    <derivirana_varijabla naziv="DomainObject.Predmet.ProtustrankaIDrugi_1">PATER ET FILIUS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PATER ET FILIUS j.d.o.o., OIB 29212905165, Ivana Gundulića 5, 47000 Karlovac</izvorni_sadrzaj>
    <derivirana_varijabla naziv="DomainObject.Predmet.ProtustrankaIDrugiAdressOIB_1">PATER ET FILIUS j.d.o.o., OIB 29212905165, Ivana Gundulića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PATER ET FILIUS j.d.o.o.</item>
      <item>Fina, regionalni centar Zagreb, podružnica Karlovac</item>
    </izvorni_sadrzaj>
    <derivirana_varijabla naziv="DomainObject.Predmet.SudioniciListNaziv_1">
      <item>PATER ET FILIUS j.d.o.o.</item>
      <item>Fina, regionalni centar Zagreb, podružnica Karlovac</item>
    </derivirana_varijabla>
  </DomainObject.Predmet.SudioniciListNaziv>
  <DomainObject.Predmet.SudioniciListAdressOIB>
    <izvorni_sadrzaj>
      <item>PATER ET FILIUS j.d.o.o., OIB 29212905165, Ivana Gundulića 5,47000 Karlovac</item>
      <item>Fina, regionalni centar Zagreb, podružnica Karlovac, OIB 85821130368, Vitezovićeva 1,47000 Karlovac</item>
    </izvorni_sadrzaj>
    <derivirana_varijabla naziv="DomainObject.Predmet.SudioniciListAdressOIB_1">
      <item>PATER ET FILIUS j.d.o.o., OIB 29212905165, Ivana Gundulića 5,47000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29212905165</item>
      <item>, OIB 85821130368</item>
    </izvorni_sadrzaj>
    <derivirana_varijabla naziv="DomainObject.Predmet.SudioniciListNazivOIB_1">
      <item>, OIB 29212905165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5477D-D65C-4407-BE09-E080E1E5E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2636</properties:Characters>
  <properties:Lines>96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2016-08-18T05:08:00Z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2016-08-18T07:13:00Z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