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0987" w14:paraId="5330987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B16A8C">
        <w:t>234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B16A8C">
        <w:t>SPORTSPOT j.d.o.o. za trgovinu i usluge, Zagreb, Puljska 1, MBS: 080878553, OIB: 93800824693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6D589B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B16A8C">
        <w:t>SPORTSPOT j.d.o.o. za trgovinu i usluge, Zagreb, Puljska 1, MBS: 080878553, OIB: 93800824693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B16A8C">
        <w:t>Nada Reljić, Slavonski Brod, Nas. A. Hebranga 7/9, OIB: 63776354688.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B16A8C">
        <w:t>SPORTSPOT j.d.o.o. za trgovinu i usluge, Zagreb, Puljska 1, MBS: 080878553, OIB: 93800824693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D247B1">
        <w:t>Zagrebu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AB0B1F">
        <w:t>8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B16A8C">
        <w:t xml:space="preserve">SPORTSPOT j.d.o.o. za trgovinu i usluge, Zagreb, Puljska 1, MBS: 080878553, OIB: 93800824693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lastRenderedPageBreak/>
        <w:t>6 St-</w:t>
      </w:r>
      <w:r w:rsidR="00B16A8C">
        <w:t>234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AB0B1F">
        <w:t>8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D247B1">
        <w:t>18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D247B1">
        <w:t>18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1DBB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0B1F"/>
    <w:rsid w:val="00AB5688"/>
    <w:rsid w:val="00AE144D"/>
    <w:rsid w:val="00AE7592"/>
    <w:rsid w:val="00AF3B55"/>
    <w:rsid w:val="00AF755B"/>
    <w:rsid w:val="00B02668"/>
    <w:rsid w:val="00B121FD"/>
    <w:rsid w:val="00B16A8C"/>
    <w:rsid w:val="00B2201F"/>
    <w:rsid w:val="00B34EA0"/>
    <w:rsid w:val="00B51DBB"/>
    <w:rsid w:val="00B5552B"/>
    <w:rsid w:val="00B56458"/>
    <w:rsid w:val="00B5690D"/>
    <w:rsid w:val="00B60142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SPORTSPOT j.d.o.o. za trgovinu i usluge</izvorni_sadrzaj>
    <derivirana_varijabla naziv="DomainObject.Predmet.ProtustrankaFormated_1">  SPORTSPOT j.d.o.o. za trgovinu i usluge</derivirana_varijabla>
  </DomainObject.Predmet.ProtustrankaFormated>
  <DomainObject.Predmet.ProtustrankaFormatedOIB>
    <izvorni_sadrzaj>  SPORTSPOT j.d.o.o. za trgovinu i usluge, OIB 93800824693</izvorni_sadrzaj>
    <derivirana_varijabla naziv="DomainObject.Predmet.ProtustrankaFormatedOIB_1">  SPORTSPOT j.d.o.o. za trgovinu i usluge, OIB 93800824693</derivirana_varijabla>
  </DomainObject.Predmet.ProtustrankaFormatedOIB>
  <DomainObject.Predmet.ProtustrankaFormatedWithAdress>
    <izvorni_sadrzaj> SPORTSPOT j.d.o.o. za trgovinu i usluge, Puljska 1, 10000 Zagreb</izvorni_sadrzaj>
    <derivirana_varijabla naziv="DomainObject.Predmet.ProtustrankaFormatedWithAdress_1"> SPORTSPOT j.d.o.o. za trgovinu i usluge, Puljska 1, 10000 Zagreb</derivirana_varijabla>
  </DomainObject.Predmet.ProtustrankaFormatedWithAdress>
  <DomainObject.Predmet.ProtustrankaFormatedWithAdressOIB>
    <izvorni_sadrzaj> SPORTSPOT j.d.o.o. za trgovinu i usluge, OIB 93800824693, Puljska 1, 10000 Zagreb</izvorni_sadrzaj>
    <derivirana_varijabla naziv="DomainObject.Predmet.ProtustrankaFormatedWithAdressOIB_1"> SPORTSPOT j.d.o.o. za trgovinu i usluge, OIB 93800824693, Puljska 1, 10000 Zagreb</derivirana_varijabla>
  </DomainObject.Predmet.ProtustrankaFormatedWithAdressOIB>
  <DomainObject.Predmet.ProtustrankaWithAdress>
    <izvorni_sadrzaj>SPORTSPOT j.d.o.o. za trgovinu i usluge Puljska 1, 10000 Zagreb</izvorni_sadrzaj>
    <derivirana_varijabla naziv="DomainObject.Predmet.ProtustrankaWithAdress_1">SPORTSPOT j.d.o.o. za trgovinu i usluge Puljska 1, 10000 Zagreb</derivirana_varijabla>
  </DomainObject.Predmet.ProtustrankaWithAdress>
  <DomainObject.Predmet.ProtustrankaWithAdressOIB>
    <izvorni_sadrzaj>SPORTSPOT j.d.o.o. za trgovinu i usluge, OIB 93800824693, Puljska 1, 10000 Zagreb</izvorni_sadrzaj>
    <derivirana_varijabla naziv="DomainObject.Predmet.ProtustrankaWithAdressOIB_1">SPORTSPOT j.d.o.o. za trgovinu i usluge, OIB 93800824693, Puljska 1, 10000 Zagreb</derivirana_varijabla>
  </DomainObject.Predmet.ProtustrankaWithAdressOIB>
  <DomainObject.Predmet.ProtustrankaNazivFormated>
    <izvorni_sadrzaj>SPORTSPOT j.d.o.o. za trgovinu i usluge</izvorni_sadrzaj>
    <derivirana_varijabla naziv="DomainObject.Predmet.ProtustrankaNazivFormated_1">SPORTSPOT j.d.o.o. za trgovinu i usluge</derivirana_varijabla>
  </DomainObject.Predmet.ProtustrankaNazivFormated>
  <DomainObject.Predmet.ProtustrankaNazivFormatedOIB>
    <izvorni_sadrzaj>SPORTSPOT j.d.o.o. za trgovinu i usluge, OIB 93800824693</izvorni_sadrzaj>
    <derivirana_varijabla naziv="DomainObject.Predmet.ProtustrankaNazivFormatedOIB_1">SPORTSPOT j.d.o.o. za trgovinu i usluge, OIB 93800824693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SPORTSPOT j.d.o.o. za trgovinu i usluge</item>
    </izvorni_sadrzaj>
    <derivirana_varijabla naziv="DomainObject.Predmet.ProtuStrankaListFormated_1">
      <item>SPORTSPOT j.d.o.o. za trgovinu i usluge</item>
    </derivirana_varijabla>
  </DomainObject.Predmet.ProtuStrankaListFormated>
  <DomainObject.Predmet.ProtuStrankaListFormatedOIB>
    <izvorni_sadrzaj>
      <item>SPORTSPOT j.d.o.o. za trgovinu i usluge, OIB 93800824693</item>
    </izvorni_sadrzaj>
    <derivirana_varijabla naziv="DomainObject.Predmet.ProtuStrankaListFormatedOIB_1">
      <item>SPORTSPOT j.d.o.o. za trgovinu i usluge, OIB 93800824693</item>
    </derivirana_varijabla>
  </DomainObject.Predmet.ProtuStrankaListFormatedOIB>
  <DomainObject.Predmet.ProtuStrankaListFormatedWithAdress>
    <izvorni_sadrzaj>
      <item>SPORTSPOT j.d.o.o. za trgovinu i usluge, Puljska 1, 10000 Zagreb</item>
    </izvorni_sadrzaj>
    <derivirana_varijabla naziv="DomainObject.Predmet.ProtuStrankaListFormatedWithAdress_1">
      <item>SPORTSPOT j.d.o.o. za trgovinu i usluge, Puljska 1, 10000 Zagreb</item>
    </derivirana_varijabla>
  </DomainObject.Predmet.ProtuStrankaListFormatedWithAdress>
  <DomainObject.Predmet.ProtuStrankaListFormatedWithAdressOIB>
    <izvorni_sadrzaj>
      <item>SPORTSPOT j.d.o.o. za trgovinu i usluge, OIB 93800824693, Puljska 1, 10000 Zagreb</item>
    </izvorni_sadrzaj>
    <derivirana_varijabla naziv="DomainObject.Predmet.ProtuStrankaListFormatedWithAdressOIB_1">
      <item>SPORTSPOT j.d.o.o. za trgovinu i usluge, OIB 93800824693, Puljska 1, 10000 Zagreb</item>
    </derivirana_varijabla>
  </DomainObject.Predmet.ProtuStrankaListFormatedWithAdressOIB>
  <DomainObject.Predmet.ProtuStrankaListNazivFormated>
    <izvorni_sadrzaj>
      <item>SPORTSPOT j.d.o.o. za trgovinu i usluge</item>
    </izvorni_sadrzaj>
    <derivirana_varijabla naziv="DomainObject.Predmet.ProtuStrankaListNazivFormated_1">
      <item>SPORTSPOT j.d.o.o. za trgovinu i usluge</item>
    </derivirana_varijabla>
  </DomainObject.Predmet.ProtuStrankaListNazivFormated>
  <DomainObject.Predmet.ProtuStrankaListNazivFormatedOIB>
    <izvorni_sadrzaj>
      <item>SPORTSPOT j.d.o.o. za trgovinu i usluge, OIB 93800824693</item>
    </izvorni_sadrzaj>
    <derivirana_varijabla naziv="DomainObject.Predmet.ProtuStrankaListNazivFormatedOIB_1">
      <item>SPORTSPOT j.d.o.o. za trgovinu i usluge, OIB 93800824693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SPORTSPOT j.d.o.o. za trgovinu i usluge</izvorni_sadrzaj>
    <derivirana_varijabla naziv="DomainObject.Predmet.ProtustrankaIDrugi_1">SPORTSPOT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SPORTSPOT j.d.o.o. za trgovinu i usluge, OIB 93800824693, Puljska 1, 10000 Zagreb</izvorni_sadrzaj>
    <derivirana_varijabla naziv="DomainObject.Predmet.ProtustrankaIDrugiAdressOIB_1">SPORTSPOT j.d.o.o. za trgovinu i usluge, OIB 93800824693,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SPORTSPOT j.d.o.o. za trgovinu i usluge</item>
      <item>FINA Regionalni centar Zagreb</item>
    </izvorni_sadrzaj>
    <derivirana_varijabla naziv="DomainObject.Predmet.SudioniciListNaziv_1">
      <item>SPORTSPOT j.d.o.o. za trgovinu i usluge</item>
      <item>FINA Regionalni centar Zagreb</item>
    </derivirana_varijabla>
  </DomainObject.Predmet.SudioniciListNaziv>
  <DomainObject.Predmet.SudioniciListAdressOIB>
    <izvorni_sadrzaj>
      <item>SPORTSPOT j.d.o.o. za trgovinu i usluge, OIB 93800824693, Puljska 1,10000 Zagreb</item>
      <item>FINA Regionalni centar Zagreb, OIB 85821130368, Trg svibanjskih žrtava 1995. br. 1,10000 Zagreb</item>
    </izvorni_sadrzaj>
    <derivirana_varijabla naziv="DomainObject.Predmet.SudioniciListAdressOIB_1">
      <item>SPORTSPOT j.d.o.o. za trgovinu i usluge, OIB 93800824693, Puljska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93800824693</item>
      <item>, OIB 85821130368</item>
    </izvorni_sadrzaj>
    <derivirana_varijabla naziv="DomainObject.Predmet.SudioniciListNazivOIB_1">
      <item>, OIB 93800824693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1975F-D62D-44F7-A8F7-FB6FB888B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1975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2017-04-18T07:10:00Z</dcterms:created>
  <dc:creator>grgicv</dc:creator>
  <cp:lastModifiedBy>Žana Bem</cp:lastModifiedBy>
  <cp:lastPrinted>2017-04-13T09:04:00Z</cp:lastPrinted>
  <dcterms:modified xmlns:xsi="http://www.w3.org/2001/XMLSchema-instance" xsi:type="dcterms:W3CDTF">2017-04-18T07:12:00Z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